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8062595"/>
            <wp:effectExtent l="0" t="0" r="8255" b="14605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8062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639685"/>
            <wp:effectExtent l="0" t="0" r="8255" b="18415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63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8182610"/>
            <wp:effectExtent l="0" t="0" r="8255" b="889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8182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8171180"/>
            <wp:effectExtent l="0" t="0" r="5080" b="127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8171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F1B0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8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2018-06-06T07:26:00Z</dcterms:created>
  <dc:creator>lenovo</dc:creator>
  <cp:lastModifiedBy>Administrator</cp:lastModifiedBy>
  <dcterms:modified xsi:type="dcterms:W3CDTF">2018-08-07T09:55:03Z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