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6285865" cy="8888730"/>
            <wp:effectExtent l="0" t="0" r="8255" b="11430"/>
            <wp:docPr id="4" name="图片 4" descr="23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3.webp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285865" cy="8888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6285865" cy="8888730"/>
            <wp:effectExtent l="0" t="0" r="8255" b="11430"/>
            <wp:docPr id="3" name="图片 3" descr="24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4.webp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285865" cy="8888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285865" cy="8888730"/>
            <wp:effectExtent l="0" t="0" r="8255" b="11430"/>
            <wp:docPr id="2" name="图片 2" descr="25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5.webp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285865" cy="8888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285865" cy="8888730"/>
            <wp:effectExtent l="0" t="0" r="8255" b="11430"/>
            <wp:docPr id="1" name="图片 1" descr="26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6.webp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285865" cy="8888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attachedTemplate r:id="rId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CFB167E"/>
    <w:rsid w:val="2CFB167E"/>
    <w:rsid w:val="6D5350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qFormat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\AppData\Roaming\Kingsoft\wps\addons\pool\win-i386\knewfileres_1.0.0.3\wps\0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0.docx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Office_10.1.0.7346_F1E327BC-269C-435d-A152-05C5408002CA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2019-11-22T14:47:00Z</dcterms:created>
  <dc:creator>Admin</dc:creator>
  <cp:lastModifiedBy>Admin</cp:lastModifiedBy>
  <dcterms:modified xsi:type="dcterms:W3CDTF">2019-11-22T14:49:41Z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2052-10.1.0.7346</vt:lpwstr>
  </property>
</Properties>
</file>