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5pt;margin-top:950pt;margin-left:93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Times New Roman" w:eastAsia="新宋体" w:hAnsi="Times New Roman" w:hint="eastAsia"/>
          <w:b/>
          <w:sz w:val="30"/>
          <w:szCs w:val="30"/>
        </w:rPr>
        <w:t>2019-2020学年广东省广州市名校联盟九年级（上）期中物理试卷（B卷）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一、单项选择题（每小题3分，共24分）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1．（3分）汽车紧急刹车时，轮胎温度急剧升高，内能增大。图中四个事例中改变物体内能的方式与之相同的是（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028700" cy="866775"/>
            <wp:effectExtent l="19050" t="0" r="0" b="0"/>
            <wp:docPr id="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520368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     钻木取火</w:t>
      </w:r>
      <w:r>
        <w:tab/>
      </w:r>
      <w:r>
        <w:rPr>
          <w:rFonts w:ascii="Times New Roman" w:eastAsia="新宋体" w:hAnsi="Times New Roman" w:hint="eastAsia"/>
          <w:szCs w:val="21"/>
        </w:rPr>
        <w:t>B．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209675" cy="866775"/>
            <wp:effectExtent l="19050" t="0" r="9525" b="0"/>
            <wp:docPr id="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06070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金属勺放在热汤中变热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228725" cy="914400"/>
            <wp:effectExtent l="19050" t="0" r="9525" b="0"/>
            <wp:docPr id="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716503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 食品放入冰箱内变冷</w:t>
      </w:r>
      <w:r>
        <w:tab/>
      </w:r>
      <w:r>
        <w:rPr>
          <w:rFonts w:ascii="Times New Roman" w:eastAsia="新宋体" w:hAnsi="Times New Roman" w:hint="eastAsia"/>
          <w:szCs w:val="21"/>
        </w:rPr>
        <w:t>D．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666750" cy="914400"/>
            <wp:effectExtent l="19050" t="0" r="0" b="0"/>
            <wp:docPr id="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081461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用热水袋取暖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2．（3分）指纹锁是一种集光学、电子计算机、精密机械等多项技术于一体的高科技产品，它的“钥匙”是特定人的指纹（S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）、磁卡（S₂）或应急钥匙（S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），三者都可以单独使电动机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266700" cy="333375"/>
            <wp:effectExtent l="19050" t="0" r="0" b="0"/>
            <wp:docPr id="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319455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工作而打开门锁。下列电路设计符合要求的是（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257300" cy="1019175"/>
            <wp:effectExtent l="19050" t="0" r="0" b="0"/>
            <wp:docPr id="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599838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219200" cy="1009650"/>
            <wp:effectExtent l="19050" t="0" r="0" b="0"/>
            <wp:docPr id="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595146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247775" cy="981075"/>
            <wp:effectExtent l="19050" t="0" r="9525" b="0"/>
            <wp:docPr id="8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111941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238250" cy="971550"/>
            <wp:effectExtent l="19050" t="0" r="0" b="0"/>
            <wp:docPr id="9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254899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3．（3分）某同学在洗浴时发现卫生间的排气扇可单独工作，但照明灯L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和采暖灯L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不能同时工作，下列电路图中符合要求的是（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171575" cy="819150"/>
            <wp:effectExtent l="19050" t="0" r="9525" b="0"/>
            <wp:docPr id="10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233100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171575" cy="828675"/>
            <wp:effectExtent l="19050" t="0" r="9525" b="0"/>
            <wp:docPr id="1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230060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162050" cy="819150"/>
            <wp:effectExtent l="19050" t="0" r="0" b="0"/>
            <wp:docPr id="1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984898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D．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162050" cy="828675"/>
            <wp:effectExtent l="19050" t="0" r="0" b="0"/>
            <wp:docPr id="1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645787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4．（3分）如图所示，R为光敏电阻，其阻值随光照强度的增大而减小，R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是定值电阻。闭合开关，逐渐增大光敏电阻上的光照强度，电表示数变化情况是（　　）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552575" cy="1076325"/>
            <wp:effectExtent l="19050" t="0" r="9525" b="0"/>
            <wp:docPr id="1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962947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A．电流表示数变小，电压表示数变大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B．电流表示数变大，电压表示数变小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C．电压表和电流表示数的比值将变大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D．电流表和电压表示数均变大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5．（3分）关于如图所示实验的说法，错误的是（　　）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000125" cy="1076325"/>
            <wp:effectExtent l="19050" t="0" r="9525" b="0"/>
            <wp:docPr id="1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313868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A．试管口出现的白雾是液化的结果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B．该实验基本能反映热机的工作原理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C．该实验可以说明做功能改变物体的内能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D．木塞冲出的过程机械能转化为内能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6．（3分）如图所示的电路中，小灯泡L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规格相同，闭合开关S后，发现L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发光，L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不发光。此电路的故障可能是（　　）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476375" cy="1095375"/>
            <wp:effectExtent l="19050" t="0" r="9525" b="0"/>
            <wp:docPr id="1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890035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短路</w:t>
      </w:r>
      <w:r>
        <w:tab/>
      </w:r>
      <w:r>
        <w:rPr>
          <w:rFonts w:ascii="Times New Roman" w:eastAsia="新宋体" w:hAnsi="Times New Roman" w:hint="eastAsia"/>
          <w:szCs w:val="21"/>
        </w:rPr>
        <w:t>B．灯L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短路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C．开关S接触不良</w:t>
      </w:r>
      <w:r>
        <w:tab/>
      </w:r>
      <w:r>
        <w:rPr>
          <w:rFonts w:ascii="Times New Roman" w:eastAsia="新宋体" w:hAnsi="Times New Roman" w:hint="eastAsia"/>
          <w:szCs w:val="21"/>
        </w:rPr>
        <w:t>D．灯L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断路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7．（3分）如图所示，电源电压保持不变，闭合开关，调节变阻器，各电表示数变化情况是（　　）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628775" cy="1304925"/>
            <wp:effectExtent l="19050" t="0" r="9525" b="0"/>
            <wp:docPr id="1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499164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A．滑片向右移动，甲表示数变小，乙表示数变大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B．滑片向左移动，甲表示数变大，乙表示数变大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C．滑片向左移动，甲表示数变大，乙表示数变小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D．滑片向右移动，甲表示数变小，乙表示数不变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8．（3分）如图是电阻甲和乙的I﹣U图象，小明对图象信息做出的判断，不正确的是（　　）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400175" cy="1228725"/>
            <wp:effectExtent l="19050" t="0" r="9525" b="0"/>
            <wp:docPr id="18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342726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A．当甲两端电压为1.5V时，通过它的电流为0.3A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B．当乙两端电压为2.5V时，其阻值为5</w:t>
      </w:r>
      <w:r>
        <w:rPr>
          <w:rFonts w:ascii="Cambria Math" w:eastAsia="Cambria Math" w:hAnsi="Cambria Math"/>
          <w:szCs w:val="21"/>
        </w:rPr>
        <w:t>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C．将甲和乙串联，若电流为0.3A，则它们两端的总电压为2V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D．将甲和乙并联，若电压为1V，则干路的电流为0.4A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二、双项选择题（每小题3分，共9分．每小题有两个正确选项，选项不全但正确得1分，有错误选项不得分）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9．（3分）某品牌无人驾驶汽车在一段平直公路上匀速行驶6.9km，用时5min45s，消耗燃油1.5kg，已知汽车的牵引力做功为1.38×10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J，燃油的热值为4.6×10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J/kg，假设燃油完全燃烧。通过计算可知，下列结果正确的是（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A．汽车行驶速度是20km/h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B．消耗的燃油完全燃烧放出的热量是6.9×10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C．消耗的燃油完全燃烧放出的热量是1.38×10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D．汽车发动机的效率是20%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10．（3分）如图所示，开关S闭合后，下列说法正确的是（　　）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495425" cy="1171575"/>
            <wp:effectExtent l="19050" t="0" r="9525" b="0"/>
            <wp:docPr id="19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130302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A．电流表A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测的是通过L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的电流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B．电流表A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测的是通过L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的总电流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C．三盏灯的连接方式是并联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D．三盏灯的连接方式是串联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11．（3分）在如图所示的电路中，电源电压保持不变，闭合开关S，向右移动滑动变阻器滑片P的过程中（　　）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743075" cy="1171575"/>
            <wp:effectExtent l="19050" t="0" r="9525" b="0"/>
            <wp:docPr id="20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492531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A．电压表V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示数不变，电压表V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示数变大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B．电流表A示数变大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C．电压表V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示数与电流表A示数的比值变小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D．电压表V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示数与电流表A示数的比值不变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三、填空题（每小题3分，共24分）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12．（3分）在热机的四个冲程中，把机械能转化为内能的是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冲程。汽油机工作时要产生大量的热，通常采用水循环将热带走，这是利用水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的特性。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13．（3分）被甲材料摩擦过的乙棒与被丝绸摩擦过的玻璃棒相互排斥，则乙棒带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电荷，是因为乙棒在摩擦过程中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电子。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14．（3分）如图所示，在烧杯中加如盐水，然后将连在电压表上的铜片和锌片插入盐水中，这样就制成了一个盐水电池，观察电压表的接线盒指针偏转可知：铜片是盐水电池的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极，电池的电压为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V。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2143125" cy="904875"/>
            <wp:effectExtent l="19050" t="0" r="9525" b="0"/>
            <wp:docPr id="2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275063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15．（3分）两个电阻甲和乙，电阻值分别为20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、40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，将它们串联接入电路中，则甲乙两电阻两端的电压之比为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；将它们并联接入电路中，通过甲乙两电阻的电流之比为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16．（3分）某定值电阻两端加上10V的电压时，测得通过它的电流为2A，则其阻值为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．若定值电阻两端电压为1.5V时，则通过它的电流为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A。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17．（3分）一个电压恒定的电源，在其两端只接一只电阻值为12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，电流是0.5A．如果在电阻R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两端并联一个电阻值为8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，并联电路的总电流为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A，若将R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改为与R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串联在原电路中，电路中电流为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A。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18．（3分）如图是灯L和电阻R的电流随电压变化的图象，若将L和R并联在4V的电路中，则干路电流为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A．若将L和R串联接在电压为2.5V的电源两端，则此时灯的电阻为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552575" cy="1181100"/>
            <wp:effectExtent l="19050" t="0" r="9525" b="0"/>
            <wp:docPr id="2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466752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19．（3分）在探究水的沸腾实验中，用酒精灯对水进行加热，实验中完全燃烧了5.6g酒精，则放出了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J的热量；若这些热量的30%被150g、25℃的水吸收，则水升高的温度是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℃．[已知水的比热容为4.2×10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J/（kg•℃），酒精的热值为3.0×10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J/kg，环境为1标准大气压]。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四、探究与实验题（共20分）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20．（3分）在探究“比较不同物质吸热的情况”的实验中，实验装置如图所示。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（1）实验中应量取质量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的甲、乙两种液体，分别倒入相同的烧杯中。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（2）用相同规格的电加热器加热甲和乙两种液体，使它们升高相同的温度，通过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来比较甲和乙两种液体吸收热量的多少。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（3）实验记录的数据如表所示，分析实验数据可知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物质的吸热能力强。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2460"/>
        <w:gridCol w:w="645"/>
        <w:gridCol w:w="645"/>
        <w:gridCol w:w="660"/>
        <w:gridCol w:w="645"/>
        <w:gridCol w:w="660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加热时间/min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甲的温度/℃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34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38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42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46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乙的温度/℃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18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26</w:t>
            </w:r>
          </w:p>
        </w:tc>
        <w:tc>
          <w:tcPr>
            <w:tcW w:w="6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34</w:t>
            </w:r>
          </w:p>
        </w:tc>
        <w:tc>
          <w:tcPr>
            <w:tcW w:w="66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42</w:t>
            </w:r>
          </w:p>
        </w:tc>
      </w:tr>
    </w:tbl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857375" cy="1304925"/>
            <wp:effectExtent l="19050" t="0" r="9525" b="0"/>
            <wp:docPr id="2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106627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21．（4分）如图所示，瓶内装有少量的水，水上方是含有水蒸气的空气，塞紧瓶塞，用打气筒向瓶内打气，当塞子从瓶口跳起时，观察到瓶口附近有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出现，这是因为瓶内空气推动活塞做功时内能转化为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能，温度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，水蒸气液化成小水滴。通过大量类似实验证明：物体对外做功，物体本身内能会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095375" cy="1314450"/>
            <wp:effectExtent l="19050" t="0" r="9525" b="0"/>
            <wp:docPr id="2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848361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22．（3分）在“探究影响导体电阻大小的因素”时，某实验小组想利用如图所示的电路，分别对导体电阻跟它的长度、横截面积、材料有关的猜想进行实验验证。</w:t>
      </w:r>
    </w:p>
    <w:p>
      <w:pPr>
        <w:spacing w:line="360" w:lineRule="auto"/>
        <w:ind w:left="273" w:leftChars="130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实验中，通过比较电路中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的大小，判断导体电阻的大小；</w:t>
      </w:r>
    </w:p>
    <w:p>
      <w:pPr>
        <w:spacing w:line="360" w:lineRule="auto"/>
        <w:ind w:left="273" w:leftChars="130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为验证“导体电阻跟长度有关”，下表中可选用的三种导体是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（填导体代号）；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45"/>
        <w:gridCol w:w="2145"/>
        <w:gridCol w:w="2145"/>
        <w:gridCol w:w="2145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导体代号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长度/m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横截面积/mm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材料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A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1.0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0.2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B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1.0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0.4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C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1.0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0.6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D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0.4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E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1.5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0.4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F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1.0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0.6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G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1.0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0.6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铁</w:t>
            </w:r>
          </w:p>
        </w:tc>
      </w:tr>
    </w:tbl>
    <w:p>
      <w:pPr>
        <w:spacing w:line="360" w:lineRule="auto"/>
        <w:ind w:left="273" w:leftChars="130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选取导体C、F、G对比可知，导体电阻的大小与导体的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有关。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847850" cy="1143000"/>
            <wp:effectExtent l="19050" t="0" r="0" b="0"/>
            <wp:docPr id="2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715071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23．（5分）在探究“串联电路中用电器两端的电压与电源两端电压的关系”时，小明同学想用图甲中的器材组成电路，其中一个电压表测量电源两端的电压、一个电压表测量某一个灯泡两端的电压，请你帮助他完成下述工作（电源电压不超过3V）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5095875" cy="1343025"/>
            <wp:effectExtent l="19050" t="0" r="9525" b="0"/>
            <wp:docPr id="2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08880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（1）在方框内画出电路图；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（2）用笔画线表示导线，将实物图连成实验电路；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（3）正确操作后，测量电源两端电压和灯泡两端电压的两电压表示数分别如图丙a、b所示，则电源两端的电压为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V，被直接测量的灯泡两端的电压为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V。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（4）根据串联电路中用电器两端的电压与电源两端电压的关系得：另一个灯泡两端的电压为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V。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24．（5分）利用图甲进行“测量未知电阻”的实验。</w:t>
      </w: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4343400" cy="1809750"/>
            <wp:effectExtent l="19050" t="0" r="0" b="0"/>
            <wp:docPr id="2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094164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30"/>
        <w:gridCol w:w="720"/>
        <w:gridCol w:w="585"/>
        <w:gridCol w:w="570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电压U/V</w:t>
            </w:r>
          </w:p>
        </w:tc>
        <w:tc>
          <w:tcPr>
            <w:tcW w:w="72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1.5</w:t>
            </w:r>
          </w:p>
        </w:tc>
        <w:tc>
          <w:tcPr>
            <w:tcW w:w="58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2.0</w:t>
            </w:r>
          </w:p>
        </w:tc>
        <w:tc>
          <w:tcPr>
            <w:tcW w:w="570" w:type="dxa"/>
          </w:tcPr>
          <w:p>
            <w:pPr>
              <w:spacing w:line="360" w:lineRule="auto"/>
              <w:jc w:val="center"/>
            </w:pP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电流I/A</w:t>
            </w:r>
          </w:p>
        </w:tc>
        <w:tc>
          <w:tcPr>
            <w:tcW w:w="72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0.30</w:t>
            </w:r>
          </w:p>
        </w:tc>
        <w:tc>
          <w:tcPr>
            <w:tcW w:w="58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0.42</w:t>
            </w:r>
          </w:p>
        </w:tc>
        <w:tc>
          <w:tcPr>
            <w:tcW w:w="57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电阻Rx/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72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5.0</w:t>
            </w:r>
          </w:p>
        </w:tc>
        <w:tc>
          <w:tcPr>
            <w:tcW w:w="585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4.8</w:t>
            </w:r>
          </w:p>
        </w:tc>
        <w:tc>
          <w:tcPr>
            <w:tcW w:w="570" w:type="dxa"/>
          </w:tcPr>
          <w:p>
            <w:pPr>
              <w:spacing w:line="360" w:lineRule="auto"/>
              <w:jc w:val="center"/>
            </w:pP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电阻Rx的平均值/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720" w:type="dxa"/>
            <w:gridSpan w:val="3"/>
          </w:tcPr>
          <w:p>
            <w:pPr>
              <w:spacing w:line="360" w:lineRule="auto"/>
              <w:jc w:val="center"/>
            </w:pPr>
          </w:p>
        </w:tc>
      </w:tr>
    </w:tbl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（1）连接电路时，应将开关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（2）连接电路后，闭合开关，移动变阻器的测片，电压表有示数，电流表始终无示数，造成这一现象的原因可能是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（只填序号）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A．R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断路      B．R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短路      C．电流表断路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（3）排除故障后，闭合开关，改变电阻Rx两端的电压，进行了三次测量，第三次实验中电压表示数如图乙所示，电压表读数为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V。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（4）将实验数据填入上表并进行处理，三次所测电阻Rx的平均值为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（5）将电阻R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换成小灯泡，重复上述实验，发现几次实验测得小灯泡的电阻相差比较大，原因可能是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五、分析与交流题（每小题4分，共8分）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25．（4分）请用物理知识回答下列问题。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（1）炒菜时，满屋飘香，这种现象表明什么？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（2）用物体内能改变的方式说明“炙手可热”的含义是什么？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（3）煤的热值比干木柴的大，其物理意义是什么？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（4）四冲程汽油机在做功冲程中，能量是如何转化的？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26．（4分）如图所示，AB和BC是由同种材料制成的长度相同、横截面积不同的两段导体，将它们串联后连入电路中。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（1）导体AB和BC比较，哪段电阻大？请说明判断的依据。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（2）将导体AB和BC串联后接入电路中，闭合开关后，两段导体中的电流大小关系如何？说明理由。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905000" cy="533400"/>
            <wp:effectExtent l="19050" t="0" r="0" b="0"/>
            <wp:docPr id="28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887258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六、综合与应用题（共15分）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27．（6分）某家庭需要将50kg、10℃的水加热到50℃作为生活用水，他们利用煤气灶烧热水时，需要燃烧0.8kg的煤气。已知煤气的热值q＝4.2×10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J/kg，水的比热容为c＝4.2×10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J/（kg•℃）．求：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（1）把50kg、10℃的水加热到50℃需吸收的热量；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（2）0.8kg的煤气完全燃烧时放出的热量；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（3）煤气灶烧水的效率。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28．（9分）如图所示，R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，当开关S闭合时，电流表示数为0.6A；开关S断开时，电流表示数为0.4A．求：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（1）电源电压为多少伏？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的阻值为多少欧？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（3）当开关S断开时，电路的总电阻是多少？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600200" cy="1333500"/>
            <wp:effectExtent l="19050" t="0" r="0" b="0"/>
            <wp:docPr id="29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444994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t>2019-2020学年广东省广州市名校联盟九年级（上）期中物理试卷（B卷）</w:t>
      </w:r>
    </w:p>
    <w:p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一、单项选择题（每小题3分，共24分）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1．【解答】解：汽车紧急刹车时，轮胎与地面摩擦，克服摩擦做功，轮胎温度急剧升高，内能增大，是通过做功的方式改变内能的；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A、钻木取火是克服摩擦做功，属于做功改变物体的内能。故A正确；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B、金属勺放在热汤中，金属勺吸收热量，是通过热传递改变内能，故B错误；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C、食品放入冰箱内，食品放出热量，属于热传递改变内能，故C错误；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D、用热水袋取暖，是通过热传递的方法改变物体内能的，此过程中内能从热水转移到人体上。故D错误；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故选：A。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2．【解答】解：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由题意知，三个开关都可以单独控制电动机而打开门锁，所以三个开关应并联再与电动机M串联，故C符合要求，ABD不符合要求。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故选：C。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3．【解答】解：由题意可知，排气扇可单独工作，则排气扇与照明灯L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和采暖灯L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并联，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照明灯L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和采暖灯L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不能同时工作，说明照明灯L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和采暖灯L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由一个单刀双掷开关控制，由此可将BC选项排除；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图A中当开关与2连接时，照明灯L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和采暖灯L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同时工作，不符合题意，故A错误，只有D选项正确。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故选：D。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4．【解答】解：由电路图知，闭合开关，光敏电阻R和定值电阻R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串联，电流表测量电路中的电流，电压表测量光敏电阻两端的电压；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由题知，逐渐增大光敏电阻的光照强度，光敏电阻R的阻值减小，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则电路的总电阻R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减小，电源电压U不变，由I＝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0" name="图片 3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654015" name="图片 30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可知，电路中的电流变大，即电流表示数变大；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定值电阻R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阻值不变，由U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＝IR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可知，定值电阻R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两端电压变大，光敏电阻两端电压U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R</w:t>
      </w:r>
      <w:r>
        <w:rPr>
          <w:rFonts w:ascii="Times New Roman" w:eastAsia="新宋体" w:hAnsi="Times New Roman" w:hint="eastAsia"/>
          <w:szCs w:val="21"/>
        </w:rPr>
        <w:t>＝U﹣U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增大，所以U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R</w:t>
      </w:r>
      <w:r>
        <w:rPr>
          <w:rFonts w:ascii="Times New Roman" w:eastAsia="新宋体" w:hAnsi="Times New Roman" w:hint="eastAsia"/>
          <w:szCs w:val="21"/>
        </w:rPr>
        <w:t>变小，即电压表示数变小。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故选：B。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5．【解答】解：A、试管口出现的白雾是水蒸气遇冷液化形成的小水珠，故A正确；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B、热机的做功冲程是内能转化为机械能，该实验中是水蒸气对木塞做功，内能转化为机械能，该实验基本能反映热机的工作原理，故B正确；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C、木塞冲开，水蒸气对木塞做功，水蒸气的内能减少，此实验说明做功能改变物体的内能，故C正确；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D、木塞冲开，水蒸气对木塞做功，水蒸气的内能转化为木塞的机械能，故D错误。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故选：D。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6．【解答】解：由图可知：该电路是并联电路，灯L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不亮，而L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正常发光，这说明从L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两端到电源的两极没问题，因此灯L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、开关S的连接都正确，问题就是灯L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断路或短路。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当灯L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短路时，电源被短路，灯L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不亮，甚至可能烧毁电源；所以只能是灯L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断路，此时L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支路不受影响，符合题意。故ABC错误，D正确。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故选：D。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7．【解答】解：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实物图可知，电阻和滑动变阻器并联接入电路中，该电路为并联电路；电表乙并联在滑动变阻器两端，故乙为电压表，测量的是电源的电压，保持不变；电表甲串联在干路中，故甲为电流表，测量的是干路上的电流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滑片向右移动时，滑动变阻器接入电路的电阻变大，根据欧姆定律可知，通过滑动变阻器的电流减小；由于定值电阻两端的电压、电阻不变，故通过定值电阻的电流不变，根据并联电路的电流关系可知，干路中的电流减小，电流表示数减小，即甲表示数变小，乙表示数不变，故D正确，A错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滑片向左移动时，滑动变阻器接入电路的电阻变小，根据欧姆定律可知，通过滑动变阻器的电流增大；由于定值电阻两端的电压、电阻不变，故通过定值电阻的电流不变，根据并联电路的电流关系可知，干路中的电流增大，电流表示数增大，即甲表示数增大，乙表示数不变，故BC错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故选：D。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8．【解答】解：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A．由图象可知，当甲两端电压为1.5V时，通过它的电流为0.3A，故A正确；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B．由图象可知，当乙两端电压为2.5V时，通过的电流为0.5A，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由I＝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1" name="图片 3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893633" name="图片 31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可得，此时乙的阻值：R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32" name="图片 3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53680" name="图片 32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352425" cy="333375"/>
            <wp:effectExtent l="19050" t="0" r="9525" b="0"/>
            <wp:docPr id="33" name="图片 3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654748" name="图片 33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，故B正确；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C．将甲和乙串联，若电流为0.3A，则通过两电阻的电流均为0.3A，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由图象可知此时U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′＝1.5V、U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′＝0.5V，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由串联电路中总电压等于各分电压之和可知，它们两端的电压：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U＝U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′+U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′＝1.5V+0.5V＝2V，故C正确；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D．若甲和乙并联，若电压为1V，则它们两端的电压均为1V，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由图象可知此时I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′＝0.2A、I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′＝0.4A，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由并联电路中干路电流等于各支路电流之和可知，干路电流：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I＝I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′+I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′＝0.2A+0.4A＝0.6A，故D错误。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故选：D。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二、双项选择题（每小题3分，共9分．每小题有两个正确选项，选项不全但正确得1分，有错误选项不得分）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9．【解答】解：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A、汽车的行驶速度：v＝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4" name="图片 3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624185" name="图片 3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46"/>
          <w:szCs w:val="21"/>
        </w:rPr>
        <w:drawing>
          <wp:inline distT="0" distB="0" distL="0" distR="0">
            <wp:extent cx="476250" cy="514350"/>
            <wp:effectExtent l="19050" t="0" r="0" b="0"/>
            <wp:docPr id="35" name="图片 3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97135" name="图片 35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＝72km/h，故A错误；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BC、消耗的燃油完全燃烧放出的热量：Q＝mq＝1.5kg×4.6×10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J/kg＝6.9×10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J，故B正确；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D、汽车发动机的效率：</w:t>
      </w:r>
      <w:r>
        <w:rPr>
          <w:rFonts w:ascii="Cambria Math" w:eastAsia="Cambria Math" w:hAnsi="Cambria Math"/>
          <w:szCs w:val="21"/>
        </w:rPr>
        <w:t>η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6" name="图片 3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36336" name="图片 36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×100%＝</w:t>
      </w:r>
      <w:r>
        <w:rPr>
          <w:rFonts w:ascii="Times New Roman" w:eastAsia="新宋体" w:hAnsi="Times New Roman" w:hint="eastAsia"/>
          <w:position w:val="-30"/>
          <w:szCs w:val="21"/>
        </w:rPr>
        <w:drawing>
          <wp:inline distT="0" distB="0" distL="0" distR="0">
            <wp:extent cx="857250" cy="438150"/>
            <wp:effectExtent l="19050" t="0" r="0" b="0"/>
            <wp:docPr id="37" name="图片 3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835354" name="图片 37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×100%＝20%，故D正确。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故选：BD。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10．【解答】解：读图可知，当开关S闭合后，电流有三条路径，故电路为并联电路，电流表A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测的是通过L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的总电流，电流表A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测的是通过L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和L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的总电流。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故BC正确，AD错误。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故选：BC。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11．【解答】解：由电路图可知，R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与R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串联，电压表V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测R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两端的电压，电压表V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测R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两端的电压，电流表测电路中的电流。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当向右移动滑动变阻器滑片P的过程中，变阻器接入电路中的电阻变大，电路中的总电阻变大，由I＝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8" name="图片 3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973403" name="图片 38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可知，电路中的电流变小，即电流表A的示数变小，故B错误；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根据U＝IR可知，电流减小，R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两端的电压减小，即电压表V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示数减小；根据串联电路的电压规律可知，R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两端的电压变大，即电压表V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示数变大；故A错误；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由欧姆定律可知，电压表V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示数与电流表A示数的比值为滑动变阻器的电阻，滑动变阻器接入的阻值变大，则该比值变大，故C错误；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电压表V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示数与电流表A示数的比值为R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的电阻，该比值保持不变，故D正确。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故选：D。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三、填空题（每小题3分，共24分）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12．【解答】解：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（1）在热机的四个冲程中，把机械能转化为内能的是压缩冲程；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（2）汽车的散热器可用水做冷却剂，是因为水的比热容比较大，在升高相同的温度时可以吸收更多的热量，降低发动机的温度。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故答案为：压缩；比热容大。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13．【解答】解：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玻璃棒和丝绸摩擦过程中，玻璃棒失电子带正电荷，丝绸得电子带负电荷；乙棒与玻璃棒相互排斥，说明乙棒带正电，是因为乙棒在摩擦过程中失去电子造成的。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故答案为：正；失去。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14．【解答】根据图示可知，电压表正向偏转，因为锌片与电压表的负接线柱相连，因此锌片为盐水电池的负极；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电压表的量程为0～3V，分度值为0.1V，示数为0.6V。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故答案为：正；0.6。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15．【解答】解：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两个电阻甲和乙，电阻值分别为20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、40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，将它们串联接入电路中，通过的电流是相同的，根据U＝IR可知，其电压之比等于电阻之比，即U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：U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：R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：40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＝1：2；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将它们并联接入电路中，其两端的电压是相等的，根据I＝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9" name="图片 3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913471" name="图片 39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可知，其电流与电阻成反比，即电流之比等于电阻之比的倒数，I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：I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：R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＝40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：20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＝2：1。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故答案为：1：2；2：1。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16．【解答】解：由I＝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40" name="图片 4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006069" name="图片 40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得定值电阻的阻值：R＝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41" name="图片 4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950392" name="图片 41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276225" cy="333375"/>
            <wp:effectExtent l="19050" t="0" r="9525" b="0"/>
            <wp:docPr id="42" name="图片 4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887783" name="图片 42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因为电阻与电流和电压无关，所以当电阻两端加上1.5V的电压时，电阻仍为5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则通过它的电流：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I′＝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276225" cy="333375"/>
            <wp:effectExtent l="19050" t="0" r="9525" b="0"/>
            <wp:docPr id="43" name="图片 4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050827" name="图片 43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352425" cy="333375"/>
            <wp:effectExtent l="19050" t="0" r="9525" b="0"/>
            <wp:docPr id="44" name="图片 4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549101" name="图片 4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＝0.3A。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故答案为：5；0.3。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17．【解答】解：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（1）已知通过12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的电流是0.5A，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由I＝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45" name="图片 4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515591" name="图片 45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可得，电源电压：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U＝I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＝0.5A×12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＝6V；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在电阻R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两端并联一个电阻值为8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，由并联电路特点和欧姆定律可得，通过R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的电流：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30"/>
          <w:szCs w:val="21"/>
        </w:rPr>
        <w:drawing>
          <wp:inline distT="0" distB="0" distL="0" distR="0">
            <wp:extent cx="209550" cy="390525"/>
            <wp:effectExtent l="19050" t="0" r="0" b="0"/>
            <wp:docPr id="46" name="图片 4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313820" name="图片 46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276225" cy="333375"/>
            <wp:effectExtent l="19050" t="0" r="9525" b="0"/>
            <wp:docPr id="47" name="图片 4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5543" name="图片 47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＝0.75A，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所以并联电路的总电流：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I＝I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+I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＝0.5A+0.75A＝1.25A；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（2）将R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改为与R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串联在原电路中，由串联电路特点和欧姆定律可得，电路中的电流：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I′＝</w:t>
      </w:r>
      <w:r>
        <w:rPr>
          <w:rFonts w:ascii="Times New Roman" w:eastAsia="新宋体" w:hAnsi="Times New Roman" w:hint="eastAsia"/>
          <w:position w:val="-30"/>
          <w:szCs w:val="21"/>
        </w:rPr>
        <w:drawing>
          <wp:inline distT="0" distB="0" distL="0" distR="0">
            <wp:extent cx="476250" cy="390525"/>
            <wp:effectExtent l="19050" t="0" r="0" b="0"/>
            <wp:docPr id="48" name="图片 4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222291" name="图片 48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657225" cy="333375"/>
            <wp:effectExtent l="19050" t="0" r="9525" b="0"/>
            <wp:docPr id="49" name="图片 4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841713" name="图片 49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＝0.3A。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故答案为：1.25；0.3。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18．【解答】解：（1）将L和R并联在4V的电路中时，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因并联电路中各支路两端的电压相等，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所以，它们两端的电压U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＝U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R</w:t>
      </w:r>
      <w:r>
        <w:rPr>
          <w:rFonts w:ascii="Times New Roman" w:eastAsia="新宋体" w:hAnsi="Times New Roman" w:hint="eastAsia"/>
          <w:szCs w:val="21"/>
        </w:rPr>
        <w:t>＝4V，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由图象可知，通过它们的电流分别为I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＝0.3A，I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R</w:t>
      </w:r>
      <w:r>
        <w:rPr>
          <w:rFonts w:ascii="Times New Roman" w:eastAsia="新宋体" w:hAnsi="Times New Roman" w:hint="eastAsia"/>
          <w:szCs w:val="21"/>
        </w:rPr>
        <w:t>＝0.2A，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因并联电路中干路电流等于各支路电流之和，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所以，干路电流：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I＝I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+I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R</w:t>
      </w:r>
      <w:r>
        <w:rPr>
          <w:rFonts w:ascii="Times New Roman" w:eastAsia="新宋体" w:hAnsi="Times New Roman" w:hint="eastAsia"/>
          <w:szCs w:val="21"/>
        </w:rPr>
        <w:t>＝0.3A+0.2A＝0.5A；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（2）将L和R串联接在电压为2.5V的电源两端时，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因串联电路中各处的电流相等，且总电压等于各分电压之和，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所以，由图象可知，当I′＝0.1A、U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′＝0.5V、U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R</w:t>
      </w:r>
      <w:r>
        <w:rPr>
          <w:rFonts w:ascii="Times New Roman" w:eastAsia="新宋体" w:hAnsi="Times New Roman" w:hint="eastAsia"/>
          <w:szCs w:val="21"/>
        </w:rPr>
        <w:t>′＝2V时符合，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由I＝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50" name="图片 5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305051" name="图片 50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可得，此时灯的电阻：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3"/>
          <w:szCs w:val="21"/>
        </w:rPr>
        <w:drawing>
          <wp:inline distT="0" distB="0" distL="0" distR="0">
            <wp:extent cx="381000" cy="390525"/>
            <wp:effectExtent l="19050" t="0" r="0" b="0"/>
            <wp:docPr id="51" name="图片 5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993776" name="图片 51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352425" cy="333375"/>
            <wp:effectExtent l="19050" t="0" r="9525" b="0"/>
            <wp:docPr id="52" name="图片 5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044663" name="图片 52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故答案为：0.5；5。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19．【解答】解：（1）完全燃烧5.6g酒精放出热量：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放</w:t>
      </w:r>
      <w:r>
        <w:rPr>
          <w:rFonts w:ascii="Times New Roman" w:eastAsia="新宋体" w:hAnsi="Times New Roman" w:hint="eastAsia"/>
          <w:szCs w:val="21"/>
        </w:rPr>
        <w:t>＝m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酒精</w:t>
      </w:r>
      <w:r>
        <w:rPr>
          <w:rFonts w:ascii="Times New Roman" w:eastAsia="新宋体" w:hAnsi="Times New Roman" w:hint="eastAsia"/>
          <w:szCs w:val="21"/>
        </w:rPr>
        <w:t>q＝5.6×10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﹣3</w:t>
      </w:r>
      <w:r>
        <w:rPr>
          <w:rFonts w:ascii="Times New Roman" w:eastAsia="新宋体" w:hAnsi="Times New Roman" w:hint="eastAsia"/>
          <w:szCs w:val="21"/>
        </w:rPr>
        <w:t>kg×3.0×10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J/kg＝1.68×10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J；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（2）由题意可得，水吸收的热量：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吸</w:t>
      </w:r>
      <w:r>
        <w:rPr>
          <w:rFonts w:ascii="Times New Roman" w:eastAsia="新宋体" w:hAnsi="Times New Roman" w:hint="eastAsia"/>
          <w:szCs w:val="21"/>
        </w:rPr>
        <w:t>＝30%Q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放</w:t>
      </w:r>
      <w:r>
        <w:rPr>
          <w:rFonts w:ascii="Times New Roman" w:eastAsia="新宋体" w:hAnsi="Times New Roman" w:hint="eastAsia"/>
          <w:szCs w:val="21"/>
        </w:rPr>
        <w:t>＝30%×1.68×10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J＝5.04×10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J，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根据Q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吸</w:t>
      </w:r>
      <w:r>
        <w:rPr>
          <w:rFonts w:ascii="Times New Roman" w:eastAsia="新宋体" w:hAnsi="Times New Roman" w:hint="eastAsia"/>
          <w:szCs w:val="21"/>
        </w:rPr>
        <w:t>＝c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△t可得，水升高的温度：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△t＝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266700" cy="390525"/>
            <wp:effectExtent l="19050" t="0" r="0" b="0"/>
            <wp:docPr id="53" name="图片 5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320513" name="图片 53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30"/>
          <w:szCs w:val="21"/>
        </w:rPr>
        <w:drawing>
          <wp:inline distT="0" distB="0" distL="0" distR="0">
            <wp:extent cx="2000250" cy="438150"/>
            <wp:effectExtent l="19050" t="0" r="0" b="0"/>
            <wp:docPr id="54" name="图片 5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929246" name="图片 5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＝80℃，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由于标准大气压下水的沸点为100℃，则水温度只能升高：△t′＝t﹣t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＝100℃﹣25℃＝75℃。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故答案为：1.68×10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；75。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四、探究与实验题（共20分）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20．【解答】解：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（1）探究物质吸热能力实验，实验中应量取质量相同的甲、乙两种液体，分别倒入相同的烧杯中；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（2）用相同的电加热器加热，加热相同的时间，放出的热量就是相等的，甲和乙吸收的热量也就是相等的，所以物质吸热的多少是通过加热时间来反映的；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（3）由表中实验数据可知，当甲升高4℃，乙升高8℃时，需要的加热时间相同，甲吸收的热量等于与乙吸收的热量，甲升高温度小于乙升高温度，所以甲物质的吸热能力强。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故答案为：（1）相同；（2）加热时间；（3）甲。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21．【解答】解：（1）可观察到在瓶塞跳起来的同时，瓶内出现白雾；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给瓶内打气，瓶内气压增大，当气压把瓶塞从瓶口推出时，瓶内气体对瓶塞做功，使气体自身的内能转化为塞子的机械能，温度降低，受温度减低的影响，瓶口周围的水蒸气液化成小水滴飘散在空中，就是看到的白雾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（3）大量的类似实验说明物体对外做功，本身内能会减小。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故答案为：白雾；机械；降低；减少。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22．【解答】解：</w:t>
      </w:r>
    </w:p>
    <w:p>
      <w:pPr>
        <w:spacing w:line="360" w:lineRule="auto"/>
        <w:ind w:left="273" w:leftChars="130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由图可知，电流表串联在电路中，实验中通过观察电流表的示数来判断电阻丝电阻的大小的；</w:t>
      </w:r>
    </w:p>
    <w:p>
      <w:pPr>
        <w:spacing w:line="360" w:lineRule="auto"/>
        <w:ind w:left="273" w:leftChars="130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为了研究导体电阻与导体长度的关系，则应控制导体的材料和横截面积相同，而长度不同，应选用的三种导体是B、D、E；</w:t>
      </w:r>
    </w:p>
    <w:p>
      <w:pPr>
        <w:spacing w:line="360" w:lineRule="auto"/>
        <w:ind w:left="273" w:leftChars="130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C、F、G三根电阻丝相比较，导体的长度和横截面积均相同，材料不同，电流表示数不相同，即导体的电阻不同，由此初步得到的结论是：当导体的长度和横截面积相同时，导体电阻与导体的材料有关。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电流；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B、D、E；</w:t>
      </w: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材料。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23．【解答】解：（1）从电源正极依次串联开关、灯泡回到电源负极，将一个电压表并联在电源两端，另一个灯泡并联在其中一个灯泡两端，如下图所示：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219200" cy="1162050"/>
            <wp:effectExtent l="19050" t="0" r="0" b="0"/>
            <wp:docPr id="5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387956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（2）因为电源电压为3V，所以电压表量程都选择0～3V的量程，从电源正极依次串联开关、两个灯泡回到电源负极，一个电压表测量电源电压，另一个电压表测量其中一个灯泡两端电压，如下图所示：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2524125" cy="1476375"/>
            <wp:effectExtent l="19050" t="0" r="9525" b="0"/>
            <wp:docPr id="5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460425" name="图片2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（3）根据图乙中a图可知，电压表量程为0～3V，分度值为0.1V，示数为2.8V；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根据图乙中b图可知，电压表量程为0～3V，分度值为0.1V，示数为1.6V；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因为电源电压大于灯泡两端电压，所以电源电压为2.8V；灯泡两端电压为1.6V；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（4）因为并联电路两端电压等于各部分电压之和，所以另一个灯泡两端电压为2.8V﹣1.6V＝1.2V。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故答案为：（3）2.8；1.6；（4）1.2。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24．【解答】解：（1）为保护电路元件的安全，连接电路时开关应该断开。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（2）连接电路后，闭合开关，移动变阻器的测片，电压表有示数，说明电压表与电源之间是通路；电流表无示数，表示电路是开路（即电压表并联部分断路），或电流表短路；综合题意，R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断路。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故选A。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（3）由图乙知，电压表的量程为0～3V，分度值为0.1V，示数为2.5V；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（4）根据欧姆定律R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57" name="图片 5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620325" name="图片 57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6"/>
          <w:szCs w:val="21"/>
        </w:rPr>
        <w:drawing>
          <wp:inline distT="0" distB="0" distL="0" distR="0">
            <wp:extent cx="828675" cy="361950"/>
            <wp:effectExtent l="19050" t="0" r="9525" b="0"/>
            <wp:docPr id="58" name="图片 5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582371" name="图片 58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，所测电阻Rx的平均值为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343025" cy="333375"/>
            <wp:effectExtent l="19050" t="0" r="9525" b="0"/>
            <wp:docPr id="59" name="图片 5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401675" name="图片 59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＝4.9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（5）将电阻R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换成小灯泡，重复上述实验，发现几次实验测得小灯泡的电阻相差比较大，原因可能是电阻大小还跟温度有关。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故答案为：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（1）断开；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（2）A；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（3）2.5；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（4）4.9；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（5）灯丝的电阻与温度有关。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五、分析与交流题（每小题4分，共8分）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25．【解答】答：（1）炒菜时，芳香油分子不停地做无规则运动，扩散到空气中，由于炒菜时温度很高，所以分子的扩散速度加快，故“满屋飘香”，说明温度越高，分子运动越快；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（2）“炙手可热”是手与高温物体间发生了能量的转移，是通过热传递改变了手的内能；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（3）煤的热值比干木柴的大，其物理意义是完全放出一千克煤，放出的热量比完全放出一千克干木柴多；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（4）做功冲程可以使汽车获得动力，其能量转化关系是：内能又转化为机械能。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26．【解答】答：（1）由题意知，导体AB与BC的材料、长度相同，AB的横截面积小于BC的横截面积，根据电阻定律可知：R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AB</w:t>
      </w:r>
      <w:r>
        <w:rPr>
          <w:rFonts w:ascii="Times New Roman" w:eastAsia="新宋体" w:hAnsi="Times New Roman" w:hint="eastAsia"/>
          <w:szCs w:val="21"/>
        </w:rPr>
        <w:t>＞R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BC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（2）由图知，导体AB与BC串联接入电路，由串联电路的电流特点知，流过串联电路的电流处处相等，所以 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AB</w:t>
      </w:r>
      <w:r>
        <w:rPr>
          <w:rFonts w:ascii="Times New Roman" w:eastAsia="新宋体" w:hAnsi="Times New Roman" w:hint="eastAsia"/>
          <w:szCs w:val="21"/>
        </w:rPr>
        <w:t>＝I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BC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六、综合与应用题（共15分）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27．【解答】解：（1）水吸收的热量：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吸</w:t>
      </w:r>
      <w:r>
        <w:rPr>
          <w:rFonts w:ascii="Times New Roman" w:eastAsia="新宋体" w:hAnsi="Times New Roman" w:hint="eastAsia"/>
          <w:szCs w:val="21"/>
        </w:rPr>
        <w:t>＝cm△t＝4.2×10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J/（kg•℃）×50kg×（50℃﹣10℃）＝8.4×10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hint="eastAsia"/>
          <w:szCs w:val="21"/>
        </w:rPr>
        <w:t>J；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（2）0.8kg煤气完全燃烧放出的热量：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放</w:t>
      </w:r>
      <w:r>
        <w:rPr>
          <w:rFonts w:ascii="Times New Roman" w:eastAsia="新宋体" w:hAnsi="Times New Roman" w:hint="eastAsia"/>
          <w:szCs w:val="21"/>
        </w:rPr>
        <w:t>＝mq＝0.8kg×4.2×10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J/kg＝3.36×10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（3）煤气灶烧水的效率：</w:t>
      </w:r>
    </w:p>
    <w:p>
      <w:pPr>
        <w:spacing w:line="360" w:lineRule="auto"/>
        <w:ind w:left="273" w:leftChars="130"/>
      </w:pPr>
      <w:r>
        <w:rPr>
          <w:rFonts w:ascii="Cambria Math" w:eastAsia="Cambria Math" w:hAnsi="Cambria Math"/>
          <w:szCs w:val="21"/>
        </w:rPr>
        <w:t>η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60" name="图片 6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32066" name="图片 60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×100%＝</w:t>
      </w:r>
      <w:r>
        <w:rPr>
          <w:rFonts w:ascii="Times New Roman" w:eastAsia="新宋体" w:hAnsi="Times New Roman" w:hint="eastAsia"/>
          <w:position w:val="-30"/>
          <w:szCs w:val="21"/>
        </w:rPr>
        <w:drawing>
          <wp:inline distT="0" distB="0" distL="0" distR="0">
            <wp:extent cx="857250" cy="438150"/>
            <wp:effectExtent l="19050" t="0" r="0" b="0"/>
            <wp:docPr id="61" name="图片 6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479318" name="图片 61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×100%＝25%。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答：（1）水吸收的热量为8.4×10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hint="eastAsia"/>
          <w:szCs w:val="21"/>
        </w:rPr>
        <w:t>J；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（2）0.8kg煤气完全燃烧放出的热量为3.36×10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（3）煤气灶烧水的效率为25%。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28．【解答】解：（1）当开关S闭合时，电路为R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的简单电路，电流表测电路中的电流，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由I＝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62" name="图片 6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551786" name="图片 62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可得，电源电压：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U＝IR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＝0.6A×10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＝6V；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（2）当开关S断开时，R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与R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串联，电流表测电路中的电流，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此时R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两端的电压：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＝I′R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＝0.4A×10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＝4V，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因串联电路中总电压等于各分电压之和，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所以，R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两端的电压：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＝U﹣U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＝6V﹣4V＝2V，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则R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的阻值：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3"/>
          <w:szCs w:val="21"/>
        </w:rPr>
        <w:drawing>
          <wp:inline distT="0" distB="0" distL="0" distR="0">
            <wp:extent cx="276225" cy="390525"/>
            <wp:effectExtent l="19050" t="0" r="9525" b="0"/>
            <wp:docPr id="63" name="图片 6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427268" name="图片 63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352425" cy="333375"/>
            <wp:effectExtent l="19050" t="0" r="9525" b="0"/>
            <wp:docPr id="64" name="图片 6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495700" name="图片 64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（3）当开关S断开时，电路的总电阻：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R＝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276225" cy="333375"/>
            <wp:effectExtent l="19050" t="0" r="9525" b="0"/>
            <wp:docPr id="65" name="图片 6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848291" name="图片 65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position w:val="-22"/>
          <w:szCs w:val="21"/>
        </w:rPr>
        <w:drawing>
          <wp:inline distT="0" distB="0" distL="0" distR="0">
            <wp:extent cx="352425" cy="333375"/>
            <wp:effectExtent l="19050" t="0" r="9525" b="0"/>
            <wp:docPr id="66" name="图片 6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089646" name="图片 66" descr="  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＝15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答：（1）电源电压为6V；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的阻值为5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（3）当开关S断开时，电路的总电阻是15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/>
    <w:sectPr>
      <w:headerReference w:type="default" r:id="rId70"/>
      <w:footerReference w:type="default" r:id="rId71"/>
      <w:pgSz w:w="11906" w:h="16838"/>
      <w:pgMar w:top="720" w:right="720" w:bottom="720" w:left="720" w:header="850" w:footer="992" w:gutter="0"/>
      <w:pgNumType w:chapStyle="5" w:chapSep="colon"/>
      <w:cols w:num="1" w:space="425"/>
      <w:docGrid w:type="lines" w:linePitch="349" w:charSpace="119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image" Target="media/image51.png" /><Relationship Id="rId56" Type="http://schemas.openxmlformats.org/officeDocument/2006/relationships/image" Target="media/image52.png" /><Relationship Id="rId57" Type="http://schemas.openxmlformats.org/officeDocument/2006/relationships/image" Target="media/image53.png" /><Relationship Id="rId58" Type="http://schemas.openxmlformats.org/officeDocument/2006/relationships/image" Target="media/image54.png" /><Relationship Id="rId59" Type="http://schemas.openxmlformats.org/officeDocument/2006/relationships/image" Target="media/image55.png" /><Relationship Id="rId6" Type="http://schemas.openxmlformats.org/officeDocument/2006/relationships/image" Target="media/image2.png" /><Relationship Id="rId60" Type="http://schemas.openxmlformats.org/officeDocument/2006/relationships/image" Target="media/image56.png" /><Relationship Id="rId61" Type="http://schemas.openxmlformats.org/officeDocument/2006/relationships/image" Target="media/image57.png" /><Relationship Id="rId62" Type="http://schemas.openxmlformats.org/officeDocument/2006/relationships/image" Target="media/image58.png" /><Relationship Id="rId63" Type="http://schemas.openxmlformats.org/officeDocument/2006/relationships/image" Target="media/image59.png" /><Relationship Id="rId64" Type="http://schemas.openxmlformats.org/officeDocument/2006/relationships/image" Target="media/image60.png" /><Relationship Id="rId65" Type="http://schemas.openxmlformats.org/officeDocument/2006/relationships/image" Target="media/image61.png" /><Relationship Id="rId66" Type="http://schemas.openxmlformats.org/officeDocument/2006/relationships/image" Target="media/image62.png" /><Relationship Id="rId67" Type="http://schemas.openxmlformats.org/officeDocument/2006/relationships/image" Target="media/image63.png" /><Relationship Id="rId68" Type="http://schemas.openxmlformats.org/officeDocument/2006/relationships/image" Target="media/image64.png" /><Relationship Id="rId69" Type="http://schemas.openxmlformats.org/officeDocument/2006/relationships/image" Target="media/image65.png" /><Relationship Id="rId7" Type="http://schemas.openxmlformats.org/officeDocument/2006/relationships/image" Target="media/image3.png" /><Relationship Id="rId70" Type="http://schemas.openxmlformats.org/officeDocument/2006/relationships/header" Target="header1.xml" /><Relationship Id="rId71" Type="http://schemas.openxmlformats.org/officeDocument/2006/relationships/footer" Target="footer1.xml" /><Relationship Id="rId72" Type="http://schemas.openxmlformats.org/officeDocument/2006/relationships/theme" Target="theme/theme1.xml" /><Relationship Id="rId73" Type="http://schemas.openxmlformats.org/officeDocument/2006/relationships/styles" Target="styles.xml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D:\&#21387;&#32553;&#21253;&#22788;&#29702;\2019-2020&#23398;&#24180;&#24191;&#19996;&#30465;&#24191;&#24030;&#24066;&#21517;&#26657;&#32852;&#30431;&#20061;&#24180;&#32423;&#65288;&#19978;&#65289;&#26399;&#20013;&#29289;&#29702;&#35797;&#21367;&#65288;B&#21367;&#65289;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2019-2020学年广东省广州市名校联盟九年级（上）期中物理试卷（B卷）.docx</Template>
  <TotalTime>1</TotalTime>
  <Pages>18</Pages>
  <Words>8728</Words>
  <Characters>9552</Characters>
  <Application>Microsoft Office Word</Application>
  <DocSecurity>0</DocSecurity>
  <Lines>72</Lines>
  <Paragraphs>20</Paragraphs>
  <ScaleCrop>false</ScaleCrop>
  <Company/>
  <LinksUpToDate>false</LinksUpToDate>
  <CharactersWithSpaces>9806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</dc:creator>
  <cp:lastModifiedBy>QC</cp:lastModifiedBy>
  <cp:revision>1</cp:revision>
  <dcterms:created xsi:type="dcterms:W3CDTF">2019-11-30T09:57:00Z</dcterms:created>
  <dcterms:modified xsi:type="dcterms:W3CDTF">2019-11-30T09:57:37Z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