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88" w:lineRule="auto"/>
        <w:rPr>
          <w:rFonts w:ascii="Times New Roman" w:hAnsi="Times New Roman"/>
          <w:b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12192000</wp:posOffset>
            </wp:positionV>
            <wp:extent cx="266700" cy="457200"/>
            <wp:effectExtent l="0" t="0" r="0" b="0"/>
            <wp:wrapNone/>
            <wp:docPr id="100314" name="图片 100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4" name="图片 1003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一、选择题（本大题共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/>
          <w:b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小题，每小题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/>
          <w:b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分，共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Times New Roman" w:hAnsi="Times New Roman"/>
          <w:b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left="420" w:hanging="420" w:hangingChars="20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方程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＋1)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＝4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的解为</w:t>
      </w:r>
    </w:p>
    <w:p>
      <w:pPr>
        <w:tabs>
          <w:tab w:val="left" w:pos="2661"/>
          <w:tab w:val="left" w:pos="5209"/>
          <w:tab w:val="left" w:pos="7758"/>
        </w:tabs>
        <w:adjustRightInd w:val="0"/>
        <w:snapToGrid w:val="0"/>
        <w:spacing w:line="288" w:lineRule="auto"/>
        <w:ind w:left="113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1，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2，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1，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left="420" w:hanging="420" w:hangingChars="20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抛物线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＝(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＋2)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－1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的顶点坐标是</w:t>
      </w:r>
    </w:p>
    <w:p>
      <w:pPr>
        <w:tabs>
          <w:tab w:val="left" w:pos="2661"/>
          <w:tab w:val="left" w:pos="5209"/>
          <w:tab w:val="left" w:pos="7758"/>
        </w:tabs>
        <w:adjustRightInd w:val="0"/>
        <w:snapToGrid w:val="0"/>
        <w:spacing w:line="288" w:lineRule="auto"/>
        <w:ind w:left="113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A．（2，－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B．（－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，－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C．（－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，1）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D．（2，1）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left="420" w:hanging="420" w:hangingChars="20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已知圆锥的底面半径为3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，母线为5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，则圆锥的侧面积是</w:t>
      </w:r>
    </w:p>
    <w:p>
      <w:pPr>
        <w:tabs>
          <w:tab w:val="left" w:pos="2661"/>
          <w:tab w:val="left" w:pos="5209"/>
          <w:tab w:val="left" w:pos="7758"/>
        </w:tabs>
        <w:adjustRightInd w:val="0"/>
        <w:snapToGrid w:val="0"/>
        <w:spacing w:line="288" w:lineRule="auto"/>
        <w:ind w:left="113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A．1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B．1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C．1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5π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D．1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2π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left="420" w:hanging="420" w:hangingChars="20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在半径为2的中，1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20°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的圆心角所对的弧长是</w:t>
      </w:r>
    </w:p>
    <w:p>
      <w:pPr>
        <w:tabs>
          <w:tab w:val="left" w:pos="2661"/>
          <w:tab w:val="left" w:pos="5209"/>
          <w:tab w:val="left" w:pos="7758"/>
        </w:tabs>
        <w:adjustRightInd w:val="0"/>
        <w:snapToGrid w:val="0"/>
        <w:spacing w:line="288" w:lineRule="auto"/>
        <w:ind w:left="113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F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(2π,3)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F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(4π,3)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C．2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π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F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(3π,2)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left="420" w:hanging="420" w:hangingChars="20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一次数学测试后，随机抽取九年级某班5名学生的成绩如下：9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，7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，9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，8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，9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．关于这组数据说法</w:t>
      </w:r>
      <w:r>
        <w:rPr>
          <w:rFonts w:hint="eastAsia" w:ascii="黑体" w:hAnsi="黑体" w:eastAsia="黑体"/>
          <w:snapToGrid w:val="0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的是</w:t>
      </w:r>
    </w:p>
    <w:p>
      <w:pPr>
        <w:tabs>
          <w:tab w:val="left" w:pos="2661"/>
          <w:tab w:val="left" w:pos="5209"/>
          <w:tab w:val="left" w:pos="7758"/>
        </w:tabs>
        <w:adjustRightInd w:val="0"/>
        <w:snapToGrid w:val="0"/>
        <w:spacing w:line="288" w:lineRule="auto"/>
        <w:ind w:left="113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A．极差是2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B．平均数是9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C．众数是9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D．中位数是9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left="420" w:hanging="420" w:hangingChars="20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已知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⊙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的半径是3，直线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⊙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的切线，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上的任一点，那么</w:t>
      </w:r>
    </w:p>
    <w:p>
      <w:pPr>
        <w:tabs>
          <w:tab w:val="left" w:pos="2661"/>
          <w:tab w:val="left" w:pos="5209"/>
          <w:tab w:val="left" w:pos="7758"/>
        </w:tabs>
        <w:adjustRightInd w:val="0"/>
        <w:snapToGrid w:val="0"/>
        <w:spacing w:line="288" w:lineRule="auto"/>
        <w:ind w:left="113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A．0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OP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＜3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＝3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＞3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≥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left="420" w:hanging="420" w:hangingChars="20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以下命题：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①每条直径都是所在圆的对称轴；②长度相等的弧是等弧；③相等的弦所对的弧也相等；④圆内接四边形对角互补．其中真命题的个数是</w:t>
      </w:r>
    </w:p>
    <w:p>
      <w:pPr>
        <w:tabs>
          <w:tab w:val="left" w:pos="2661"/>
          <w:tab w:val="left" w:pos="5209"/>
          <w:tab w:val="left" w:pos="7758"/>
        </w:tabs>
        <w:adjustRightInd w:val="0"/>
        <w:snapToGrid w:val="0"/>
        <w:spacing w:line="288" w:lineRule="auto"/>
        <w:ind w:left="113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A．0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B．1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C．2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D．3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left="420" w:hanging="420" w:hangingChars="20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如图，将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绕点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逆时针旋转一定角度后得到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，连接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，已知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等于</w:t>
      </w:r>
    </w:p>
    <w:p>
      <w:pPr>
        <w:tabs>
          <w:tab w:val="left" w:pos="2661"/>
          <w:tab w:val="left" w:pos="5209"/>
          <w:tab w:val="left" w:pos="7758"/>
        </w:tabs>
        <w:adjustRightInd w:val="0"/>
        <w:snapToGrid w:val="0"/>
        <w:spacing w:line="288" w:lineRule="auto"/>
        <w:ind w:left="113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left="420" w:hanging="420" w:hangingChars="20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如图，正方形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BCD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边长为3，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在对角线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上且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BN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＝45°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，作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，反向延长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交点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ascii="Symbol" w:hAnsi="Symbol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sym w:font="Symbol" w:char="F0D7"/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GF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的值是</w:t>
      </w:r>
    </w:p>
    <w:p>
      <w:pPr>
        <w:tabs>
          <w:tab w:val="left" w:pos="2661"/>
          <w:tab w:val="left" w:pos="5209"/>
          <w:tab w:val="left" w:pos="7758"/>
        </w:tabs>
        <w:adjustRightInd w:val="0"/>
        <w:snapToGrid w:val="0"/>
        <w:spacing w:line="288" w:lineRule="auto"/>
        <w:ind w:left="113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A．3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 3\</w:instrTex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R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(,3)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 3\</w:instrTex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R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(,2)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F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(9,2)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left="420" w:hanging="420" w:hangingChars="20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已知抛物线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是常数，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）经过点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（－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，0）、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（3，0），顶点为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，则下列说法正确的个数是</w:t>
      </w:r>
    </w:p>
    <w:p>
      <w:pPr>
        <w:pStyle w:val="16"/>
        <w:adjustRightInd w:val="0"/>
        <w:snapToGrid w:val="0"/>
        <w:spacing w:line="288" w:lineRule="auto"/>
        <w:ind w:left="420" w:firstLine="0" w:firstLineChars="0"/>
        <w:rPr>
          <w:rFonts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①当－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＞0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；②当△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是直角三角形，则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rFonts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F</w:instrText>
      </w:r>
      <w:r>
        <w:rPr>
          <w:rFonts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(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1</w:instrText>
      </w:r>
      <w:r>
        <w:rPr>
          <w:rFonts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,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2</w:instrText>
      </w:r>
      <w:r>
        <w:rPr>
          <w:rFonts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)</w:instrText>
      </w:r>
      <w:r>
        <w:rPr>
          <w:rFonts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6"/>
        <w:adjustRightInd w:val="0"/>
        <w:snapToGrid w:val="0"/>
        <w:spacing w:line="288" w:lineRule="auto"/>
        <w:ind w:left="420" w:firstLine="0" w:firstLineChars="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③若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≤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≤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时，二次函数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的最大值为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am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bm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left" w:pos="2661"/>
          <w:tab w:val="left" w:pos="5209"/>
          <w:tab w:val="left" w:pos="7758"/>
        </w:tabs>
        <w:adjustRightInd w:val="0"/>
        <w:snapToGrid w:val="0"/>
        <w:spacing w:line="288" w:lineRule="auto"/>
        <w:ind w:left="113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A．0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B．1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C．2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D．3</w:t>
      </w:r>
    </w:p>
    <w:p>
      <w:pPr>
        <w:adjustRightInd w:val="0"/>
        <w:snapToGrid w:val="0"/>
        <w:spacing w:line="288" w:lineRule="auto"/>
        <w:jc w:val="center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1515110" cy="1428750"/>
                <wp:effectExtent l="0" t="0" r="8890" b="0"/>
                <wp:docPr id="71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5600" cy="1429200"/>
                          <a:chOff x="0" y="0"/>
                          <a:chExt cx="1516025" cy="1430728"/>
                        </a:xfrm>
                      </wpg:grpSpPr>
                      <wpg:grpSp>
                        <wpg:cNvPr id="7" name="组合 7"/>
                        <wpg:cNvGrpSpPr>
                          <a:grpSpLocks noChangeAspect="1"/>
                        </wpg:cNvGrpSpPr>
                        <wpg:grpSpPr>
                          <a:xfrm>
                            <a:off x="127907" y="46264"/>
                            <a:ext cx="1254248" cy="970198"/>
                            <a:chOff x="0" y="0"/>
                            <a:chExt cx="1078230" cy="834568"/>
                          </a:xfrm>
                        </wpg:grpSpPr>
                        <wpg:grpSp>
                          <wpg:cNvPr id="147" name="组合 147"/>
                          <wpg:cNvGrpSpPr/>
                          <wpg:grpSpPr>
                            <a:xfrm>
                              <a:off x="0" y="0"/>
                              <a:ext cx="1078230" cy="834568"/>
                              <a:chOff x="0" y="0"/>
                              <a:chExt cx="1078230" cy="834568"/>
                            </a:xfrm>
                          </wpg:grpSpPr>
                          <wps:wsp>
                            <wps:cNvPr id="144" name="等腰三角形 144"/>
                            <wps:cNvSpPr>
                              <a:spLocks noChangeAspect="1"/>
                            </wps:cNvSpPr>
                            <wps:spPr>
                              <a:xfrm rot="17655728">
                                <a:off x="-131127" y="154800"/>
                                <a:ext cx="770400" cy="460800"/>
                              </a:xfrm>
                              <a:prstGeom prst="triangle">
                                <a:avLst>
                                  <a:gd name="adj" fmla="val 36952"/>
                                </a:avLst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>
                            <wps:cNvPr id="145" name="直接连接符 145"/>
                            <wps:cNvCnPr/>
                            <wps:spPr>
                              <a:xfrm flipV="1">
                                <a:off x="0" y="371653"/>
                                <a:ext cx="590550" cy="114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6" name="直接连接符 146"/>
                            <wps:cNvCnPr/>
                            <wps:spPr>
                              <a:xfrm>
                                <a:off x="622935" y="127813"/>
                                <a:ext cx="455295" cy="70675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6" name="等腰三角形 6"/>
                          <wps:cNvSpPr/>
                          <wps:spPr>
                            <a:xfrm>
                              <a:off x="306615" y="372898"/>
                              <a:ext cx="767688" cy="459556"/>
                            </a:xfrm>
                            <a:prstGeom prst="triangle">
                              <a:avLst>
                                <a:gd name="adj" fmla="val 37097"/>
                              </a:avLst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</wpg:grpSp>
                      <wps:wsp>
                        <wps:cNvPr id="43" name="文本框 43"/>
                        <wps:cNvSpPr txBox="1"/>
                        <wps:spPr>
                          <a:xfrm>
                            <a:off x="443566" y="1213558"/>
                            <a:ext cx="70548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  <w:color w:val="000000"/>
                                  <w:sz w:val="18"/>
                                </w:rPr>
                                <w:t>（第8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8"/>
                                </w:rPr>
                                <w:t>题</w:t>
                              </w:r>
                              <w:r>
                                <w:rPr>
                                  <w:rFonts w:hint="eastAsia" w:ascii="Times New Roman" w:hAnsi="Times New Roman"/>
                                  <w:color w:val="000000"/>
                                  <w:sz w:val="18"/>
                                </w:rPr>
                                <w:t>图）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62" name="文本框 62"/>
                        <wps:cNvSpPr txBox="1"/>
                        <wps:spPr>
                          <a:xfrm>
                            <a:off x="353765" y="952451"/>
                            <a:ext cx="13906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63" name="文本框 63"/>
                        <wps:cNvSpPr txBox="1"/>
                        <wps:spPr>
                          <a:xfrm>
                            <a:off x="1376960" y="908911"/>
                            <a:ext cx="13906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65" name="文本框 65"/>
                        <wps:cNvSpPr txBox="1"/>
                        <wps:spPr>
                          <a:xfrm>
                            <a:off x="789069" y="302063"/>
                            <a:ext cx="13843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69" name="文本框 69"/>
                        <wps:cNvSpPr txBox="1"/>
                        <wps:spPr>
                          <a:xfrm>
                            <a:off x="802674" y="0"/>
                            <a:ext cx="13906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B</w:t>
                              </w: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  <w:vertAlign w:val="superscript"/>
                                </w:rPr>
                                <w:t>'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70" name="文本框 70"/>
                        <wps:cNvSpPr txBox="1"/>
                        <wps:spPr>
                          <a:xfrm>
                            <a:off x="0" y="329276"/>
                            <a:ext cx="13906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C</w:t>
                              </w: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  <w:vertAlign w:val="superscript"/>
                                </w:rPr>
                                <w:t>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12.5pt;width:119.3pt;" coordsize="1516025,1430728" o:gfxdata="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">
                <o:lock v:ext="edit" aspectratio="f"/>
                <v:group id="_x0000_s1026" o:spid="_x0000_s1026" o:spt="203" style="position:absolute;left:127907;top:46264;height:970198;width:1254248;" coordsize="1078230,834568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t"/>
                  <v:group id="_x0000_s1026" o:spid="_x0000_s1026" o:spt="203" style="position:absolute;left:0;top:0;height:834568;width:1078230;" coordsize="1078230,834568" o:gfxdata="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QZvGW+AAAA3A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5" type="#_x0000_t5" style="position:absolute;left:-131127;top:154800;height:460800;width:770400;rotation:-4308197f;v-text-anchor:middle;" filled="f" stroked="t" coordsize="21600,21600" o:gfxdata="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dlX0vQAA&#10;ANwAAAAPAAAAAAAAAAEAIAAAACIAAABkcnMvZG93bnJldi54bWxQSwECFAAUAAAACACHTuJAMy8F&#10;njsAAAA5AAAAEAAAAAAAAAABACAAAAAMAQAAZHJzL3NoYXBleG1sLnhtbFBLBQYAAAAABgAGAFsB&#10;AAC2AwAAAAA=&#10;" adj="7982">
                      <v:fill on="f" focussize="0,0"/>
                      <v:stroke color="#000000 [3213]" joinstyle="round"/>
                      <v:imagedata o:title=""/>
                      <o:lock v:ext="edit" aspectratio="t"/>
                    </v:shape>
                    <v:line id="_x0000_s1026" o:spid="_x0000_s1026" o:spt="20" style="position:absolute;left:0;top:371653;flip:y;height:11430;width:590550;" filled="f" stroked="t" coordsize="21600,21600" o:gfxdata="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bedy6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  <v:line id="_x0000_s1026" o:spid="_x0000_s1026" o:spt="20" style="position:absolute;left:622935;top:127813;height:706755;width:455295;" filled="f" stroked="t" coordsize="21600,21600" o:gfxdata="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SMh0IugAAANw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v:group>
                  <v:shape id="_x0000_s1026" o:spid="_x0000_s1026" o:spt="5" type="#_x0000_t5" style="position:absolute;left:306615;top:372898;height:459556;width:767688;v-text-anchor:middle;" filled="f" stroked="t" coordsize="21600,21600" o:gfxdata="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mYNTL4A&#10;AADaAAAADwAAAAAAAAABACAAAAAiAAAAZHJzL2Rvd25yZXYueG1sUEsBAhQAFAAAAAgAh07iQDMv&#10;BZ47AAAAOQAAABAAAAAAAAAAAQAgAAAADQEAAGRycy9zaGFwZXhtbC54bWxQSwUGAAAAAAYABgBb&#10;AQAAtwMAAAAA&#10;" adj="8013">
                    <v:fill on="f" focussize="0,0"/>
                    <v:stroke color="#000000 [3213]" joinstyle="round"/>
                    <v:imagedata o:title=""/>
                    <o:lock v:ext="edit" aspectratio="f"/>
                  </v:shape>
                </v:group>
                <v:shape id="_x0000_s1026" o:spid="_x0000_s1026" o:spt="202" type="#_x0000_t202" style="position:absolute;left:443566;top:1213558;height:217170;width:705485;mso-wrap-style:none;" filled="f" stroked="f" coordsize="21600,21600" o:gfxdata="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z2L5G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color w:val="000000"/>
                            <w:sz w:val="18"/>
                          </w:rPr>
                        </w:pPr>
                        <w:r>
                          <w:rPr>
                            <w:rFonts w:hint="eastAsia" w:ascii="Times New Roman" w:hAnsi="Times New Roman"/>
                            <w:color w:val="000000"/>
                            <w:sz w:val="18"/>
                          </w:rPr>
                          <w:t>（第8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18"/>
                          </w:rPr>
                          <w:t>题</w:t>
                        </w:r>
                        <w:r>
                          <w:rPr>
                            <w:rFonts w:hint="eastAsia" w:ascii="Times New Roman" w:hAnsi="Times New Roman"/>
                            <w:color w:val="000000"/>
                            <w:sz w:val="18"/>
                          </w:rPr>
                          <w:t>图）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53765;top:952451;height:217170;width:139065;" filled="f" stroked="f" coordsize="21600,21600" o:gfxdata="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LFfa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376960;top:908911;height:217170;width:139065;" filled="f" stroked="f" coordsize="21600,21600" o:gfxdata="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gewbb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89069;top:302063;height:217170;width:138430;" filled="f" stroked="f" coordsize="21600,21600" o:gfxdata="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aijYK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C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02674;top:0;height:217170;width:139065;" filled="f" stroked="f" coordsize="21600,21600" o:gfxdata="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fvh4e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B</w:t>
                        </w: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  <w:vertAlign w:val="superscript"/>
                          </w:rPr>
                          <w:t>'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0;top:329276;height:217170;width:139065;" filled="f" stroked="f" coordsize="21600,21600" o:gfxdata="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DLjH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C</w:t>
                        </w: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  <w:vertAlign w:val="superscript"/>
                          </w:rPr>
                          <w:t>′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1173480" cy="1468755"/>
                <wp:effectExtent l="0" t="0" r="7620" b="0"/>
                <wp:docPr id="87" name="组合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600" cy="1468800"/>
                          <a:chOff x="0" y="0"/>
                          <a:chExt cx="1172947" cy="1468826"/>
                        </a:xfrm>
                      </wpg:grpSpPr>
                      <wpg:grpSp>
                        <wpg:cNvPr id="140" name="组合：95920117101819_mathtool"/>
                        <wpg:cNvGrpSpPr/>
                        <wpg:grpSpPr>
                          <a:xfrm>
                            <a:off x="117021" y="144236"/>
                            <a:ext cx="909955" cy="909320"/>
                            <a:chOff x="293370" y="542925"/>
                            <a:chExt cx="910209" cy="909828"/>
                          </a:xfrm>
                        </wpg:grpSpPr>
                        <wps:wsp>
                          <wps:cNvPr id="131" name="直线：20120117101817_mathtool"/>
                          <wps:cNvCnPr/>
                          <wps:spPr>
                            <a:xfrm flipV="1">
                              <a:off x="295275" y="542925"/>
                              <a:ext cx="0" cy="908304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2" name="直线：65120117101818_mathtool"/>
                          <wps:cNvCnPr/>
                          <wps:spPr>
                            <a:xfrm>
                              <a:off x="295275" y="1447800"/>
                              <a:ext cx="908304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直线：50020117101818_mathtool"/>
                          <wps:cNvCnPr/>
                          <wps:spPr>
                            <a:xfrm flipV="1">
                              <a:off x="1200150" y="542925"/>
                              <a:ext cx="0" cy="908304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4" name="直线：8920117101818_mathtool"/>
                          <wps:cNvCnPr/>
                          <wps:spPr>
                            <a:xfrm>
                              <a:off x="293370" y="544830"/>
                              <a:ext cx="908304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5" name="直线：18720117101818_mathtool"/>
                          <wps:cNvCnPr/>
                          <wps:spPr>
                            <a:xfrm>
                              <a:off x="295275" y="542925"/>
                              <a:ext cx="908304" cy="908304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6" name="直线：94820117101818_mathtool"/>
                          <wps:cNvCnPr/>
                          <wps:spPr>
                            <a:xfrm flipV="1">
                              <a:off x="295275" y="771525"/>
                              <a:ext cx="227076" cy="681228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7" name="直线：91720117101818_mathtool"/>
                          <wps:cNvCnPr/>
                          <wps:spPr>
                            <a:xfrm flipV="1">
                              <a:off x="295275" y="1143000"/>
                              <a:ext cx="605536" cy="302768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" name="直线：76220117101819_mathtool"/>
                          <wps:cNvCnPr/>
                          <wps:spPr>
                            <a:xfrm>
                              <a:off x="295275" y="771525"/>
                              <a:ext cx="605536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" name="直线：34820117101819_mathtool"/>
                          <wps:cNvCnPr/>
                          <wps:spPr>
                            <a:xfrm flipV="1">
                              <a:off x="897255" y="771525"/>
                              <a:ext cx="0" cy="681228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4" name="文本框 44"/>
                        <wps:cNvSpPr txBox="1"/>
                        <wps:spPr>
                          <a:xfrm>
                            <a:off x="217697" y="1251656"/>
                            <a:ext cx="70548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  <w:color w:val="000000"/>
                                  <w:sz w:val="18"/>
                                </w:rPr>
                                <w:t>（第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8"/>
                                </w:rPr>
                                <w:t>9题</w:t>
                              </w:r>
                              <w:r>
                                <w:rPr>
                                  <w:rFonts w:hint="eastAsia" w:ascii="Times New Roman" w:hAnsi="Times New Roman"/>
                                  <w:color w:val="000000"/>
                                  <w:sz w:val="18"/>
                                </w:rPr>
                                <w:t>图）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73" name="文本框 73"/>
                        <wps:cNvSpPr txBox="1"/>
                        <wps:spPr>
                          <a:xfrm>
                            <a:off x="24491" y="0"/>
                            <a:ext cx="14097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74" name="文本框 74"/>
                        <wps:cNvSpPr txBox="1"/>
                        <wps:spPr>
                          <a:xfrm>
                            <a:off x="0" y="952454"/>
                            <a:ext cx="14160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75" name="文本框 75"/>
                        <wps:cNvSpPr txBox="1"/>
                        <wps:spPr>
                          <a:xfrm>
                            <a:off x="1023178" y="938848"/>
                            <a:ext cx="14160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76" name="文本框 76"/>
                        <wps:cNvSpPr txBox="1"/>
                        <wps:spPr>
                          <a:xfrm>
                            <a:off x="1031342" y="10885"/>
                            <a:ext cx="14160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78" name="文本框 78"/>
                        <wps:cNvSpPr txBox="1"/>
                        <wps:spPr>
                          <a:xfrm>
                            <a:off x="5443" y="250359"/>
                            <a:ext cx="14097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83" name="文本框 83"/>
                        <wps:cNvSpPr txBox="1"/>
                        <wps:spPr>
                          <a:xfrm>
                            <a:off x="669413" y="1001438"/>
                            <a:ext cx="14160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84" name="文本框 84"/>
                        <wps:cNvSpPr txBox="1"/>
                        <wps:spPr>
                          <a:xfrm>
                            <a:off x="726558" y="223146"/>
                            <a:ext cx="14160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85" name="文本框 85"/>
                        <wps:cNvSpPr txBox="1"/>
                        <wps:spPr>
                          <a:xfrm>
                            <a:off x="348313" y="179605"/>
                            <a:ext cx="14097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86" name="文本框 86"/>
                        <wps:cNvSpPr txBox="1"/>
                        <wps:spPr>
                          <a:xfrm>
                            <a:off x="751049" y="601407"/>
                            <a:ext cx="14160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15.65pt;width:92.4pt;" coordsize="1172947,1468826" o:gfxdata="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">
                <o:lock v:ext="edit" aspectratio="f"/>
                <v:group id="组合：95920117101819_mathtool" o:spid="_x0000_s1026" o:spt="203" style="position:absolute;left:117021;top:144236;height:909320;width:909955;" coordorigin="293370,542925" coordsize="910209,90982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  <o:lock v:ext="edit" aspectratio="f"/>
                  <v:line id="直线：20120117101817_mathtool" o:spid="_x0000_s1026" o:spt="20" style="position:absolute;left:295275;top:542925;flip:y;height:908304;width:0;" filled="f" stroked="t" coordsize="21600,21600" o:gfxdata="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eMCU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 [3204]" joinstyle="round"/>
                    <v:imagedata o:title=""/>
                    <o:lock v:ext="edit" aspectratio="f"/>
                  </v:line>
                  <v:line id="直线：65120117101818_mathtool" o:spid="_x0000_s1026" o:spt="20" style="position:absolute;left:295275;top:1447800;height:0;width:908304;" filled="f" stroked="t" coordsize="21600,21600" o:gfxdata="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D2h2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 [3204]" joinstyle="round"/>
                    <v:imagedata o:title=""/>
                    <o:lock v:ext="edit" aspectratio="f"/>
                  </v:line>
                  <v:line id="直线：50020117101818_mathtool" o:spid="_x0000_s1026" o:spt="20" style="position:absolute;left:1200150;top:542925;flip:y;height:908304;width:0;" filled="f" stroked="t" coordsize="21600,21600" o:gfxdata="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fTm8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 [3204]" joinstyle="round"/>
                    <v:imagedata o:title=""/>
                    <o:lock v:ext="edit" aspectratio="f"/>
                  </v:line>
                  <v:line id="直线：8920117101818_mathtool" o:spid="_x0000_s1026" o:spt="20" style="position:absolute;left:293370;top:544830;height:0;width:908304;" filled="f" stroked="t" coordsize="21600,21600" o:gfxdata="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qlWZ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04]" joinstyle="round"/>
                    <v:imagedata o:title=""/>
                    <o:lock v:ext="edit" aspectratio="f"/>
                  </v:line>
                  <v:line id="直线：18720117101818_mathtool" o:spid="_x0000_s1026" o:spt="20" style="position:absolute;left:295275;top:542925;height:908304;width:908304;" filled="f" stroked="t" coordsize="21600,21600" o:gfxdata="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5vAC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04]" joinstyle="round"/>
                    <v:imagedata o:title=""/>
                    <o:lock v:ext="edit" aspectratio="f"/>
                  </v:line>
                  <v:line id="直线：94820117101818_mathtool" o:spid="_x0000_s1026" o:spt="20" style="position:absolute;left:295275;top:771525;flip:y;height:681228;width:227076;" filled="f" stroked="t" coordsize="21600,21600" o:gfxdata="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+Cpok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 [3204]" joinstyle="round"/>
                    <v:imagedata o:title=""/>
                    <o:lock v:ext="edit" aspectratio="f"/>
                  </v:line>
                  <v:line id="直线：91720117101818_mathtool" o:spid="_x0000_s1026" o:spt="20" style="position:absolute;left:295275;top:1143000;flip:y;height:302768;width:605536;" filled="f" stroked="t" coordsize="21600,21600" o:gfxdata="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UY/v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 [3204]" joinstyle="round"/>
                    <v:imagedata o:title=""/>
                    <o:lock v:ext="edit" aspectratio="f"/>
                  </v:line>
                  <v:line id="直线：76220117101819_mathtool" o:spid="_x0000_s1026" o:spt="20" style="position:absolute;left:295275;top:771525;height:0;width:605536;" filled="f" stroked="t" coordsize="21600,21600" o:gfxdata="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TnX5y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 [3204]" joinstyle="round"/>
                    <v:imagedata o:title=""/>
                    <o:lock v:ext="edit" aspectratio="f"/>
                  </v:line>
                  <v:line id="直线：34820117101819_mathtool" o:spid="_x0000_s1026" o:spt="20" style="position:absolute;left:897255;top:771525;flip:y;height:681228;width:0;" filled="f" stroked="t" coordsize="21600,21600" o:gfxdata="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PlQ5W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 [3204]" joinstyle="round"/>
                    <v:imagedata o:title=""/>
                    <o:lock v:ext="edit" aspectratio="f"/>
                  </v:line>
                </v:group>
                <v:shape id="_x0000_s1026" o:spid="_x0000_s1026" o:spt="202" type="#_x0000_t202" style="position:absolute;left:217697;top:1251656;height:217170;width:705485;mso-wrap-style:none;" filled="f" stroked="f" coordsize="21600,21600" o:gfxdata="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x+35b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color w:val="000000"/>
                            <w:sz w:val="18"/>
                          </w:rPr>
                        </w:pPr>
                        <w:r>
                          <w:rPr>
                            <w:rFonts w:hint="eastAsia" w:ascii="Times New Roman" w:hAnsi="Times New Roman"/>
                            <w:color w:val="000000"/>
                            <w:sz w:val="18"/>
                          </w:rPr>
                          <w:t>（第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18"/>
                          </w:rPr>
                          <w:t>9题</w:t>
                        </w:r>
                        <w:r>
                          <w:rPr>
                            <w:rFonts w:hint="eastAsia" w:ascii="Times New Roman" w:hAnsi="Times New Roman"/>
                            <w:color w:val="000000"/>
                            <w:sz w:val="18"/>
                          </w:rPr>
                          <w:t>图）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4491;top:0;height:217170;width:140970;" filled="f" stroked="f" coordsize="21600,21600" o:gfxdata="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PeJrC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0;top:952454;height:217170;width:141605;" filled="f" stroked="f" coordsize="21600,21600" o:gfxdata="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N77E&#10;wAAAANsAAAAPAAAAAAAAAAEAIAAAACIAAABkcnMvZG93bnJldi54bWxQSwECFAAUAAAACACHTuJA&#10;My8FnjsAAAA5AAAAEAAAAAAAAAABACAAAAAPAQAAZHJzL3NoYXBleG1sLnhtbFBLBQYAAAAABgAG&#10;AFsBAAC5AwAAAAA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023178;top:938848;height:217170;width:141605;" filled="f" stroked="f" coordsize="21600,21600" o:gfxdata="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jextf&#10;wAAAANsAAAAPAAAAAAAAAAEAIAAAACIAAABkcnMvZG93bnJldi54bWxQSwECFAAUAAAACACHTuJA&#10;My8FnjsAAAA5AAAAEAAAAAAAAAABACAAAAAPAQAAZHJzL3NoYXBleG1sLnhtbFBLBQYAAAAABgAG&#10;AFsBAAC5AwAAAAA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C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031342;top:10885;height:217170;width:141605;" filled="f" stroked="f" coordsize="21600,21600" o:gfxdata="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OphSi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D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443;top:250359;height:217170;width:140970;" filled="f" stroked="f" coordsize="21600,21600" o:gfxdata="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erTB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E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69413;top:1001438;height:217170;width:141605;" filled="f" stroked="f" coordsize="21600,21600" o:gfxdata="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gtWl7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F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26558;top:223146;height:217170;width:141605;" filled="f" stroked="f" coordsize="21600,21600" o:gfxdata="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54s7j&#10;wAAAANsAAAAPAAAAAAAAAAEAIAAAACIAAABkcnMvZG93bnJldi54bWxQSwECFAAUAAAACACHTuJA&#10;My8FnjsAAAA5AAAAEAAAAAAAAAABACAAAAAPAQAAZHJzL3NoYXBleG1sLnhtbFBLBQYAAAAABgAG&#10;AFsBAAC5AwAAAAA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G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48313;top:179605;height:217170;width:140970;" filled="f" stroked="f" coordsize="21600,21600" o:gfxdata="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aua3i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M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51049;top:601407;height:217170;width:141605;" filled="f" stroked="f" coordsize="21600,21600" o:gfxdata="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nz1D7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N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adjustRightInd w:val="0"/>
        <w:snapToGrid w:val="0"/>
        <w:spacing w:line="288" w:lineRule="auto"/>
        <w:rPr>
          <w:rFonts w:ascii="Times New Roman" w:hAnsi="Times New Roman"/>
          <w:b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288" w:lineRule="auto"/>
        <w:rPr>
          <w:rFonts w:ascii="Times New Roman" w:hAnsi="Times New Roman"/>
          <w:b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二、填空题（本大题共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/>
          <w:b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小题，每小题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/>
          <w:b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分，共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Times New Roman" w:hAnsi="Times New Roman"/>
          <w:b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left="420" w:hanging="420" w:hangingChars="20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若关于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＝0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有一个解为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－1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的值为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left="420" w:hanging="420" w:hangingChars="20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如果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F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(</w:instrTex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a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,</w:instrTex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b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)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＝3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F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(</w:instrTex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a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,</w:instrTex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b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－</w:instrTex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a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)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left="420" w:hanging="420" w:hangingChars="20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某校九年级学生毕业时，每个同学都将自己的相片向全班其他同学各送一张留作纪念，全班共送了1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640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张相片，如果全班有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名学生，根据题意，列出方程为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left="420" w:hanging="420" w:hangingChars="20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在同一时刻，直立在地上的6米高的大树的影长是4.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米。附近有一幢大楼的影长是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米，则这栋大楼的高是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米．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left="420" w:hanging="420" w:hangingChars="20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已知二次函数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－3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＋3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的图像与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轴与两个交点，则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的取值范围为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left="420" w:hanging="420" w:hangingChars="20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如图，量角器的直径与直角三角板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的斜边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重合，其中量角器零刻度线的端点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与点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重合，射线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CP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从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CA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处出发沿顺时针方向以每秒4度的速度旋转，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CP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与量角器的半圆弧交于点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，第1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秒时，点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在量角器上对应的读数是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度．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left="420" w:hanging="420" w:hangingChars="20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如图，Rt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＝90°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，现将Rt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绕点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逆时针旋转3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0°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得到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AED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，则图中阴影部分的面积是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left="420" w:hanging="420" w:hangingChars="20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在平面直角坐标系中，点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坐标分别为（0，1）、（0，5）、（3，0），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是平面内一点，且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ADB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＝45°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，则线段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的最大值是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adjustRightInd w:val="0"/>
        <w:snapToGrid w:val="0"/>
        <w:spacing w:line="288" w:lineRule="auto"/>
        <w:jc w:val="center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mc:AlternateContent>
          <mc:Choice Requires="wpg">
            <w:drawing>
              <wp:inline distT="0" distB="0" distL="0" distR="0">
                <wp:extent cx="1525905" cy="1219835"/>
                <wp:effectExtent l="0" t="57150" r="0" b="0"/>
                <wp:docPr id="103" name="组合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6400" cy="1220400"/>
                          <a:chOff x="0" y="0"/>
                          <a:chExt cx="1526741" cy="1218593"/>
                        </a:xfrm>
                      </wpg:grpSpPr>
                      <wpg:grpSp>
                        <wpg:cNvPr id="125" name="组合 125"/>
                        <wpg:cNvGrpSpPr>
                          <a:grpSpLocks noChangeAspect="1"/>
                        </wpg:cNvGrpSpPr>
                        <wpg:grpSpPr>
                          <a:xfrm>
                            <a:off x="73479" y="0"/>
                            <a:ext cx="1274445" cy="803910"/>
                            <a:chOff x="0" y="0"/>
                            <a:chExt cx="1804035" cy="1139223"/>
                          </a:xfrm>
                        </wpg:grpSpPr>
                        <wpg:grpSp>
                          <wpg:cNvPr id="123" name="组合 123"/>
                          <wpg:cNvGrpSpPr/>
                          <wpg:grpSpPr>
                            <a:xfrm>
                              <a:off x="85725" y="0"/>
                              <a:ext cx="1718277" cy="1139223"/>
                              <a:chOff x="0" y="0"/>
                              <a:chExt cx="1718277" cy="1139223"/>
                            </a:xfrm>
                          </wpg:grpSpPr>
                          <wpg:grpSp>
                            <wpg:cNvPr id="121" name="组合 121"/>
                            <wpg:cNvGrpSpPr/>
                            <wpg:grpSpPr>
                              <a:xfrm>
                                <a:off x="0" y="0"/>
                                <a:ext cx="1718277" cy="1139223"/>
                                <a:chOff x="0" y="0"/>
                                <a:chExt cx="1718277" cy="1139223"/>
                              </a:xfrm>
                            </wpg:grpSpPr>
                            <wps:wsp>
                              <wps:cNvPr id="118" name="直角三角形 118"/>
                              <wps:cNvSpPr/>
                              <wps:spPr>
                                <a:xfrm flipH="1">
                                  <a:off x="280002" y="396273"/>
                                  <a:ext cx="1438275" cy="742950"/>
                                </a:xfrm>
                                <a:prstGeom prst="rtTriangl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numCol="1" spcCol="0" rtlCol="0" fromWordArt="0" anchor="ctr" anchorCtr="0" forceAA="0" compatLnSpc="1"/>
                            </wps:wsp>
                            <wps:wsp>
                              <wps:cNvPr id="120" name="弧形 120"/>
                              <wps:cNvSpPr>
                                <a:spLocks noChangeAspect="1"/>
                              </wps:cNvSpPr>
                              <wps:spPr>
                                <a:xfrm rot="3758946">
                                  <a:off x="403827" y="-403827"/>
                                  <a:ext cx="813815" cy="1621469"/>
                                </a:xfrm>
                                <a:custGeom>
                                  <a:avLst/>
                                  <a:gdLst>
                                    <a:gd name="connsiteX0" fmla="*/ 811714 w 813657"/>
                                    <a:gd name="connsiteY0" fmla="*/ 1621155 h 1621155"/>
                                    <a:gd name="connsiteX1" fmla="*/ 108462 w 813657"/>
                                    <a:gd name="connsiteY1" fmla="*/ 1215634 h 1621155"/>
                                    <a:gd name="connsiteX2" fmla="*/ 109435 w 813657"/>
                                    <a:gd name="connsiteY2" fmla="*/ 403840 h 1621155"/>
                                    <a:gd name="connsiteX3" fmla="*/ 813657 w 813657"/>
                                    <a:gd name="connsiteY3" fmla="*/ 5 h 1621155"/>
                                    <a:gd name="connsiteX4" fmla="*/ 790273 w 813657"/>
                                    <a:gd name="connsiteY4" fmla="*/ 800076 h 1621155"/>
                                    <a:gd name="connsiteX5" fmla="*/ 811714 w 813657"/>
                                    <a:gd name="connsiteY5" fmla="*/ 1621155 h 162115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813657" h="1621155" stroke="0">
                                      <a:moveTo>
                                        <a:pt x="811714" y="1621155"/>
                                      </a:moveTo>
                                      <a:cubicBezTo>
                                        <a:pt x="521621" y="1621562"/>
                                        <a:pt x="253426" y="1466911"/>
                                        <a:pt x="108462" y="1215634"/>
                                      </a:cubicBezTo>
                                      <a:cubicBezTo>
                                        <a:pt x="-36502" y="964357"/>
                                        <a:pt x="-36131" y="654769"/>
                                        <a:pt x="109435" y="403840"/>
                                      </a:cubicBezTo>
                                      <a:cubicBezTo>
                                        <a:pt x="255000" y="152912"/>
                                        <a:pt x="523565" y="-1096"/>
                                        <a:pt x="813657" y="5"/>
                                      </a:cubicBezTo>
                                      <a:cubicBezTo>
                                        <a:pt x="812631" y="270196"/>
                                        <a:pt x="791299" y="529885"/>
                                        <a:pt x="790273" y="800076"/>
                                      </a:cubicBezTo>
                                      <a:cubicBezTo>
                                        <a:pt x="790652" y="1070268"/>
                                        <a:pt x="811335" y="1350963"/>
                                        <a:pt x="811714" y="1621155"/>
                                      </a:cubicBezTo>
                                      <a:close/>
                                    </a:path>
                                    <a:path w="813657" h="1621155" fill="none">
                                      <a:moveTo>
                                        <a:pt x="811714" y="1621155"/>
                                      </a:moveTo>
                                      <a:cubicBezTo>
                                        <a:pt x="521621" y="1621562"/>
                                        <a:pt x="253426" y="1466911"/>
                                        <a:pt x="108462" y="1215634"/>
                                      </a:cubicBezTo>
                                      <a:cubicBezTo>
                                        <a:pt x="-36502" y="964357"/>
                                        <a:pt x="-36131" y="654769"/>
                                        <a:pt x="109435" y="403840"/>
                                      </a:cubicBezTo>
                                      <a:cubicBezTo>
                                        <a:pt x="255000" y="152912"/>
                                        <a:pt x="523565" y="-1096"/>
                                        <a:pt x="813657" y="5"/>
                                      </a:cubicBezTo>
                                    </a:path>
                                  </a:pathLst>
                                </a:cu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numCol="1" spcCol="0" rtlCol="0" fromWordArt="0" anchor="ctr" anchorCtr="0" forceAA="0" compatLnSpc="1"/>
                            </wps:wsp>
                          </wpg:grpSp>
                          <wps:wsp>
                            <wps:cNvPr id="122" name="椭圆 122"/>
                            <wps:cNvSpPr>
                              <a:spLocks noChangeAspect="1"/>
                            </wps:cNvSpPr>
                            <wps:spPr>
                              <a:xfrm>
                                <a:off x="990600" y="763905"/>
                                <a:ext cx="10800" cy="1080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</wpg:grpSp>
                        <wps:wsp>
                          <wps:cNvPr id="124" name="直接连接符 124"/>
                          <wps:cNvCnPr/>
                          <wps:spPr>
                            <a:xfrm flipH="1" flipV="1">
                              <a:off x="0" y="605790"/>
                              <a:ext cx="1804035" cy="533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5" name="文本框 45"/>
                        <wps:cNvSpPr txBox="1"/>
                        <wps:spPr>
                          <a:xfrm>
                            <a:off x="481636" y="1001423"/>
                            <a:ext cx="76263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  <w:color w:val="000000"/>
                                  <w:sz w:val="18"/>
                                </w:rPr>
                                <w:t>（第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8"/>
                                </w:rPr>
                                <w:t>16题</w:t>
                              </w:r>
                              <w:r>
                                <w:rPr>
                                  <w:rFonts w:hint="eastAsia" w:ascii="Times New Roman" w:hAnsi="Times New Roman"/>
                                  <w:color w:val="000000"/>
                                  <w:sz w:val="18"/>
                                </w:rPr>
                                <w:t>图）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90" name="文本框 90"/>
                        <wps:cNvSpPr txBox="1"/>
                        <wps:spPr>
                          <a:xfrm>
                            <a:off x="195920" y="753819"/>
                            <a:ext cx="29146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A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8"/>
                                </w:rPr>
                                <w:t>(</w:t>
                              </w: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N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91" name="文本框 91"/>
                        <wps:cNvSpPr txBox="1"/>
                        <wps:spPr>
                          <a:xfrm>
                            <a:off x="1357831" y="136069"/>
                            <a:ext cx="16891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99" name="文本框 99"/>
                        <wps:cNvSpPr txBox="1"/>
                        <wps:spPr>
                          <a:xfrm>
                            <a:off x="1327882" y="745655"/>
                            <a:ext cx="16891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100" name="文本框 100"/>
                        <wps:cNvSpPr txBox="1"/>
                        <wps:spPr>
                          <a:xfrm>
                            <a:off x="786389" y="337449"/>
                            <a:ext cx="16891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101" name="文本框 101"/>
                        <wps:cNvSpPr txBox="1"/>
                        <wps:spPr>
                          <a:xfrm>
                            <a:off x="163265" y="449026"/>
                            <a:ext cx="16891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102" name="文本框 102"/>
                        <wps:cNvSpPr txBox="1"/>
                        <wps:spPr>
                          <a:xfrm>
                            <a:off x="0" y="239480"/>
                            <a:ext cx="16891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96.05pt;width:120.15pt;" coordsize="1526741,1218593" o:gfxdata="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">
                <o:lock v:ext="edit" aspectratio="f"/>
                <v:group id="_x0000_s1026" o:spid="_x0000_s1026" o:spt="203" style="position:absolute;left:73479;top:0;height:803910;width:1274445;" coordsize="1804035,1139223" o:gfxdata="UEsDBAoAAAAAAIdO4kAAAAAAAAAAAAAAAAAEAAAAZHJzL1BLAwQUAAAACACHTuJA1lhiKb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zO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WWGIpvAAAANwAAAAPAAAAAAAAAAEAIAAAACIAAABkcnMvZG93bnJldi54bWxQ&#10;SwECFAAUAAAACACHTuJAMy8FnjsAAAA5AAAAFQAAAAAAAAABACAAAAALAQAAZHJzL2dyb3Vwc2hh&#10;cGV4bWwueG1sUEsFBgAAAAAGAAYAYAEAAMgDAAAAAA==&#10;">
                  <o:lock v:ext="edit" aspectratio="t"/>
                  <v:group id="_x0000_s1026" o:spid="_x0000_s1026" o:spt="203" style="position:absolute;left:85725;top:0;height:1139223;width:1718277;" coordsize="1718277,1139223" o:gfxdata="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v1fxr0AAADcAAAADwAAAAAAAAABACAAAAAiAAAAZHJzL2Rvd25yZXYueG1s&#10;UEsBAhQAFAAAAAgAh07iQDMvBZ47AAAAOQAAABUAAAAAAAAAAQAgAAAADAEAAGRycy9ncm91cHNo&#10;YXBleG1sLnhtbFBLBQYAAAAABgAGAGABAADJAwAAAAA=&#10;">
                    <o:lock v:ext="edit" aspectratio="f"/>
                    <v:group id="_x0000_s1026" o:spid="_x0000_s1026" o:spt="203" style="position:absolute;left:0;top:0;height:1139223;width:1718277;" coordsize="1718277,1139223" o:gfxdata="UEsDBAoAAAAAAIdO4kAAAAAAAAAAAAAAAAAEAAAAZHJzL1BLAwQUAAAACACHTuJAqWNkKr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amC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WNkKr0AAADc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_x0000_s1026" o:spid="_x0000_s1026" o:spt="6" type="#_x0000_t6" style="position:absolute;left:280002;top:396273;flip:x;height:742950;width:1438275;v-text-anchor:middle;" filled="f" stroked="t" coordsize="21600,21600" o:gfxdata="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luTGG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 [3213]" joinstyle="round"/>
                        <v:imagedata o:title=""/>
                        <o:lock v:ext="edit" aspectratio="f"/>
                      </v:shape>
                      <v:shape id="弧形 120" o:spid="_x0000_s1026" o:spt="100" style="position:absolute;left:403827;top:-403827;height:1621469;width:813815;rotation:4105771f;v-text-anchor:middle;" filled="f" stroked="t" coordsize="813657,1621155" o:gfxdata="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3lvt6&#10;wAAAANwAAAAPAAAAAAAAAAEAIAAAACIAAABkcnMvZG93bnJldi54bWxQSwECFAAUAAAACACHTuJA&#10;My8FnjsAAAA5AAAAEAAAAAAAAAABACAAAAAPAQAAZHJzL3NoYXBleG1sLnhtbFBLBQYAAAAABgAG&#10;AFsBAAC5AwAAAAA=&#10;" path="m811714,1621155c521621,1621562,253426,1466911,108462,1215634c-36502,964357,-36131,654769,109435,403840c255000,152912,523565,-1096,813657,5c812631,270196,791299,529885,790273,800076c790652,1070268,811335,1350963,811714,1621155xnsem811714,1621155c521621,1621562,253426,1466911,108462,1215634c-36502,964357,-36131,654769,109435,403840c255000,152912,523565,-1096,813657,5nfe">
                        <v:path o:connectlocs="811871,1621469;108483,1215869;109456,403918;813815,5" o:connectangles="0,0,0,0"/>
                        <v:fill on="f" focussize="0,0"/>
                        <v:stroke color="#000000 [3213]" joinstyle="round"/>
                        <v:imagedata o:title=""/>
                        <o:lock v:ext="edit" aspectratio="t"/>
                      </v:shape>
                    </v:group>
                    <v:shape id="_x0000_s1026" o:spid="_x0000_s1026" o:spt="3" type="#_x0000_t3" style="position:absolute;left:990600;top:763905;height:10800;width:10800;v-text-anchor:middle;" filled="f" stroked="t" coordsize="21600,21600" o:gfxdata="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Nz4DHugAAANwA&#10;AAAPAAAAAAAAAAEAIAAAACIAAABkcnMvZG93bnJldi54bWxQSwECFAAUAAAACACHTuJAMy8FnjsA&#10;AAA5AAAAEAAAAAAAAAABACAAAAAJAQAAZHJzL3NoYXBleG1sLnhtbFBLBQYAAAAABgAGAFsBAACz&#10;AwAAAAA=&#10;">
                      <v:fill on="f" focussize="0,0"/>
                      <v:stroke weight="2pt" color="#000000 [3204]" joinstyle="round"/>
                      <v:imagedata o:title=""/>
                      <o:lock v:ext="edit" aspectratio="t"/>
                    </v:shape>
                  </v:group>
                  <v:line id="_x0000_s1026" o:spid="_x0000_s1026" o:spt="20" style="position:absolute;left:0;top:605790;flip:x y;height:533400;width:1804035;" filled="f" stroked="t" coordsize="21600,21600" o:gfxdata="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HALK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</v:group>
                <v:shape id="_x0000_s1026" o:spid="_x0000_s1026" o:spt="202" type="#_x0000_t202" style="position:absolute;left:481636;top:1001423;height:217170;width:762635;mso-wrap-style:none;" filled="f" stroked="f" coordsize="21600,21600" o:gfxdata="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FMSfr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color w:val="000000"/>
                            <w:sz w:val="18"/>
                          </w:rPr>
                        </w:pPr>
                        <w:r>
                          <w:rPr>
                            <w:rFonts w:hint="eastAsia" w:ascii="Times New Roman" w:hAnsi="Times New Roman"/>
                            <w:color w:val="000000"/>
                            <w:sz w:val="18"/>
                          </w:rPr>
                          <w:t>（第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18"/>
                          </w:rPr>
                          <w:t>16题</w:t>
                        </w:r>
                        <w:r>
                          <w:rPr>
                            <w:rFonts w:hint="eastAsia" w:ascii="Times New Roman" w:hAnsi="Times New Roman"/>
                            <w:color w:val="000000"/>
                            <w:sz w:val="18"/>
                          </w:rPr>
                          <w:t>图）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5920;top:753819;height:217170;width:291465;" filled="f" stroked="f" coordsize="21600,21600" o:gfxdata="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AF49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A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18"/>
                          </w:rPr>
                          <w:t>(</w:t>
                        </w: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N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18"/>
                          </w:rPr>
                          <w:t>)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357831;top:136069;height:217170;width:168910;" filled="f" stroked="f" coordsize="21600,21600" o:gfxdata="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xM+6a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327882;top:745655;height:217170;width:168910;" filled="f" stroked="f" coordsize="21600,21600" o:gfxdata="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I696C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C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86389;top:337449;height:217170;width:168910;" filled="f" stroked="f" coordsize="21600,21600" o:gfxdata="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Hwru&#10;xcEAAADcAAAADwAAAAAAAAABACAAAAAiAAAAZHJzL2Rvd25yZXYueG1sUEsBAhQAFAAAAAgAh07i&#10;QDMvBZ47AAAAOQAAABAAAAAAAAAAAQAgAAAAEAEAAGRycy9zaGFwZXhtbC54bWxQSwUGAAAAAAYA&#10;BgBbAQAAugMAAAAA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O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63265;top:449026;height:217170;width:168910;" filled="f" stroked="f" coordsize="21600,21600" o:gfxdata="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RktevQAA&#10;ANw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E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0;top:239480;height:217170;width:168910;" filled="f" stroked="f" coordsize="21600,21600" o:gfxdata="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lNUpvQAA&#10;ANw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P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              </w:t>
      </w:r>
      <w:r>
        <mc:AlternateContent>
          <mc:Choice Requires="wpg">
            <w:drawing>
              <wp:inline distT="0" distB="0" distL="0" distR="0">
                <wp:extent cx="1284605" cy="1316990"/>
                <wp:effectExtent l="0" t="0" r="10795" b="0"/>
                <wp:docPr id="129" name="组合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5200" cy="1317600"/>
                          <a:chOff x="0" y="0"/>
                          <a:chExt cx="1284121" cy="1316433"/>
                        </a:xfrm>
                      </wpg:grpSpPr>
                      <wpg:grpSp>
                        <wpg:cNvPr id="116" name="组合 116"/>
                        <wpg:cNvGrpSpPr>
                          <a:grpSpLocks noChangeAspect="1"/>
                        </wpg:cNvGrpSpPr>
                        <wpg:grpSpPr>
                          <a:xfrm>
                            <a:off x="111578" y="144236"/>
                            <a:ext cx="1033145" cy="755650"/>
                            <a:chOff x="0" y="0"/>
                            <a:chExt cx="1032837" cy="755650"/>
                          </a:xfrm>
                        </wpg:grpSpPr>
                        <wpg:grpSp>
                          <wpg:cNvPr id="113" name="组合 113"/>
                          <wpg:cNvGrpSpPr/>
                          <wpg:grpSpPr>
                            <a:xfrm>
                              <a:off x="0" y="0"/>
                              <a:ext cx="1032837" cy="755650"/>
                              <a:chOff x="0" y="0"/>
                              <a:chExt cx="1032837" cy="755650"/>
                            </a:xfrm>
                          </wpg:grpSpPr>
                          <wpg:grpSp>
                            <wpg:cNvPr id="110" name="组合：2892011795444_mathtool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1032837" cy="755650"/>
                                <a:chOff x="247650" y="838200"/>
                                <a:chExt cx="689315" cy="504825"/>
                              </a:xfrm>
                            </wpg:grpSpPr>
                            <wps:wsp>
                              <wps:cNvPr id="104" name="直线：1612011795443_mathtool"/>
                              <wps:cNvCnPr/>
                              <wps:spPr>
                                <a:xfrm>
                                  <a:off x="247650" y="838200"/>
                                  <a:ext cx="504613" cy="504613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5" name="直线：5112011795443_mathtool"/>
                              <wps:cNvCnPr/>
                              <wps:spPr>
                                <a:xfrm>
                                  <a:off x="247650" y="838200"/>
                                  <a:ext cx="252307" cy="43700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" name="直线：9232011795443_mathtool"/>
                              <wps:cNvCnPr/>
                              <wps:spPr>
                                <a:xfrm flipV="1">
                                  <a:off x="497920" y="1021790"/>
                                  <a:ext cx="437008" cy="252307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7" name="直线：9412011795443_mathtool"/>
                              <wps:cNvCnPr/>
                              <wps:spPr>
                                <a:xfrm>
                                  <a:off x="247650" y="838200"/>
                                  <a:ext cx="689315" cy="18470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8" name="直线：1492011795443_mathtool"/>
                              <wps:cNvCnPr/>
                              <wps:spPr>
                                <a:xfrm flipV="1">
                                  <a:off x="247650" y="838200"/>
                                  <a:ext cx="0" cy="504613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9" name="直线：5862011795444_mathtool"/>
                              <wps:cNvCnPr/>
                              <wps:spPr>
                                <a:xfrm>
                                  <a:off x="247650" y="1343025"/>
                                  <a:ext cx="50461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12" name="弧形 112"/>
                            <wps:cNvSpPr>
                              <a:spLocks noChangeAspect="1"/>
                            </wps:cNvSpPr>
                            <wps:spPr>
                              <a:xfrm>
                                <a:off x="754141" y="262200"/>
                                <a:ext cx="272654" cy="493100"/>
                              </a:xfrm>
                              <a:custGeom>
                                <a:avLst/>
                                <a:gdLst>
                                  <a:gd name="connsiteX0" fmla="*/ 273413 w 273413"/>
                                  <a:gd name="connsiteY0" fmla="*/ 6995 h 494315"/>
                                  <a:gd name="connsiteX1" fmla="*/ 0 w 273413"/>
                                  <a:gd name="connsiteY1" fmla="*/ 494315 h 494315"/>
                                  <a:gd name="connsiteX2" fmla="*/ 15991 w 273413"/>
                                  <a:gd name="connsiteY2" fmla="*/ 213932 h 494315"/>
                                  <a:gd name="connsiteX3" fmla="*/ 273413 w 273413"/>
                                  <a:gd name="connsiteY3" fmla="*/ 6995 h 49431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</a:cxnLst>
                                <a:rect l="l" t="t" r="r" b="b"/>
                                <a:pathLst>
                                  <a:path w="273413" h="494315" stroke="0">
                                    <a:moveTo>
                                      <a:pt x="273413" y="6995"/>
                                    </a:moveTo>
                                    <a:cubicBezTo>
                                      <a:pt x="232732" y="192998"/>
                                      <a:pt x="137544" y="362658"/>
                                      <a:pt x="0" y="494315"/>
                                    </a:cubicBezTo>
                                    <a:lnTo>
                                      <a:pt x="15991" y="213932"/>
                                    </a:lnTo>
                                    <a:cubicBezTo>
                                      <a:pt x="60863" y="396546"/>
                                      <a:pt x="-38513" y="-61226"/>
                                      <a:pt x="273413" y="6995"/>
                                    </a:cubicBezTo>
                                    <a:close/>
                                  </a:path>
                                  <a:path w="273413" h="494315" fill="none">
                                    <a:moveTo>
                                      <a:pt x="273413" y="6995"/>
                                    </a:moveTo>
                                    <a:cubicBezTo>
                                      <a:pt x="232732" y="192998"/>
                                      <a:pt x="137544" y="362658"/>
                                      <a:pt x="0" y="494315"/>
                                    </a:cubicBezTo>
                                  </a:path>
                                </a:pathLst>
                              </a:cu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</wpg:grpSp>
                        <wps:wsp>
                          <wps:cNvPr id="115" name="任意多边形: 形状 115"/>
                          <wps:cNvSpPr/>
                          <wps:spPr>
                            <a:xfrm>
                              <a:off x="544830" y="280035"/>
                              <a:ext cx="474345" cy="474345"/>
                            </a:xfrm>
                            <a:custGeom>
                              <a:avLst/>
                              <a:gdLst>
                                <a:gd name="connsiteX0" fmla="*/ 0 w 474345"/>
                                <a:gd name="connsiteY0" fmla="*/ 276225 h 474345"/>
                                <a:gd name="connsiteX1" fmla="*/ 474345 w 474345"/>
                                <a:gd name="connsiteY1" fmla="*/ 0 h 474345"/>
                                <a:gd name="connsiteX2" fmla="*/ 461011 w 474345"/>
                                <a:gd name="connsiteY2" fmla="*/ 76200 h 474345"/>
                                <a:gd name="connsiteX3" fmla="*/ 449580 w 474345"/>
                                <a:gd name="connsiteY3" fmla="*/ 110490 h 474345"/>
                                <a:gd name="connsiteX4" fmla="*/ 430532 w 474345"/>
                                <a:gd name="connsiteY4" fmla="*/ 167640 h 474345"/>
                                <a:gd name="connsiteX5" fmla="*/ 401957 w 474345"/>
                                <a:gd name="connsiteY5" fmla="*/ 222885 h 474345"/>
                                <a:gd name="connsiteX6" fmla="*/ 377190 w 474345"/>
                                <a:gd name="connsiteY6" fmla="*/ 264795 h 474345"/>
                                <a:gd name="connsiteX7" fmla="*/ 352425 w 474345"/>
                                <a:gd name="connsiteY7" fmla="*/ 308610 h 474345"/>
                                <a:gd name="connsiteX8" fmla="*/ 310515 w 474345"/>
                                <a:gd name="connsiteY8" fmla="*/ 369570 h 474345"/>
                                <a:gd name="connsiteX9" fmla="*/ 272415 w 474345"/>
                                <a:gd name="connsiteY9" fmla="*/ 415290 h 474345"/>
                                <a:gd name="connsiteX10" fmla="*/ 251460 w 474345"/>
                                <a:gd name="connsiteY10" fmla="*/ 434340 h 474345"/>
                                <a:gd name="connsiteX11" fmla="*/ 236220 w 474345"/>
                                <a:gd name="connsiteY11" fmla="*/ 455295 h 474345"/>
                                <a:gd name="connsiteX12" fmla="*/ 207645 w 474345"/>
                                <a:gd name="connsiteY12" fmla="*/ 474345 h 474345"/>
                                <a:gd name="connsiteX13" fmla="*/ 0 w 474345"/>
                                <a:gd name="connsiteY13" fmla="*/ 276225 h 47434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</a:cxnLst>
                              <a:rect l="l" t="t" r="r" b="b"/>
                              <a:pathLst>
                                <a:path w="474345" h="474345">
                                  <a:moveTo>
                                    <a:pt x="0" y="276225"/>
                                  </a:moveTo>
                                  <a:lnTo>
                                    <a:pt x="474345" y="0"/>
                                  </a:lnTo>
                                  <a:cubicBezTo>
                                    <a:pt x="466090" y="29210"/>
                                    <a:pt x="473076" y="66040"/>
                                    <a:pt x="461011" y="76200"/>
                                  </a:cubicBezTo>
                                  <a:cubicBezTo>
                                    <a:pt x="457201" y="83185"/>
                                    <a:pt x="453390" y="103505"/>
                                    <a:pt x="449580" y="110490"/>
                                  </a:cubicBezTo>
                                  <a:lnTo>
                                    <a:pt x="430532" y="167640"/>
                                  </a:lnTo>
                                  <a:lnTo>
                                    <a:pt x="401957" y="222885"/>
                                  </a:lnTo>
                                  <a:lnTo>
                                    <a:pt x="377190" y="264795"/>
                                  </a:lnTo>
                                  <a:lnTo>
                                    <a:pt x="352425" y="308610"/>
                                  </a:lnTo>
                                  <a:lnTo>
                                    <a:pt x="310515" y="369570"/>
                                  </a:lnTo>
                                  <a:lnTo>
                                    <a:pt x="272415" y="415290"/>
                                  </a:lnTo>
                                  <a:lnTo>
                                    <a:pt x="251460" y="434340"/>
                                  </a:lnTo>
                                  <a:lnTo>
                                    <a:pt x="236220" y="455295"/>
                                  </a:lnTo>
                                  <a:lnTo>
                                    <a:pt x="207645" y="474345"/>
                                  </a:lnTo>
                                  <a:lnTo>
                                    <a:pt x="0" y="2762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</wpg:grpSp>
                      <wps:wsp>
                        <wps:cNvPr id="50" name="文本框 50"/>
                        <wps:cNvSpPr txBox="1"/>
                        <wps:spPr>
                          <a:xfrm>
                            <a:off x="250265" y="1099263"/>
                            <a:ext cx="76263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  <w:color w:val="000000"/>
                                  <w:sz w:val="18"/>
                                </w:rPr>
                                <w:t>（第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8"/>
                                </w:rPr>
                                <w:t>17题</w:t>
                              </w:r>
                              <w:r>
                                <w:rPr>
                                  <w:rFonts w:hint="eastAsia" w:ascii="Times New Roman" w:hAnsi="Times New Roman"/>
                                  <w:color w:val="000000"/>
                                  <w:sz w:val="18"/>
                                </w:rPr>
                                <w:t>图）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114" name="文本框 114"/>
                        <wps:cNvSpPr txBox="1"/>
                        <wps:spPr>
                          <a:xfrm>
                            <a:off x="13601" y="0"/>
                            <a:ext cx="14160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117" name="文本框 117"/>
                        <wps:cNvSpPr txBox="1"/>
                        <wps:spPr>
                          <a:xfrm>
                            <a:off x="0" y="800053"/>
                            <a:ext cx="14160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119" name="文本框 119"/>
                        <wps:cNvSpPr txBox="1"/>
                        <wps:spPr>
                          <a:xfrm>
                            <a:off x="875929" y="800053"/>
                            <a:ext cx="14160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126" name="文本框 126"/>
                        <wps:cNvSpPr txBox="1"/>
                        <wps:spPr>
                          <a:xfrm>
                            <a:off x="1142516" y="293897"/>
                            <a:ext cx="14160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127" name="文本框 127"/>
                        <wps:cNvSpPr txBox="1"/>
                        <wps:spPr>
                          <a:xfrm>
                            <a:off x="372792" y="688480"/>
                            <a:ext cx="14160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128" name="文本框 128"/>
                        <wps:cNvSpPr txBox="1"/>
                        <wps:spPr>
                          <a:xfrm>
                            <a:off x="647624" y="476222"/>
                            <a:ext cx="14160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03.7pt;width:101.15pt;" coordsize="1284121,1316433" o:gfxdata="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">
                <o:lock v:ext="edit" aspectratio="f"/>
                <v:group id="_x0000_s1026" o:spid="_x0000_s1026" o:spt="203" style="position:absolute;left:111578;top:144236;height:755650;width:1033145;" coordsize="1032837,755650" o:gfxdata="UEsDBAoAAAAAAIdO4kAAAAAAAAAAAAAAAAAEAAAAZHJzL1BLAwQUAAAACACHTuJA6OY247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OY2470AAADcAAAADwAAAAAAAAABACAAAAAiAAAAZHJzL2Rvd25yZXYueG1s&#10;UEsBAhQAFAAAAAgAh07iQDMvBZ47AAAAOQAAABUAAAAAAAAAAQAgAAAADAEAAGRycy9ncm91cHNo&#10;YXBleG1sLnhtbFBLBQYAAAAABgAGAGABAADJAwAAAAA=&#10;">
                  <o:lock v:ext="edit" aspectratio="t"/>
                  <v:group id="_x0000_s1026" o:spid="_x0000_s1026" o:spt="203" style="position:absolute;left:0;top:0;height:755650;width:1032837;" coordsize="1032837,755650" o:gfxdata="UEsDBAoAAAAAAIdO4kAAAAAAAAAAAAAAAAAEAAAAZHJzL1BLAwQUAAAACACHTuJA+JGVe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iRlXu7AAAA3AAAAA8AAAAAAAAAAQAgAAAAIgAAAGRycy9kb3ducmV2LnhtbFBL&#10;AQIUABQAAAAIAIdO4kAzLwWeOwAAADkAAAAVAAAAAAAAAAEAIAAAAAoBAABkcnMvZ3JvdXBzaGFw&#10;ZXhtbC54bWxQSwUGAAAAAAYABgBgAQAAxwMAAAAA&#10;">
                    <o:lock v:ext="edit" aspectratio="f"/>
                    <v:group id="组合：2892011795444_mathtool" o:spid="_x0000_s1026" o:spt="203" style="position:absolute;left:0;top:0;height:755650;width:1032837;" coordorigin="247650,838200" coordsize="689315,504825" o:gfxdata="UEsDBAoAAAAAAIdO4kAAAAAAAAAAAAAAAAAEAAAAZHJzL1BLAwQUAAAACACHTuJACEMLDL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4Iv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IQwsMvwAAANwAAAAPAAAAAAAAAAEAIAAAACIAAABkcnMvZG93bnJldi54&#10;bWxQSwECFAAUAAAACACHTuJAMy8FnjsAAAA5AAAAFQAAAAAAAAABACAAAAAOAQAAZHJzL2dyb3Vw&#10;c2hhcGV4bWwueG1sUEsFBgAAAAAGAAYAYAEAAMsDAAAAAA==&#10;">
                      <o:lock v:ext="edit" aspectratio="t"/>
                      <v:line id="直线：1612011795443_mathtool" o:spid="_x0000_s1026" o:spt="20" style="position:absolute;left:247650;top:838200;height:504613;width:504613;" filled="f" stroked="t" coordsize="21600,21600" o:gfxdata="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xMc5u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 [3204]" joinstyle="round" dashstyle="dash"/>
                        <v:imagedata o:title=""/>
                        <o:lock v:ext="edit" aspectratio="f"/>
                      </v:line>
                      <v:line id="直线：5112011795443_mathtool" o:spid="_x0000_s1026" o:spt="20" style="position:absolute;left:247650;top:838200;height:437008;width:252307;" filled="f" stroked="t" coordsize="21600,21600" o:gfxdata="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0ijq/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color="#000000 [3204]" joinstyle="round"/>
                        <v:imagedata o:title=""/>
                        <o:lock v:ext="edit" aspectratio="f"/>
                      </v:line>
                      <v:line id="直线：9232011795443_mathtool" o:spid="_x0000_s1026" o:spt="20" style="position:absolute;left:497920;top:1021790;flip:y;height:252307;width:437008;" filled="f" stroked="t" coordsize="21600,21600" o:gfxdata="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GZQmb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color="#000000 [3204]" joinstyle="round"/>
                        <v:imagedata o:title=""/>
                        <o:lock v:ext="edit" aspectratio="f"/>
                      </v:line>
                      <v:line id="直线：9412011795443_mathtool" o:spid="_x0000_s1026" o:spt="20" style="position:absolute;left:247650;top:838200;height:184701;width:689315;" filled="f" stroked="t" coordsize="21600,21600" o:gfxdata="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FAFT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color="#000000 [3204]" joinstyle="round"/>
                        <v:imagedata o:title=""/>
                        <o:lock v:ext="edit" aspectratio="f"/>
                      </v:line>
                      <v:line id="直线：1492011795443_mathtool" o:spid="_x0000_s1026" o:spt="20" style="position:absolute;left:247650;top:838200;flip:y;height:504613;width:0;" filled="f" stroked="t" coordsize="21600,21600" o:gfxdata="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rVhcL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 [3204]" joinstyle="round"/>
                        <v:imagedata o:title=""/>
                        <o:lock v:ext="edit" aspectratio="f"/>
                      </v:line>
                      <v:line id="直线：5862011795444_mathtool" o:spid="_x0000_s1026" o:spt="20" style="position:absolute;left:247650;top:1343025;height:0;width:504613;" filled="f" stroked="t" coordsize="21600,21600" o:gfxdata="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xzC6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color="#000000 [3204]" joinstyle="round"/>
                        <v:imagedata o:title=""/>
                        <o:lock v:ext="edit" aspectratio="f"/>
                      </v:line>
                    </v:group>
                    <v:shape id="弧形 112" o:spid="_x0000_s1026" o:spt="100" style="position:absolute;left:754141;top:262200;height:493100;width:272654;v-text-anchor:middle;" filled="f" stroked="t" coordsize="273413,494315" o:gfxdata="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o0Ize5AAAA3AAA&#10;AA8AAAAAAAAAAQAgAAAAIgAAAGRycy9kb3ducmV2LnhtbFBLAQIUABQAAAAIAIdO4kAzLwWeOwAA&#10;ADkAAAAQAAAAAAAAAAEAIAAAAAgBAABkcnMvc2hhcGV4bWwueG1sUEsFBgAAAAAGAAYAWwEAALID&#10;AAAAAA==&#10;" path="m273413,6995c232732,192998,137544,362658,0,494315l15991,213932c60863,396546,-38513,-61226,273413,6995xnsem273413,6995c232732,192998,137544,362658,0,494315nfe">
                      <v:path o:connectlocs="272654,6977;0,493100" o:connectangles="0,0"/>
                      <v:fill on="f" focussize="0,0"/>
                      <v:stroke color="#000000 [3200]" joinstyle="round"/>
                      <v:imagedata o:title=""/>
                      <o:lock v:ext="edit" aspectratio="t"/>
                    </v:shape>
                  </v:group>
                  <v:shape id="任意多边形: 形状 115" o:spid="_x0000_s1026" o:spt="100" style="position:absolute;left:544830;top:280035;height:474345;width:474345;v-text-anchor:middle;" fillcolor="#000000 [3213]" filled="t" stroked="f" coordsize="474345,474345" o:gfxdata="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cp2l7sAAADc&#10;AAAADwAAAAAAAAABACAAAAAiAAAAZHJzL2Rvd25yZXYueG1sUEsBAhQAFAAAAAgAh07iQDMvBZ47&#10;AAAAOQAAABAAAAAAAAAAAQAgAAAACgEAAGRycy9zaGFwZXhtbC54bWxQSwUGAAAAAAYABgBbAQAA&#10;tAMAAAAA&#10;" path="m0,276225l474345,0c466090,29210,473076,66040,461011,76200c457201,83185,453390,103505,449580,110490l430532,167640,401957,222885,377190,264795,352425,308610,310515,369570,272415,415290,251460,434340,236220,455295,207645,474345,0,276225xe">
                    <v:path o:connectlocs="0,276225;474345,0;461011,76200;449580,110490;430532,167640;401957,222885;377190,264795;352425,308610;310515,369570;272415,415290;251460,434340;236220,455295;207645,474345;0,276225" o:connectangles="0,0,0,0,0,0,0,0,0,0,0,0,0,0"/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_x0000_s1026" o:spid="_x0000_s1026" o:spt="202" type="#_x0000_t202" style="position:absolute;left:250265;top:1099263;height:217170;width:762635;mso-wrap-style:none;" filled="f" stroked="f" coordsize="21600,21600" o:gfxdata="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n9Jzu5AAAA2wAA&#10;AA8AAAAAAAAAAQAgAAAAIgAAAGRycy9kb3ducmV2LnhtbFBLAQIUABQAAAAIAIdO4kAzLwWeOwAA&#10;ADkAAAAQAAAAAAAAAAEAIAAAAAgBAABkcnMvc2hhcGV4bWwueG1sUEsFBgAAAAAGAAYAWwEAALID&#10;AAAAAA=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color w:val="000000"/>
                            <w:sz w:val="18"/>
                          </w:rPr>
                        </w:pPr>
                        <w:r>
                          <w:rPr>
                            <w:rFonts w:hint="eastAsia" w:ascii="Times New Roman" w:hAnsi="Times New Roman"/>
                            <w:color w:val="000000"/>
                            <w:sz w:val="18"/>
                          </w:rPr>
                          <w:t>（第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18"/>
                          </w:rPr>
                          <w:t>17题</w:t>
                        </w:r>
                        <w:r>
                          <w:rPr>
                            <w:rFonts w:hint="eastAsia" w:ascii="Times New Roman" w:hAnsi="Times New Roman"/>
                            <w:color w:val="000000"/>
                            <w:sz w:val="18"/>
                          </w:rPr>
                          <w:t>图）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3601;top:0;height:217170;width:141605;" filled="f" stroked="f" coordsize="21600,21600" o:gfxdata="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eh+G74A&#10;AADc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0;top:800053;height:217170;width:141605;" filled="f" stroked="f" coordsize="21600,21600" o:gfxdata="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rgbL4A&#10;AADc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75929;top:800053;height:217170;width:141605;" filled="f" stroked="f" coordsize="21600,21600" o:gfxdata="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+nRhb4A&#10;AADc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C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142516;top:293897;height:217170;width:141605;" filled="f" stroked="f" coordsize="21600,21600" o:gfxdata="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BqPSr4A&#10;AADc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D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72792;top:688480;height:217170;width:141605;" filled="f" stroked="f" coordsize="21600,21600" o:gfxdata="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1Yq0b4A&#10;AADc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E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47624;top:476222;height:217170;width:141605;" filled="f" stroked="f" coordsize="21600,21600" o:gfxdata="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qyb6j&#10;wAAAANwAAAAPAAAAAAAAAAEAIAAAACIAAABkcnMvZG93bnJldi54bWxQSwECFAAUAAAACACHTuJA&#10;My8FnjsAAAA5AAAAEAAAAAAAAAABACAAAAAPAQAAZHJzL3NoYXBleG1sLnhtbFBLBQYAAAAABgAG&#10;AFsBAAC5AwAAAAA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F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16"/>
        <w:adjustRightInd w:val="0"/>
        <w:snapToGrid w:val="0"/>
        <w:spacing w:line="288" w:lineRule="auto"/>
        <w:ind w:left="420" w:firstLine="0" w:firstLineChars="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4584700</wp:posOffset>
                </wp:positionH>
                <wp:positionV relativeFrom="paragraph">
                  <wp:posOffset>110490</wp:posOffset>
                </wp:positionV>
                <wp:extent cx="1353820" cy="1220470"/>
                <wp:effectExtent l="0" t="0" r="0" b="0"/>
                <wp:wrapSquare wrapText="bothSides"/>
                <wp:docPr id="98" name="组合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3600" cy="1220400"/>
                          <a:chOff x="0" y="0"/>
                          <a:chExt cx="1352550" cy="1220470"/>
                        </a:xfrm>
                      </wpg:grpSpPr>
                      <wpg:grpSp>
                        <wpg:cNvPr id="82" name="组合 82"/>
                        <wpg:cNvGrpSpPr>
                          <a:grpSpLocks noChangeAspect="1"/>
                        </wpg:cNvGrpSpPr>
                        <wpg:grpSpPr>
                          <a:xfrm>
                            <a:off x="127000" y="193675"/>
                            <a:ext cx="1069200" cy="921600"/>
                            <a:chOff x="0" y="0"/>
                            <a:chExt cx="1428598" cy="1228953"/>
                          </a:xfrm>
                        </wpg:grpSpPr>
                        <wps:wsp>
                          <wps:cNvPr id="79" name="平行四边形 79"/>
                          <wps:cNvSpPr/>
                          <wps:spPr>
                            <a:xfrm>
                              <a:off x="3657" y="0"/>
                              <a:ext cx="1423359" cy="1224950"/>
                            </a:xfrm>
                            <a:prstGeom prst="parallelogram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80" name="直接连接符 80"/>
                          <wps:cNvCnPr/>
                          <wps:spPr>
                            <a:xfrm flipV="1">
                              <a:off x="0" y="0"/>
                              <a:ext cx="1428598" cy="1228953"/>
                            </a:xfrm>
                            <a:prstGeom prst="line">
                              <a:avLst/>
                            </a:prstGeom>
                            <a:ln w="952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" name="直接连接符 81"/>
                          <wps:cNvCnPr/>
                          <wps:spPr>
                            <a:xfrm flipH="1" flipV="1">
                              <a:off x="841248" y="0"/>
                              <a:ext cx="281635" cy="122895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2" name="文本框 92"/>
                        <wps:cNvSpPr txBox="1"/>
                        <wps:spPr>
                          <a:xfrm>
                            <a:off x="241300" y="50800"/>
                            <a:ext cx="15875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93" name="文本框 93"/>
                        <wps:cNvSpPr txBox="1"/>
                        <wps:spPr>
                          <a:xfrm>
                            <a:off x="0" y="1003300"/>
                            <a:ext cx="15875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94" name="文本框 94"/>
                        <wps:cNvSpPr txBox="1"/>
                        <wps:spPr>
                          <a:xfrm>
                            <a:off x="971550" y="1000125"/>
                            <a:ext cx="15875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95" name="文本框 95"/>
                        <wps:cNvSpPr txBox="1"/>
                        <wps:spPr>
                          <a:xfrm>
                            <a:off x="1193800" y="63500"/>
                            <a:ext cx="15875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96" name="文本框 96"/>
                        <wps:cNvSpPr txBox="1"/>
                        <wps:spPr>
                          <a:xfrm>
                            <a:off x="698500" y="0"/>
                            <a:ext cx="15875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97" name="文本框 97"/>
                        <wps:cNvSpPr txBox="1"/>
                        <wps:spPr>
                          <a:xfrm>
                            <a:off x="685800" y="393700"/>
                            <a:ext cx="15875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1pt;margin-top:8.7pt;height:96.1pt;width:106.6pt;mso-wrap-distance-bottom:0pt;mso-wrap-distance-left:9pt;mso-wrap-distance-right:9pt;mso-wrap-distance-top:0pt;z-index:251659264;mso-width-relative:page;mso-height-relative:page;" coordsize="1352550,1220470" o:gfxdata="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">
                <o:lock v:ext="edit" aspectratio="f"/>
                <v:group id="_x0000_s1026" o:spid="_x0000_s1026" o:spt="203" style="position:absolute;left:127000;top:193675;height:921600;width:1069200;" coordsize="1428598,1228953" o:gfxdata="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WaP36+AAAA2wAAAA8AAAAAAAAAAQAgAAAAIgAAAGRycy9kb3ducmV2Lnht&#10;bFBLAQIUABQAAAAIAIdO4kAzLwWeOwAAADkAAAAVAAAAAAAAAAEAIAAAAA0BAABkcnMvZ3JvdXBz&#10;aGFwZXhtbC54bWxQSwUGAAAAAAYABgBgAQAAygMAAAAA&#10;">
                  <o:lock v:ext="edit" aspectratio="t"/>
                  <v:shape id="_x0000_s1026" o:spid="_x0000_s1026" o:spt="7" type="#_x0000_t7" style="position:absolute;left:3657;top:0;height:1224950;width:1423359;v-text-anchor:middle;" filled="f" stroked="t" coordsize="21600,21600" o:gfxdata="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KKS3bsAAADb&#10;AAAADwAAAAAAAAABACAAAAAiAAAAZHJzL2Rvd25yZXYueG1sUEsBAhQAFAAAAAgAh07iQDMvBZ47&#10;AAAAOQAAABAAAAAAAAAAAQAgAAAACgEAAGRycy9zaGFwZXhtbC54bWxQSwUGAAAAAAYABgBbAQAA&#10;tAMAAAAA&#10;" adj="4647">
                    <v:fill on="f" focussize="0,0"/>
                    <v:stroke color="#000000 [3213]" joinstyle="round"/>
                    <v:imagedata o:title=""/>
                    <o:lock v:ext="edit" aspectratio="f"/>
                  </v:shape>
                  <v:line id="_x0000_s1026" o:spid="_x0000_s1026" o:spt="20" style="position:absolute;left:0;top:0;flip:y;height:1228953;width:1428598;" filled="f" stroked="t" coordsize="21600,21600" o:gfxdata="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jh7Bb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line id="_x0000_s1026" o:spid="_x0000_s1026" o:spt="20" style="position:absolute;left:841248;top:0;flip:x y;height:1228953;width:281635;" filled="f" stroked="t" coordsize="21600,21600" o:gfxdata="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9J92er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</v:group>
                <v:shape id="_x0000_s1026" o:spid="_x0000_s1026" o:spt="202" type="#_x0000_t202" style="position:absolute;left:241300;top:50800;height:217170;width:158750;" filled="f" stroked="f" coordsize="21600,21600" o:gfxdata="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yeZdG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0;top:1003300;height:217170;width:158750;" filled="f" stroked="f" coordsize="21600,21600" o:gfxdata="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PSwEq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971550;top:1000125;height:217170;width:158750;" filled="f" stroked="f" coordsize="21600,21600" o:gfxdata="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8O1g+&#10;wAAAANsAAAAPAAAAAAAAAAEAIAAAACIAAABkcnMvZG93bnJldi54bWxQSwECFAAUAAAACACHTuJA&#10;My8FnjsAAAA5AAAAEAAAAAAAAAABACAAAAAPAQAAZHJzL3NoYXBleG1sLnhtbFBLBQYAAAAABgAG&#10;AFsBAAC5AwAAAAA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C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193800;top:63500;height:217170;width:158750;" filled="f" stroked="f" coordsize="21600,21600" o:gfxdata="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Td/2l&#10;wAAAANsAAAAPAAAAAAAAAAEAIAAAACIAAABkcnMvZG93bnJldi54bWxQSwECFAAUAAAACACHTuJA&#10;My8FnjsAAAA5AAAAEAAAAAAAAAABACAAAAAPAQAAZHJzL3NoYXBleG1sLnhtbFBLBQYAAAAABgAG&#10;AFsBAAC5AwAAAAA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D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98500;top:0;height:217170;width:158750;" filled="f" stroked="f" coordsize="21600,21600" o:gfxdata="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OlY9K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E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85800;top:393700;height:217170;width:158750;" filled="f" stroked="f" coordsize="21600,21600" o:gfxdata="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M6cZJ&#10;wAAAANsAAAAPAAAAAAAAAAEAIAAAACIAAABkcnMvZG93bnJldi54bWxQSwECFAAUAAAACACHTuJA&#10;My8FnjsAAAA5AAAAEAAAAAAAAAABACAAAAAPAQAAZHJzL3NoYXBleG1sLnhtbFBLBQYAAAAABgAG&#10;AFsBAAC5AwAAAAA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F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>
      <w:pPr>
        <w:adjustRightInd w:val="0"/>
        <w:snapToGrid w:val="0"/>
        <w:spacing w:line="288" w:lineRule="auto"/>
        <w:rPr>
          <w:rFonts w:ascii="Times New Roman" w:hAnsi="Times New Roman"/>
          <w:b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三、解答题（共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84</w:t>
      </w:r>
      <w:r>
        <w:rPr>
          <w:rFonts w:hint="eastAsia" w:ascii="Times New Roman" w:hAnsi="Times New Roman"/>
          <w:b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解方程（本题满分8分）</w:t>
      </w:r>
    </w:p>
    <w:p>
      <w:pPr>
        <w:tabs>
          <w:tab w:val="left" w:pos="4927"/>
        </w:tabs>
        <w:adjustRightInd w:val="0"/>
        <w:snapToGrid w:val="0"/>
        <w:spacing w:line="288" w:lineRule="auto"/>
        <w:ind w:left="113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－6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－5＝0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（2）2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－1)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＝3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－3</w:t>
      </w:r>
    </w:p>
    <w:p>
      <w:pPr>
        <w:tabs>
          <w:tab w:val="left" w:pos="4927"/>
        </w:tabs>
        <w:adjustRightInd w:val="0"/>
        <w:snapToGrid w:val="0"/>
        <w:spacing w:line="288" w:lineRule="auto"/>
        <w:ind w:left="113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（本题满分8分）如图，平行四边形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ABCD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是边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的中点．</w:t>
      </w:r>
    </w:p>
    <w:p>
      <w:pPr>
        <w:pStyle w:val="16"/>
        <w:adjustRightInd w:val="0"/>
        <w:snapToGrid w:val="0"/>
        <w:spacing w:line="288" w:lineRule="auto"/>
        <w:ind w:left="420" w:firstLine="0" w:firstLineChars="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（1）写出图中的一对相似三角形，并给出证明；</w:t>
      </w:r>
    </w:p>
    <w:p>
      <w:pPr>
        <w:pStyle w:val="16"/>
        <w:adjustRightInd w:val="0"/>
        <w:snapToGrid w:val="0"/>
        <w:spacing w:line="288" w:lineRule="auto"/>
        <w:ind w:left="420" w:firstLine="0" w:firstLineChars="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（2）若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BF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 6\</w:instrTex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R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(,3)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，求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的长．</w:t>
      </w:r>
    </w:p>
    <w:p>
      <w:pPr>
        <w:pStyle w:val="16"/>
        <w:adjustRightInd w:val="0"/>
        <w:snapToGrid w:val="0"/>
        <w:spacing w:line="288" w:lineRule="auto"/>
        <w:ind w:left="420" w:firstLine="0" w:firstLineChars="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（本题满分8分）市射击队为从甲、乙两名运动员中选拔一人参加省比赛，对他们进行了六次测试，测试成绩如下表（单位：环）</w:t>
      </w:r>
    </w:p>
    <w:tbl>
      <w:tblPr>
        <w:tblStyle w:val="8"/>
        <w:tblW w:w="878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1330"/>
        <w:gridCol w:w="1330"/>
        <w:gridCol w:w="1330"/>
        <w:gridCol w:w="1331"/>
        <w:gridCol w:w="1331"/>
        <w:gridCol w:w="1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9" w:type="dxa"/>
          </w:tcPr>
          <w:p>
            <w:pPr>
              <w:pStyle w:val="16"/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0" w:type="dxa"/>
          </w:tcPr>
          <w:p>
            <w:pPr>
              <w:pStyle w:val="16"/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第1次</w:t>
            </w:r>
          </w:p>
        </w:tc>
        <w:tc>
          <w:tcPr>
            <w:tcW w:w="1330" w:type="dxa"/>
          </w:tcPr>
          <w:p>
            <w:pPr>
              <w:pStyle w:val="16"/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第2次</w:t>
            </w:r>
          </w:p>
        </w:tc>
        <w:tc>
          <w:tcPr>
            <w:tcW w:w="1330" w:type="dxa"/>
          </w:tcPr>
          <w:p>
            <w:pPr>
              <w:pStyle w:val="16"/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第3次</w:t>
            </w:r>
          </w:p>
        </w:tc>
        <w:tc>
          <w:tcPr>
            <w:tcW w:w="1331" w:type="dxa"/>
          </w:tcPr>
          <w:p>
            <w:pPr>
              <w:pStyle w:val="16"/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第4次</w:t>
            </w:r>
          </w:p>
        </w:tc>
        <w:tc>
          <w:tcPr>
            <w:tcW w:w="1331" w:type="dxa"/>
          </w:tcPr>
          <w:p>
            <w:pPr>
              <w:pStyle w:val="16"/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第5次</w:t>
            </w:r>
          </w:p>
        </w:tc>
        <w:tc>
          <w:tcPr>
            <w:tcW w:w="1331" w:type="dxa"/>
          </w:tcPr>
          <w:p>
            <w:pPr>
              <w:pStyle w:val="16"/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第6次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9" w:type="dxa"/>
          </w:tcPr>
          <w:p>
            <w:pPr>
              <w:pStyle w:val="16"/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甲</w:t>
            </w:r>
          </w:p>
        </w:tc>
        <w:tc>
          <w:tcPr>
            <w:tcW w:w="1330" w:type="dxa"/>
          </w:tcPr>
          <w:p>
            <w:pPr>
              <w:pStyle w:val="16"/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330" w:type="dxa"/>
          </w:tcPr>
          <w:p>
            <w:pPr>
              <w:pStyle w:val="16"/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330" w:type="dxa"/>
          </w:tcPr>
          <w:p>
            <w:pPr>
              <w:pStyle w:val="16"/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331" w:type="dxa"/>
          </w:tcPr>
          <w:p>
            <w:pPr>
              <w:pStyle w:val="16"/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331" w:type="dxa"/>
          </w:tcPr>
          <w:p>
            <w:pPr>
              <w:pStyle w:val="16"/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331" w:type="dxa"/>
          </w:tcPr>
          <w:p>
            <w:pPr>
              <w:pStyle w:val="16"/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9" w:type="dxa"/>
          </w:tcPr>
          <w:p>
            <w:pPr>
              <w:pStyle w:val="16"/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乙</w:t>
            </w:r>
          </w:p>
        </w:tc>
        <w:tc>
          <w:tcPr>
            <w:tcW w:w="1330" w:type="dxa"/>
          </w:tcPr>
          <w:p>
            <w:pPr>
              <w:pStyle w:val="16"/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330" w:type="dxa"/>
          </w:tcPr>
          <w:p>
            <w:pPr>
              <w:pStyle w:val="16"/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330" w:type="dxa"/>
          </w:tcPr>
          <w:p>
            <w:pPr>
              <w:pStyle w:val="16"/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331" w:type="dxa"/>
          </w:tcPr>
          <w:p>
            <w:pPr>
              <w:pStyle w:val="16"/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331" w:type="dxa"/>
          </w:tcPr>
          <w:p>
            <w:pPr>
              <w:pStyle w:val="16"/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331" w:type="dxa"/>
          </w:tcPr>
          <w:p>
            <w:pPr>
              <w:pStyle w:val="16"/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</w:tbl>
    <w:p>
      <w:pPr>
        <w:pStyle w:val="16"/>
        <w:adjustRightInd w:val="0"/>
        <w:snapToGrid w:val="0"/>
        <w:spacing w:line="288" w:lineRule="auto"/>
        <w:ind w:left="735" w:leftChars="100" w:hanging="525" w:hangingChars="25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（1）根据表格中的数据，分别计算出甲、乙两人的平均成绩；</w:t>
      </w: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（2）分别计算甲、乙六次测试成绩的方差；</w:t>
      </w: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根据（1）、（2）计算的结果，你认为推荐谁参加省比赛更合适，请说明理由．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（本题满分8分）已知关于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的一元二次方程2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＋(2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＋1)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＝0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（1）求证：方程总有两个实数根；</w:t>
      </w: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（2）若该方程有一个根是正数，求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的取值范围．</w:t>
      </w: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（本题满分8分）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我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市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要选拔一名教师参加省级评优课比赛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：经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笔试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面试，结果小潘和小丁并列第一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评委会决定通过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摸球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来确定人选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规则如下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在不透明的布袋里装有除颜色之外均相同的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个红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球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蓝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球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小潘先取出一个球，记住颜色后放回，然后小丁再取出一个球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．若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两次取出的球都是红球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小潘胜出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；若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两次取出的球是一红一蓝，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则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小丁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胜出．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你认为这个规则对双方公平吗？请用列表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法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或画树状图的方法进行分析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adjustRightInd w:val="0"/>
        <w:snapToGrid w:val="0"/>
        <w:spacing w:line="288" w:lineRule="auto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288" w:lineRule="auto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288" w:lineRule="auto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4761865</wp:posOffset>
                </wp:positionH>
                <wp:positionV relativeFrom="paragraph">
                  <wp:posOffset>13335</wp:posOffset>
                </wp:positionV>
                <wp:extent cx="1227455" cy="1609090"/>
                <wp:effectExtent l="0" t="0" r="10795" b="10160"/>
                <wp:wrapNone/>
                <wp:docPr id="77" name="组合：2142011793923_mathtool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7455" cy="1609090"/>
                          <a:chOff x="428625" y="0"/>
                          <a:chExt cx="1228725" cy="1609090"/>
                        </a:xfrm>
                      </wpg:grpSpPr>
                      <wps:wsp>
                        <wps:cNvPr id="1" name="x轴：4802011793913_mathtool"/>
                        <wps:cNvCnPr/>
                        <wps:spPr>
                          <a:xfrm>
                            <a:off x="428625" y="971550"/>
                            <a:ext cx="108521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0000"/>
                            </a:solidFill>
                            <a:headEnd len="lg"/>
                            <a:tailEnd type="stealth" w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x轴标记：9812011793913_mathtool"/>
                        <wps:cNvSpPr txBox="1"/>
                        <wps:spPr>
                          <a:xfrm>
                            <a:off x="1466850" y="923925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sz w:val="20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/>
                      </wps:wsp>
                      <wps:wsp>
                        <wps:cNvPr id="3" name="y轴：3852011793914_mathtool"/>
                        <wps:cNvCnPr/>
                        <wps:spPr>
                          <a:xfrm flipV="1">
                            <a:off x="1009650" y="95250"/>
                            <a:ext cx="0" cy="15138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0000"/>
                            </a:solidFill>
                            <a:tailEnd type="stealth" w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y轴标记：1542011793914_mathtool"/>
                        <wps:cNvSpPr txBox="1"/>
                        <wps:spPr>
                          <a:xfrm>
                            <a:off x="91440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sz w:val="20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/>
                      </wps:wsp>
                      <wps:wsp>
                        <wps:cNvPr id="5" name="原点：9652011793914_mathtool"/>
                        <wps:cNvSpPr txBox="1"/>
                        <wps:spPr>
                          <a:xfrm>
                            <a:off x="857250" y="94107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sz w:val="18"/>
                                  <w:szCs w:val="18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/>
                      </wps:wsp>
                      <wps:wsp>
                        <wps:cNvPr id="9" name="x轴刻度线-4：1692011793914_mathtool"/>
                        <wps:cNvCnPr/>
                        <wps:spPr>
                          <a:xfrm flipV="1">
                            <a:off x="504825" y="962025"/>
                            <a:ext cx="0" cy="157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x轴刻度线-3：1002011793914_mathtool"/>
                        <wps:cNvCnPr/>
                        <wps:spPr>
                          <a:xfrm flipV="1">
                            <a:off x="638175" y="962025"/>
                            <a:ext cx="0" cy="157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x轴刻度线-2：9782011793914_mathtool"/>
                        <wps:cNvCnPr/>
                        <wps:spPr>
                          <a:xfrm flipV="1">
                            <a:off x="762000" y="962025"/>
                            <a:ext cx="0" cy="157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x轴刻度线-1：8402011793914_mathtool"/>
                        <wps:cNvCnPr/>
                        <wps:spPr>
                          <a:xfrm flipV="1">
                            <a:off x="885825" y="962025"/>
                            <a:ext cx="0" cy="157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x轴刻度线 1：4892011793914_mathtool"/>
                        <wps:cNvCnPr/>
                        <wps:spPr>
                          <a:xfrm flipV="1">
                            <a:off x="1143000" y="962025"/>
                            <a:ext cx="0" cy="1576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x轴刻度线 2：7772011793914_mathtool"/>
                        <wps:cNvCnPr/>
                        <wps:spPr>
                          <a:xfrm flipV="1">
                            <a:off x="1266825" y="962025"/>
                            <a:ext cx="0" cy="157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x轴刻度线 3：1442011793914_mathtool"/>
                        <wps:cNvCnPr/>
                        <wps:spPr>
                          <a:xfrm flipV="1">
                            <a:off x="1390650" y="962025"/>
                            <a:ext cx="0" cy="157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y轴刻度线-4：5672011793915_mathtool"/>
                        <wps:cNvCnPr/>
                        <wps:spPr>
                          <a:xfrm>
                            <a:off x="1009650" y="1476375"/>
                            <a:ext cx="15769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y轴刻度线-3：3352011793915_mathtool"/>
                        <wps:cNvCnPr/>
                        <wps:spPr>
                          <a:xfrm>
                            <a:off x="1009650" y="1352550"/>
                            <a:ext cx="15769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y轴刻度线-2：612011793915_mathtool"/>
                        <wps:cNvCnPr/>
                        <wps:spPr>
                          <a:xfrm>
                            <a:off x="1009650" y="1228725"/>
                            <a:ext cx="15769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y轴刻度线-1：9762011793915_mathtool"/>
                        <wps:cNvCnPr/>
                        <wps:spPr>
                          <a:xfrm>
                            <a:off x="1009650" y="1104900"/>
                            <a:ext cx="15769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y轴刻度线 1：1802011793915_mathtool"/>
                        <wps:cNvCnPr/>
                        <wps:spPr>
                          <a:xfrm>
                            <a:off x="1009650" y="847725"/>
                            <a:ext cx="15769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y轴刻度线 2：2712011793915_mathtool"/>
                        <wps:cNvCnPr/>
                        <wps:spPr>
                          <a:xfrm>
                            <a:off x="1009650" y="723900"/>
                            <a:ext cx="15769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y轴刻度线 3：6982011793915_mathtool"/>
                        <wps:cNvCnPr/>
                        <wps:spPr>
                          <a:xfrm>
                            <a:off x="1009650" y="600075"/>
                            <a:ext cx="15769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y轴刻度线 4：5082011793915_mathtool"/>
                        <wps:cNvCnPr/>
                        <wps:spPr>
                          <a:xfrm>
                            <a:off x="1009650" y="466725"/>
                            <a:ext cx="15769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y轴刻度线 5：7812011793915_mathtool"/>
                        <wps:cNvCnPr/>
                        <wps:spPr>
                          <a:xfrm>
                            <a:off x="1009650" y="342900"/>
                            <a:ext cx="15769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y轴刻度线 6：2582011793915_mathtool"/>
                        <wps:cNvCnPr/>
                        <wps:spPr>
                          <a:xfrm>
                            <a:off x="1009650" y="219075"/>
                            <a:ext cx="15769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抛物线：602011793915_mathtool"/>
                        <wps:cNvSpPr/>
                        <wps:spPr>
                          <a:xfrm>
                            <a:off x="762000" y="342900"/>
                            <a:ext cx="504615" cy="11353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4615" h="1135381">
                                <a:moveTo>
                                  <a:pt x="0" y="1009227"/>
                                </a:moveTo>
                                <a:cubicBezTo>
                                  <a:pt x="6308" y="1021590"/>
                                  <a:pt x="12616" y="1033196"/>
                                  <a:pt x="18923" y="1044298"/>
                                </a:cubicBezTo>
                                <a:cubicBezTo>
                                  <a:pt x="25231" y="1054642"/>
                                  <a:pt x="31539" y="1064482"/>
                                  <a:pt x="37846" y="1073565"/>
                                </a:cubicBezTo>
                                <a:cubicBezTo>
                                  <a:pt x="44154" y="1082144"/>
                                  <a:pt x="50462" y="1089965"/>
                                  <a:pt x="56769" y="1097282"/>
                                </a:cubicBezTo>
                                <a:cubicBezTo>
                                  <a:pt x="63077" y="1103842"/>
                                  <a:pt x="69385" y="1109897"/>
                                  <a:pt x="75692" y="1115196"/>
                                </a:cubicBezTo>
                                <a:cubicBezTo>
                                  <a:pt x="82000" y="1119989"/>
                                  <a:pt x="88308" y="1124026"/>
                                  <a:pt x="94615" y="1127559"/>
                                </a:cubicBezTo>
                                <a:cubicBezTo>
                                  <a:pt x="100923" y="1130334"/>
                                  <a:pt x="107231" y="1132605"/>
                                  <a:pt x="113538" y="1134119"/>
                                </a:cubicBezTo>
                                <a:cubicBezTo>
                                  <a:pt x="119846" y="1135128"/>
                                  <a:pt x="126154" y="1135380"/>
                                  <a:pt x="132461" y="1135128"/>
                                </a:cubicBezTo>
                                <a:cubicBezTo>
                                  <a:pt x="138769" y="1134119"/>
                                  <a:pt x="145077" y="1132605"/>
                                  <a:pt x="151384" y="1130334"/>
                                </a:cubicBezTo>
                                <a:cubicBezTo>
                                  <a:pt x="157692" y="1127559"/>
                                  <a:pt x="164000" y="1124026"/>
                                  <a:pt x="170307" y="1119989"/>
                                </a:cubicBezTo>
                                <a:cubicBezTo>
                                  <a:pt x="176615" y="1115196"/>
                                  <a:pt x="182922" y="1109897"/>
                                  <a:pt x="189230" y="1103842"/>
                                </a:cubicBezTo>
                                <a:cubicBezTo>
                                  <a:pt x="195538" y="1097282"/>
                                  <a:pt x="201846" y="1089965"/>
                                  <a:pt x="208153" y="1082144"/>
                                </a:cubicBezTo>
                                <a:cubicBezTo>
                                  <a:pt x="214461" y="1073565"/>
                                  <a:pt x="220769" y="1064482"/>
                                  <a:pt x="227076" y="1054642"/>
                                </a:cubicBezTo>
                                <a:cubicBezTo>
                                  <a:pt x="233384" y="1044298"/>
                                  <a:pt x="239691" y="1033196"/>
                                  <a:pt x="245999" y="1021590"/>
                                </a:cubicBezTo>
                                <a:cubicBezTo>
                                  <a:pt x="252307" y="1009227"/>
                                  <a:pt x="258615" y="996359"/>
                                  <a:pt x="264923" y="982735"/>
                                </a:cubicBezTo>
                                <a:cubicBezTo>
                                  <a:pt x="271230" y="968606"/>
                                  <a:pt x="277538" y="953719"/>
                                  <a:pt x="283845" y="938329"/>
                                </a:cubicBezTo>
                                <a:cubicBezTo>
                                  <a:pt x="290153" y="922181"/>
                                  <a:pt x="296461" y="905529"/>
                                  <a:pt x="302768" y="888120"/>
                                </a:cubicBezTo>
                                <a:cubicBezTo>
                                  <a:pt x="309076" y="870206"/>
                                  <a:pt x="315384" y="851535"/>
                                  <a:pt x="321692" y="832360"/>
                                </a:cubicBezTo>
                                <a:cubicBezTo>
                                  <a:pt x="327999" y="812428"/>
                                  <a:pt x="334307" y="791991"/>
                                  <a:pt x="340614" y="770797"/>
                                </a:cubicBezTo>
                                <a:cubicBezTo>
                                  <a:pt x="346922" y="749099"/>
                                  <a:pt x="353230" y="726644"/>
                                  <a:pt x="359537" y="703683"/>
                                </a:cubicBezTo>
                                <a:cubicBezTo>
                                  <a:pt x="365845" y="679967"/>
                                  <a:pt x="372153" y="655745"/>
                                  <a:pt x="378460" y="630767"/>
                                </a:cubicBezTo>
                                <a:cubicBezTo>
                                  <a:pt x="384768" y="605158"/>
                                  <a:pt x="391076" y="579044"/>
                                  <a:pt x="397383" y="552173"/>
                                </a:cubicBezTo>
                                <a:cubicBezTo>
                                  <a:pt x="403691" y="524798"/>
                                  <a:pt x="409999" y="496666"/>
                                  <a:pt x="416306" y="468029"/>
                                </a:cubicBezTo>
                                <a:cubicBezTo>
                                  <a:pt x="422614" y="438635"/>
                                  <a:pt x="428922" y="408737"/>
                                  <a:pt x="435229" y="378082"/>
                                </a:cubicBezTo>
                                <a:cubicBezTo>
                                  <a:pt x="441537" y="346922"/>
                                  <a:pt x="447845" y="315005"/>
                                  <a:pt x="454152" y="282584"/>
                                </a:cubicBezTo>
                                <a:cubicBezTo>
                                  <a:pt x="460460" y="249405"/>
                                  <a:pt x="466768" y="215723"/>
                                  <a:pt x="473075" y="181283"/>
                                </a:cubicBezTo>
                                <a:cubicBezTo>
                                  <a:pt x="479383" y="146338"/>
                                  <a:pt x="485691" y="110637"/>
                                  <a:pt x="504614" y="0"/>
                                </a:cubicBez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x轴上刻度标注1：9712011793917_mathtool"/>
                        <wps:cNvSpPr txBox="1"/>
                        <wps:spPr>
                          <a:xfrm>
                            <a:off x="1122426" y="942289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/>
                      </wps:wsp>
                      <wps:wsp>
                        <wps:cNvPr id="68" name="y轴上刻度标注-3：6872011793919_mathtool"/>
                        <wps:cNvSpPr txBox="1"/>
                        <wps:spPr>
                          <a:xfrm>
                            <a:off x="866013" y="1239697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：2142011793923_mathtool" o:spid="_x0000_s1026" o:spt="203" style="position:absolute;left:0pt;margin-left:374.95pt;margin-top:1.05pt;height:126.7pt;width:96.65pt;z-index:-251655168;mso-width-relative:page;mso-height-relative:page;" coordorigin="428625,0" coordsize="1228725,1609090" o:gfxdata="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">
                <o:lock v:ext="edit" aspectratio="f"/>
                <v:line id="x轴：4802011793913_mathtool" o:spid="_x0000_s1026" o:spt="20" style="position:absolute;left:428625;top:971550;height:0;width:1085215;" filled="f" stroked="t" coordsize="21600,21600" o:gfxdata="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mhbAugAAANoA&#10;AAAPAAAAAAAAAAEAIAAAACIAAABkcnMvZG93bnJldi54bWxQSwECFAAUAAAACACHTuJAMy8FnjsA&#10;AAA5AAAAEAAAAAAAAAABACAAAAAJAQAAZHJzL3NoYXBleG1sLnhtbFBLBQYAAAAABgAGAFsBAACz&#10;AwAAAAA=&#10;">
                  <v:fill on="f" focussize="0,0"/>
                  <v:stroke color="#000000 [3204]" joinstyle="round" startarrowlength="long" endarrow="classic" endarrowwidth="narrow"/>
                  <v:imagedata o:title=""/>
                  <o:lock v:ext="edit" aspectratio="f"/>
                </v:line>
                <v:shape id="x轴标记：9812011793913_mathtool" o:spid="_x0000_s1026" o:spt="202" type="#_x0000_t202" style="position:absolute;left:1466850;top:923925;height:190500;width:190500;" filled="f" stroked="f" coordsize="21600,21600" o:gfxdata="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TOonrsAAADa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 inset="1pt,1pt,0mm,0mm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0"/>
                          </w:rPr>
                          <w:t>x</w:t>
                        </w:r>
                      </w:p>
                    </w:txbxContent>
                  </v:textbox>
                </v:shape>
                <v:line id="y轴：3852011793914_mathtool" o:spid="_x0000_s1026" o:spt="20" style="position:absolute;left:1009650;top:95250;flip:y;height:1513840;width:0;" filled="f" stroked="t" coordsize="21600,21600" o:gfxdata="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S1bCMugAAANoA&#10;AAAPAAAAAAAAAAEAIAAAACIAAABkcnMvZG93bnJldi54bWxQSwECFAAUAAAACACHTuJAMy8FnjsA&#10;AAA5AAAAEAAAAAAAAAABACAAAAAJAQAAZHJzL3NoYXBleG1sLnhtbFBLBQYAAAAABgAGAFsBAACz&#10;AwAAAAA=&#10;">
                  <v:fill on="f" focussize="0,0"/>
                  <v:stroke color="#000000 [3204]" joinstyle="round" endarrow="classic" endarrowwidth="narrow"/>
                  <v:imagedata o:title=""/>
                  <o:lock v:ext="edit" aspectratio="f"/>
                </v:line>
                <v:shape id="y轴标记：1542011793914_mathtool" o:spid="_x0000_s1026" o:spt="202" type="#_x0000_t202" style="position:absolute;left:914400;top:0;height:190500;width:190500;" filled="f" stroked="f" coordsize="21600,21600" o:gfxdata="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VlpVxugAAANo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 inset="1pt,1pt,0mm,0mm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0"/>
                          </w:rPr>
                          <w:t>y</w:t>
                        </w:r>
                      </w:p>
                    </w:txbxContent>
                  </v:textbox>
                </v:shape>
                <v:shape id="原点：9652011793914_mathtool" o:spid="_x0000_s1026" o:spt="202" type="#_x0000_t202" style="position:absolute;left:857250;top:941070;height:190500;width:190500;" filled="f" stroked="f" coordsize="21600,21600" o:gfxdata="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tow6rsAAADa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 inset="1pt,1pt,0mm,0mm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18"/>
                            <w:szCs w:val="18"/>
                          </w:rPr>
                          <w:t>O</w:t>
                        </w:r>
                      </w:p>
                    </w:txbxContent>
                  </v:textbox>
                </v:shape>
                <v:line id="x轴刻度线-4：1692011793914_mathtool" o:spid="_x0000_s1026" o:spt="20" style="position:absolute;left:504825;top:962025;flip:y;height:15769;width:0;" filled="f" stroked="t" coordsize="21600,21600" o:gfxdata="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7TptO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x轴刻度线-3：1002011793914_mathtool" o:spid="_x0000_s1026" o:spt="20" style="position:absolute;left:638175;top:962025;flip:y;height:15769;width:0;" filled="f" stroked="t" coordsize="21600,21600" o:gfxdata="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Mu6C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x轴刻度线-2：9782011793914_mathtool" o:spid="_x0000_s1026" o:spt="20" style="position:absolute;left:762000;top:962025;flip:y;height:15769;width:0;" filled="f" stroked="t" coordsize="21600,21600" o:gfxdata="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fksZ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x轴刻度线-1：8402011793914_mathtool" o:spid="_x0000_s1026" o:spt="20" style="position:absolute;left:885825;top:962025;flip:y;height:15769;width:0;" filled="f" stroked="t" coordsize="21600,21600" o:gfxdata="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rNVu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x轴刻度线 1：4892011793914_mathtool" o:spid="_x0000_s1026" o:spt="20" style="position:absolute;left:1143000;top:962025;flip:y;height:15769;width:0;" filled="f" stroked="t" coordsize="21600,21600" o:gfxdata="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ZJk4BugAAANsA&#10;AAAPAAAAAAAAAAEAIAAAACIAAABkcnMvZG93bnJldi54bWxQSwECFAAUAAAACACHTuJAMy8FnjsA&#10;AAA5AAAAEAAAAAAAAAABACAAAAAJAQAAZHJzL3NoYXBleG1sLnhtbFBLBQYAAAAABgAGAFsBAACz&#10;AwAAAAA=&#10;">
                  <v:fill on="f" focussize="0,0"/>
                  <v:stroke color="#4A7EBB [3204]" joinstyle="round"/>
                  <v:imagedata o:title=""/>
                  <o:lock v:ext="edit" aspectratio="f"/>
                </v:line>
                <v:line id="x轴刻度线 2：7772011793914_mathtool" o:spid="_x0000_s1026" o:spt="20" style="position:absolute;left:1266825;top:962025;flip:y;height:15769;width:0;" filled="f" stroked="t" coordsize="21600,21600" o:gfxdata="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CeiB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x轴刻度线 3：1442011793914_mathtool" o:spid="_x0000_s1026" o:spt="20" style="position:absolute;left:1390650;top:962025;flip:y;height:15769;width:0;" filled="f" stroked="t" coordsize="21600,21600" o:gfxdata="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RU0a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y轴刻度线-4：5672011793915_mathtool" o:spid="_x0000_s1026" o:spt="20" style="position:absolute;left:1009650;top:1476375;height:0;width:15769;" filled="f" stroked="t" coordsize="21600,21600" o:gfxdata="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eZ7Ue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y轴刻度线-3：3352011793915_mathtool" o:spid="_x0000_s1026" o:spt="20" style="position:absolute;left:1009650;top:1352550;height:0;width:15769;" filled="f" stroked="t" coordsize="21600,21600" o:gfxdata="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jVSNy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y轴刻度线-2：612011793915_mathtool" o:spid="_x0000_s1026" o:spt="20" style="position:absolute;left:1009650;top:1228725;height:0;width:15769;" filled="f" stroked="t" coordsize="21600,21600" o:gfxdata="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cv4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y轴刻度线-1：9762011793915_mathtool" o:spid="_x0000_s1026" o:spt="20" style="position:absolute;left:1009650;top:1104900;height:0;width:15769;" filled="f" stroked="t" coordsize="21600,21600" o:gfxdata="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ziH5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y轴刻度线 1：1802011793915_mathtool" o:spid="_x0000_s1026" o:spt="20" style="position:absolute;left:1009650;top:847725;height:0;width:15769;" filled="f" stroked="t" coordsize="21600,21600" o:gfxdata="UEsDBAoAAAAAAIdO4kAAAAAAAAAAAAAAAAAEAAAAZHJzL1BLAwQUAAAACACHTuJAGYKEYr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ZAy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ChGK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y轴刻度线 2：2712011793915_mathtool" o:spid="_x0000_s1026" o:spt="20" style="position:absolute;left:1009650;top:723900;height:0;width:15769;" filled="f" stroked="t" coordsize="21600,21600" o:gfxdata="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axwW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y轴刻度线 3：6982011793915_mathtool" o:spid="_x0000_s1026" o:spt="20" style="position:absolute;left:1009650;top:600075;height:0;width:15769;" filled="f" stroked="t" coordsize="21600,21600" o:gfxdata="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J7mN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y轴刻度线 4：5082011793915_mathtool" o:spid="_x0000_s1026" o:spt="20" style="position:absolute;left:1009650;top:466725;height:0;width:15769;" filled="f" stroked="t" coordsize="21600,21600" o:gfxdata="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uYJh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y轴刻度线 5：7812011793915_mathtool" o:spid="_x0000_s1026" o:spt="20" style="position:absolute;left:1009650;top:342900;height:0;width:15769;" filled="f" stroked="t" coordsize="21600,21600" o:gfxdata="UEsDBAoAAAAAAIdO4kAAAAAAAAAAAAAAAAAEAAAAZHJzL1BLAwQUAAAACACHTuJA8xe3JL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cQK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MXtyS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y轴刻度线 6：2582011793915_mathtool" o:spid="_x0000_s1026" o:spt="20" style="position:absolute;left:1009650;top:219075;height:0;width:15769;" filled="f" stroked="t" coordsize="21600,21600" o:gfxdata="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xbEr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 [3213]" joinstyle="round"/>
                  <v:imagedata o:title=""/>
                  <o:lock v:ext="edit" aspectratio="f"/>
                </v:line>
                <v:shape id="抛物线：602011793915_mathtool" o:spid="_x0000_s1026" o:spt="100" style="position:absolute;left:762000;top:342900;height:1135381;width:504615;" filled="f" stroked="t" coordsize="504615,1135381" o:gfxdata="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mhQvm/&#10;AAAA2wAAAA8AAAAAAAAAAQAgAAAAIgAAAGRycy9kb3ducmV2LnhtbFBLAQIUABQAAAAIAIdO4kAz&#10;LwWeOwAAADkAAAAQAAAAAAAAAAEAIAAAAA4BAABkcnMvc2hhcGV4bWwueG1sUEsFBgAAAAAGAAYA&#10;WwEAALgDAAAAAA==&#10;" path="m0,1009227c6308,1021590,12616,1033196,18923,1044298c25231,1054642,31539,1064482,37846,1073565c44154,1082144,50462,1089965,56769,1097282c63077,1103842,69385,1109897,75692,1115196c82000,1119989,88308,1124026,94615,1127559c100923,1130334,107231,1132605,113538,1134119c119846,1135128,126154,1135380,132461,1135128c138769,1134119,145077,1132605,151384,1130334c157692,1127559,164000,1124026,170307,1119989c176615,1115196,182922,1109897,189230,1103842c195538,1097282,201846,1089965,208153,1082144c214461,1073565,220769,1064482,227076,1054642c233384,1044298,239691,1033196,245999,1021590c252307,1009227,258615,996359,264923,982735c271230,968606,277538,953719,283845,938329c290153,922181,296461,905529,302768,888120c309076,870206,315384,851535,321692,832360c327999,812428,334307,791991,340614,770797c346922,749099,353230,726644,359537,703683c365845,679967,372153,655745,378460,630767c384768,605158,391076,579044,397383,552173c403691,524798,409999,496666,416306,468029c422614,438635,428922,408737,435229,378082c441537,346922,447845,315005,454152,282584c460460,249405,466768,215723,473075,181283c479383,146338,485691,110637,504614,0e">
                  <v:fill on="f" focussize="0,0"/>
                  <v:stroke color="#000000 [3204]" joinstyle="round"/>
                  <v:imagedata o:title=""/>
                  <o:lock v:ext="edit" aspectratio="f"/>
                </v:shape>
                <v:shape id="x轴上刻度标注1：9712011793917_mathtool" o:spid="_x0000_s1026" o:spt="202" type="#_x0000_t202" style="position:absolute;left:1122426;top:942289;height:190500;width:190500;" filled="f" stroked="f" coordsize="21600,21600" o:gfxdata="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a5HVh&#10;wAAAANsAAAAPAAAAAAAAAAEAIAAAACIAAABkcnMvZG93bnJldi54bWxQSwECFAAUAAAACACHTuJA&#10;My8FnjsAAAA5AAAAEAAAAAAAAAABACAAAAAPAQAAZHJzL3NoYXBleG1sLnhtbFBLBQYAAAAABgAG&#10;AFsBAAC5AwAAAAA=&#10;">
                  <v:fill on="f" focussize="0,0"/>
                  <v:stroke on="f" weight="0.5pt"/>
                  <v:imagedata o:title=""/>
                  <o:lock v:ext="edit" aspectratio="f"/>
                  <v:textbox inset="1pt,1pt,0mm,0mm">
                    <w:txbxContent>
                      <w:p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shape id="y轴上刻度标注-3：6872011793919_mathtool" o:spid="_x0000_s1026" o:spt="202" type="#_x0000_t202" style="position:absolute;left:866013;top:1239697;height:190500;width:190500;" filled="f" stroked="f" coordsize="21600,21600" o:gfxdata="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upf2S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 inset="1pt,1pt,0mm,0mm">
                    <w:txbxContent>
                      <w:p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-3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（本题满分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分）如图，在平面直角坐标系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Oy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中，二次函数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pStyle w:val="16"/>
        <w:adjustRightInd w:val="0"/>
        <w:snapToGrid w:val="0"/>
        <w:spacing w:line="288" w:lineRule="auto"/>
        <w:ind w:left="420" w:firstLine="0" w:firstLineChars="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的图象与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轴、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轴的交点分别为（1，0）和（0，－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）．</w:t>
      </w: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（1）求此二次函数的表达式；</w:t>
      </w: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（2）结合函数图象，直接写出当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＞－3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的取值范围．</w:t>
      </w: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jc w:val="right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jc w:val="right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jc w:val="right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jc w:val="right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149225</wp:posOffset>
                </wp:positionV>
                <wp:extent cx="1853565" cy="1252220"/>
                <wp:effectExtent l="0" t="0" r="13335" b="5080"/>
                <wp:wrapSquare wrapText="bothSides"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3565" cy="1252220"/>
                          <a:chOff x="0" y="0"/>
                          <a:chExt cx="1853287" cy="1251133"/>
                        </a:xfrm>
                      </wpg:grpSpPr>
                      <wpg:grpSp>
                        <wpg:cNvPr id="49" name="组合 49"/>
                        <wpg:cNvGrpSpPr/>
                        <wpg:grpSpPr>
                          <a:xfrm>
                            <a:off x="148952" y="99301"/>
                            <a:ext cx="1577340" cy="1055370"/>
                            <a:chOff x="0" y="0"/>
                            <a:chExt cx="1577340" cy="1055370"/>
                          </a:xfrm>
                        </wpg:grpSpPr>
                        <wpg:grpSp>
                          <wpg:cNvPr id="47" name="组合 47"/>
                          <wpg:cNvGrpSpPr/>
                          <wpg:grpSpPr>
                            <a:xfrm>
                              <a:off x="0" y="0"/>
                              <a:ext cx="1577340" cy="1055370"/>
                              <a:chOff x="0" y="0"/>
                              <a:chExt cx="1577340" cy="1055370"/>
                            </a:xfrm>
                          </wpg:grpSpPr>
                          <wpg:grpSp>
                            <wpg:cNvPr id="41" name="组合 41"/>
                            <wpg:cNvGrpSpPr/>
                            <wpg:grpSpPr>
                              <a:xfrm>
                                <a:off x="0" y="0"/>
                                <a:ext cx="1577340" cy="1055370"/>
                                <a:chOff x="1905" y="0"/>
                                <a:chExt cx="1577340" cy="1055370"/>
                              </a:xfrm>
                            </wpg:grpSpPr>
                            <wps:wsp>
                              <wps:cNvPr id="34" name="椭圆 34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3875" y="0"/>
                                  <a:ext cx="1055370" cy="105537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numCol="1" spcCol="0" rtlCol="0" fromWordArt="0" anchor="ctr" anchorCtr="0" forceAA="0" compatLnSpc="1"/>
                            </wps:wsp>
                            <wps:wsp>
                              <wps:cNvPr id="35" name="直接连接符 35"/>
                              <wps:cNvCnPr/>
                              <wps:spPr>
                                <a:xfrm>
                                  <a:off x="788670" y="66675"/>
                                  <a:ext cx="5715" cy="91821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6" name="直接连接符 36"/>
                              <wps:cNvCnPr/>
                              <wps:spPr>
                                <a:xfrm>
                                  <a:off x="788670" y="66675"/>
                                  <a:ext cx="718185" cy="72771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直接连接符 37"/>
                              <wps:cNvCnPr/>
                              <wps:spPr>
                                <a:xfrm>
                                  <a:off x="790575" y="70485"/>
                                  <a:ext cx="784860" cy="46101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 flipV="1">
                                  <a:off x="792480" y="794385"/>
                                  <a:ext cx="710565" cy="19431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9" name="直接连接符 39"/>
                              <wps:cNvCnPr/>
                              <wps:spPr>
                                <a:xfrm flipV="1">
                                  <a:off x="1905" y="529590"/>
                                  <a:ext cx="1577340" cy="95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0" name="直接连接符 40"/>
                              <wps:cNvCnPr/>
                              <wps:spPr>
                                <a:xfrm>
                                  <a:off x="7620" y="541020"/>
                                  <a:ext cx="782955" cy="44386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46" name="任意多边形: 形状 46"/>
                            <wps:cNvSpPr/>
                            <wps:spPr>
                              <a:xfrm>
                                <a:off x="803082" y="787179"/>
                                <a:ext cx="704198" cy="266606"/>
                              </a:xfrm>
                              <a:custGeom>
                                <a:avLst/>
                                <a:gdLst>
                                  <a:gd name="connsiteX0" fmla="*/ 137571 w 704198"/>
                                  <a:gd name="connsiteY0" fmla="*/ 169243 h 266606"/>
                                  <a:gd name="connsiteX1" fmla="*/ 85843 w 704198"/>
                                  <a:gd name="connsiteY1" fmla="*/ 185161 h 266606"/>
                                  <a:gd name="connsiteX2" fmla="*/ 40807 w 704198"/>
                                  <a:gd name="connsiteY2" fmla="*/ 196614 h 266606"/>
                                  <a:gd name="connsiteX3" fmla="*/ 49 w 704198"/>
                                  <a:gd name="connsiteY3" fmla="*/ 203697 h 266606"/>
                                  <a:gd name="connsiteX4" fmla="*/ 27070 w 704198"/>
                                  <a:gd name="connsiteY4" fmla="*/ 217041 h 266606"/>
                                  <a:gd name="connsiteX5" fmla="*/ 77726 w 704198"/>
                                  <a:gd name="connsiteY5" fmla="*/ 238011 h 266606"/>
                                  <a:gd name="connsiteX6" fmla="*/ 196615 w 704198"/>
                                  <a:gd name="connsiteY6" fmla="*/ 264517 h 266606"/>
                                  <a:gd name="connsiteX7" fmla="*/ 364255 w 704198"/>
                                  <a:gd name="connsiteY7" fmla="*/ 251357 h 266606"/>
                                  <a:gd name="connsiteX8" fmla="*/ 451192 w 704198"/>
                                  <a:gd name="connsiteY8" fmla="*/ 218947 h 266606"/>
                                  <a:gd name="connsiteX9" fmla="*/ 535033 w 704198"/>
                                  <a:gd name="connsiteY9" fmla="*/ 173195 h 266606"/>
                                  <a:gd name="connsiteX10" fmla="*/ 563613 w 704198"/>
                                  <a:gd name="connsiteY10" fmla="*/ 156038 h 266606"/>
                                  <a:gd name="connsiteX11" fmla="*/ 621474 w 704198"/>
                                  <a:gd name="connsiteY11" fmla="*/ 100594 h 266606"/>
                                  <a:gd name="connsiteX12" fmla="*/ 701440 w 704198"/>
                                  <a:gd name="connsiteY12" fmla="*/ 5437 h 266606"/>
                                  <a:gd name="connsiteX13" fmla="*/ 680474 w 704198"/>
                                  <a:gd name="connsiteY13" fmla="*/ 14969 h 266606"/>
                                  <a:gd name="connsiteX14" fmla="*/ 619485 w 704198"/>
                                  <a:gd name="connsiteY14" fmla="*/ 34035 h 266606"/>
                                  <a:gd name="connsiteX15" fmla="*/ 352759 w 704198"/>
                                  <a:gd name="connsiteY15" fmla="*/ 110715 h 266606"/>
                                  <a:gd name="connsiteX16" fmla="*/ 137571 w 704198"/>
                                  <a:gd name="connsiteY16" fmla="*/ 169243 h 26660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704198" h="266606">
                                    <a:moveTo>
                                      <a:pt x="137571" y="169243"/>
                                    </a:moveTo>
                                    <a:cubicBezTo>
                                      <a:pt x="89590" y="181332"/>
                                      <a:pt x="106221" y="179737"/>
                                      <a:pt x="85843" y="185161"/>
                                    </a:cubicBezTo>
                                    <a:lnTo>
                                      <a:pt x="40807" y="196614"/>
                                    </a:lnTo>
                                    <a:cubicBezTo>
                                      <a:pt x="28097" y="200021"/>
                                      <a:pt x="1068" y="199974"/>
                                      <a:pt x="49" y="203697"/>
                                    </a:cubicBezTo>
                                    <a:cubicBezTo>
                                      <a:pt x="-970" y="207420"/>
                                      <a:pt x="14124" y="212593"/>
                                      <a:pt x="27070" y="217041"/>
                                    </a:cubicBezTo>
                                    <a:cubicBezTo>
                                      <a:pt x="40016" y="221489"/>
                                      <a:pt x="49469" y="230098"/>
                                      <a:pt x="77726" y="238011"/>
                                    </a:cubicBezTo>
                                    <a:cubicBezTo>
                                      <a:pt x="105983" y="245924"/>
                                      <a:pt x="148860" y="261022"/>
                                      <a:pt x="196615" y="264517"/>
                                    </a:cubicBezTo>
                                    <a:cubicBezTo>
                                      <a:pt x="257893" y="272166"/>
                                      <a:pt x="324568" y="256755"/>
                                      <a:pt x="364255" y="251357"/>
                                    </a:cubicBezTo>
                                    <a:cubicBezTo>
                                      <a:pt x="395252" y="243444"/>
                                      <a:pt x="439444" y="222151"/>
                                      <a:pt x="451192" y="218947"/>
                                    </a:cubicBezTo>
                                    <a:cubicBezTo>
                                      <a:pt x="507284" y="194482"/>
                                      <a:pt x="521060" y="188763"/>
                                      <a:pt x="535033" y="173195"/>
                                    </a:cubicBezTo>
                                    <a:cubicBezTo>
                                      <a:pt x="587115" y="130938"/>
                                      <a:pt x="550476" y="166232"/>
                                      <a:pt x="563613" y="156038"/>
                                    </a:cubicBezTo>
                                    <a:cubicBezTo>
                                      <a:pt x="576750" y="145844"/>
                                      <a:pt x="592151" y="123152"/>
                                      <a:pt x="621474" y="100594"/>
                                    </a:cubicBezTo>
                                    <a:lnTo>
                                      <a:pt x="701440" y="5437"/>
                                    </a:lnTo>
                                    <a:cubicBezTo>
                                      <a:pt x="710638" y="-9469"/>
                                      <a:pt x="695086" y="10521"/>
                                      <a:pt x="680474" y="14969"/>
                                    </a:cubicBezTo>
                                    <a:cubicBezTo>
                                      <a:pt x="665862" y="19417"/>
                                      <a:pt x="672516" y="19032"/>
                                      <a:pt x="619485" y="34035"/>
                                    </a:cubicBezTo>
                                    <a:lnTo>
                                      <a:pt x="352759" y="110715"/>
                                    </a:lnTo>
                                    <a:lnTo>
                                      <a:pt x="137571" y="169243"/>
                                    </a:lnTo>
                                    <a:close/>
                                  </a:path>
                                </a:pathLst>
                              </a:custGeom>
                              <a:pattFill prst="wdUpDiag">
                                <a:fgClr>
                                  <a:schemeClr val="tx1"/>
                                </a:fgClr>
                                <a:bgClr>
                                  <a:schemeClr val="bg1"/>
                                </a:bgClr>
                              </a:patt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</wpg:grpSp>
                        <wps:wsp>
                          <wps:cNvPr id="48" name="椭圆 48"/>
                          <wps:cNvSpPr>
                            <a:spLocks noChangeAspect="1"/>
                          </wps:cNvSpPr>
                          <wps:spPr>
                            <a:xfrm>
                              <a:off x="1040130" y="527685"/>
                              <a:ext cx="10800" cy="10800"/>
                            </a:xfrm>
                            <a:prstGeom prst="ellips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</wpg:grpSp>
                      <wps:wsp>
                        <wps:cNvPr id="51" name="文本框 51"/>
                        <wps:cNvSpPr txBox="1"/>
                        <wps:spPr>
                          <a:xfrm>
                            <a:off x="562689" y="450808"/>
                            <a:ext cx="11620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52" name="文本框 52"/>
                        <wps:cNvSpPr txBox="1"/>
                        <wps:spPr>
                          <a:xfrm>
                            <a:off x="1737717" y="504574"/>
                            <a:ext cx="11557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53" name="文本框 53"/>
                        <wps:cNvSpPr txBox="1"/>
                        <wps:spPr>
                          <a:xfrm>
                            <a:off x="814941" y="595563"/>
                            <a:ext cx="11620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54" name="文本框 54"/>
                        <wps:cNvSpPr txBox="1"/>
                        <wps:spPr>
                          <a:xfrm>
                            <a:off x="835625" y="0"/>
                            <a:ext cx="11557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55" name="文本框 55"/>
                        <wps:cNvSpPr txBox="1"/>
                        <wps:spPr>
                          <a:xfrm>
                            <a:off x="831488" y="1033963"/>
                            <a:ext cx="11620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56" name="文本框 56"/>
                        <wps:cNvSpPr txBox="1"/>
                        <wps:spPr>
                          <a:xfrm>
                            <a:off x="1650567" y="819180"/>
                            <a:ext cx="11620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57" name="文本框 57"/>
                        <wps:cNvSpPr txBox="1"/>
                        <wps:spPr>
                          <a:xfrm>
                            <a:off x="1323763" y="587447"/>
                            <a:ext cx="11557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58" name="文本框 58"/>
                        <wps:cNvSpPr txBox="1"/>
                        <wps:spPr>
                          <a:xfrm>
                            <a:off x="1092104" y="599858"/>
                            <a:ext cx="11557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59" name="文本框 59"/>
                        <wps:cNvSpPr txBox="1"/>
                        <wps:spPr>
                          <a:xfrm>
                            <a:off x="0" y="587447"/>
                            <a:ext cx="11557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11.75pt;height:98.6pt;width:145.95pt;mso-position-horizontal:right;mso-position-horizontal-relative:margin;mso-wrap-distance-bottom:0pt;mso-wrap-distance-left:9pt;mso-wrap-distance-right:9pt;mso-wrap-distance-top:0pt;z-index:251663360;mso-width-relative:page;mso-height-relative:page;" coordsize="1853287,1251133" o:gfxdata="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">
                <o:lock v:ext="edit" aspectratio="f"/>
                <v:group id="_x0000_s1026" o:spid="_x0000_s1026" o:spt="203" style="position:absolute;left:148952;top:99301;height:1055370;width:1577340;" coordsize="1577340,1055370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0;top:0;height:1055370;width:1577340;" coordsize="1577340,1055370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  <o:lock v:ext="edit" aspectratio="f"/>
                    <v:group id="_x0000_s1026" o:spid="_x0000_s1026" o:spt="203" style="position:absolute;left:0;top:0;height:1055370;width:1577340;" coordorigin="1905,0" coordsize="1577340,1055370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      <o:lock v:ext="edit" aspectratio="f"/>
                      <v:shape id="_x0000_s1026" o:spid="_x0000_s1026" o:spt="3" type="#_x0000_t3" style="position:absolute;left:523875;top:0;height:1055370;width:1055370;v-text-anchor:middle;" filled="f" stroked="t" coordsize="21600,21600" o:gfxdata="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ov+i6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 [3204]" joinstyle="round"/>
                        <v:imagedata o:title=""/>
                        <o:lock v:ext="edit" aspectratio="t"/>
                      </v:shape>
                      <v:line id="_x0000_s1026" o:spid="_x0000_s1026" o:spt="20" style="position:absolute;left:788670;top:66675;height:918210;width:5715;" filled="f" stroked="t" coordsize="21600,21600" o:gfxdata="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P4vU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 [3200]" joinstyle="round"/>
                        <v:imagedata o:title=""/>
                        <o:lock v:ext="edit" aspectratio="f"/>
                      </v:line>
                      <v:line id="_x0000_s1026" o:spid="_x0000_s1026" o:spt="20" style="position:absolute;left:788670;top:66675;height:727710;width:718185;" filled="f" stroked="t" coordsize="21600,21600" o:gfxdata="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LLEn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 [3200]" joinstyle="round"/>
                        <v:imagedata o:title=""/>
                        <o:lock v:ext="edit" aspectratio="f"/>
                      </v:line>
                      <v:line id="_x0000_s1026" o:spid="_x0000_s1026" o:spt="20" style="position:absolute;left:790575;top:70485;height:461010;width:784860;" filled="f" stroked="t" coordsize="21600,21600" o:gfxdata="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2AUv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 [3200]" joinstyle="round"/>
                        <v:imagedata o:title=""/>
                        <o:lock v:ext="edit" aspectratio="f"/>
                      </v:line>
                      <v:line id="_x0000_s1026" o:spid="_x0000_s1026" o:spt="20" style="position:absolute;left:792480;top:794385;flip:y;height:194310;width:710565;" filled="f" stroked="t" coordsize="21600,21600" o:gfxdata="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8b7k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color="#000000 [3200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;top:529590;flip:y;height:9525;width:1577340;" filled="f" stroked="t" coordsize="21600,21600" o:gfxdata="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Rt/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 [3200]" joinstyle="round"/>
                        <v:imagedata o:title=""/>
                        <o:lock v:ext="edit" aspectratio="f"/>
                      </v:line>
                      <v:line id="_x0000_s1026" o:spid="_x0000_s1026" o:spt="20" style="position:absolute;left:7620;top:541020;height:443865;width:782955;" filled="f" stroked="t" coordsize="21600,21600" o:gfxdata="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0j/+1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color="#000000 [3200]" joinstyle="round"/>
                        <v:imagedata o:title=""/>
                        <o:lock v:ext="edit" aspectratio="f"/>
                      </v:line>
                    </v:group>
                    <v:shape id="任意多边形: 形状 46" o:spid="_x0000_s1026" o:spt="100" style="position:absolute;left:803082;top:787179;height:266606;width:704198;v-text-anchor:middle;" fillcolor="#000000 [3213]" filled="t" stroked="f" coordsize="704198,266606" o:gfxdata="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HNMZvQAA&#10;ANsAAAAPAAAAAAAAAAEAIAAAACIAAABkcnMvZG93bnJldi54bWxQSwECFAAUAAAACACHTuJAMy8F&#10;njsAAAA5AAAAEAAAAAAAAAABACAAAAAMAQAAZHJzL3NoYXBleG1sLnhtbFBLBQYAAAAABgAGAFsB&#10;AAC2AwAAAAA=&#10;" path="m137571,169243c89590,181332,106221,179737,85843,185161l40807,196614c28097,200021,1068,199974,49,203697c-970,207420,14124,212593,27070,217041c40016,221489,49469,230098,77726,238011c105983,245924,148860,261022,196615,264517c257893,272166,324568,256755,364255,251357c395252,243444,439444,222151,451192,218947c507284,194482,521060,188763,535033,173195c587115,130938,550476,166232,563613,156038c576750,145844,592151,123152,621474,100594l701440,5437c710638,-9469,695086,10521,680474,14969c665862,19417,672516,19032,619485,34035l352759,110715,137571,169243xe">
                      <v:path o:connectlocs="137571,169243;85843,185161;40807,196614;49,203697;27070,217041;77726,238011;196615,264517;364255,251357;451192,218947;535033,173195;563613,156038;621474,100594;701440,5437;680474,14969;619485,34035;352759,110715;137571,169243" o:connectangles="0,0,0,0,0,0,0,0,0,0,0,0,0,0,0,0,0"/>
                      <v:fill type="pattern" on="t" color2="#FFFFFF [3212]" focussize="0,0" r:id="rId5"/>
                      <v:stroke on="f" weight="2pt"/>
                      <v:imagedata o:title=""/>
                      <o:lock v:ext="edit" aspectratio="f"/>
                    </v:shape>
                  </v:group>
                  <v:shape id="_x0000_s1026" o:spid="_x0000_s1026" o:spt="3" type="#_x0000_t3" style="position:absolute;left:1040130;top:527685;height:10800;width:10800;v-text-anchor:middle;" filled="f" stroked="t" coordsize="21600,21600" o:gfxdata="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4pf8u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2pt" color="#000000 [3204]" joinstyle="round"/>
                    <v:imagedata o:title=""/>
                    <o:lock v:ext="edit" aspectratio="t"/>
                  </v:shape>
                </v:group>
                <v:shape id="_x0000_s1026" o:spid="_x0000_s1026" o:spt="202" type="#_x0000_t202" style="position:absolute;left:562689;top:450808;height:217170;width:116205;" filled="f" stroked="f" coordsize="21600,21600" o:gfxdata="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f1QTy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737717;top:504574;height:217170;width:115570;" filled="f" stroked="f" coordsize="21600,21600" o:gfxdata="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cn30u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14941;top:595563;height:217170;width:116205;" filled="f" stroked="f" coordsize="21600,21600" o:gfxdata="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hretC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C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35625;top:0;height:217170;width:115570;" filled="f" stroked="f" coordsize="21600,21600" o:gfxdata="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HguKk&#10;wAAAANsAAAAPAAAAAAAAAAEAIAAAACIAAABkcnMvZG93bnJldi54bWxQSwECFAAUAAAACACHTuJA&#10;My8FnjsAAAA5AAAAEAAAAAAAAAABACAAAAAPAQAAZHJzL3NoYXBleG1sLnhtbFBLBQYAAAAABgAG&#10;AFsBAAC5AwAAAAA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D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31488;top:1033963;height:217170;width:116205;" filled="f" stroked="f" coordsize="21600,21600" o:gfxdata="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ORz+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E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650567;top:819180;height:217170;width:116205;" filled="f" stroked="f" coordsize="21600,21600" o:gfxdata="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gc2Ui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F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323763;top:587447;height:217170;width:115570;" filled="f" stroked="f" coordsize="21600,21600" o:gfxdata="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3UHzT&#10;wAAAANsAAAAPAAAAAAAAAAEAIAAAACIAAABkcnMvZG93bnJldi54bWxQSwECFAAUAAAACACHTuJA&#10;My8FnjsAAAA5AAAAEAAAAAAAAAABACAAAAAPAQAAZHJzL3NoYXBleG1sLnhtbFBLBQYAAAAABgAG&#10;AFsBAAC5AwAAAAA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P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092104;top:599858;height:217170;width:115570;" filled="f" stroked="f" coordsize="21600,21600" o:gfxdata="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z+ih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O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0;top:587447;height:217170;width:115570;" filled="f" stroked="f" coordsize="21600,21600" o:gfxdata="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pg006&#10;wAAAANsAAAAPAAAAAAAAAAEAIAAAACIAAABkcnMvZG93bnJldi54bWxQSwECFAAUAAAACACHTuJA&#10;My8FnjsAAAA5AAAAEAAAAAAAAAABACAAAAAPAQAAZHJzL3NoYXBleG1sLnhtbFBLBQYAAAAABgAG&#10;AFsBAAC5AwAAAAA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M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（本题满分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分）如图，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⊙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的直径，弦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垂直半径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OA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为垂足，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，连接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DB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 ∠</w:instrTex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B</w:instrText>
      </w:r>
      <w:r>
        <w:rPr>
          <w:rFonts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＝</w:instrTex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30</w:instrText>
      </w:r>
      <w:r>
        <w:rPr>
          <w:rFonts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instrText xml:space="preserve">°</w:instrText>
      </w:r>
      <w:r>
        <w:rPr>
          <w:rFonts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，过点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EM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，交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BA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的延长线于点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（1）求的半径；</w:t>
      </w: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（2）求证：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EM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⊙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的切线；</w:t>
      </w: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（3）若弦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DF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与直径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相交于点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，当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APD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45°</w:t>
      </w:r>
      <w:bookmarkStart w:id="0" w:name="_GoBack"/>
      <w:bookmarkEnd w:id="0"/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时，求图中阴影部分的面积．</w:t>
      </w: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jc w:val="right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（本题满分8分）某批发商以5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元/千克的成本价购入了某产品8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00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千克，他随时都能一次性卖出这种产品，但考虑到在不同的日期市场售价都不一样，为了能把握好最恰当的销售时机，该批发商查阅了上年度同期的经销数据，发现：</w:t>
      </w:r>
    </w:p>
    <w:p>
      <w:pPr>
        <w:pStyle w:val="16"/>
        <w:adjustRightInd w:val="0"/>
        <w:snapToGrid w:val="0"/>
        <w:spacing w:line="288" w:lineRule="auto"/>
        <w:ind w:left="420" w:firstLine="0" w:firstLineChars="0"/>
        <w:rPr>
          <w:rFonts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①如果将这批产品保存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天时卖出，销售价为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80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元；</w:t>
      </w:r>
    </w:p>
    <w:p>
      <w:pPr>
        <w:pStyle w:val="16"/>
        <w:adjustRightInd w:val="0"/>
        <w:snapToGrid w:val="0"/>
        <w:spacing w:line="288" w:lineRule="auto"/>
        <w:ind w:left="420" w:firstLine="0" w:firstLineChars="0"/>
        <w:rPr>
          <w:rFonts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②如果将这批产品保存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天时卖出，销售价为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元；</w:t>
      </w:r>
    </w:p>
    <w:p>
      <w:pPr>
        <w:pStyle w:val="16"/>
        <w:adjustRightInd w:val="0"/>
        <w:snapToGrid w:val="0"/>
        <w:spacing w:line="288" w:lineRule="auto"/>
        <w:ind w:left="420" w:firstLine="0" w:firstLineChars="0"/>
        <w:rPr>
          <w:rFonts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③该产品的销售价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（元/千克）与保存时间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（天）之间是一次函数关系；</w:t>
      </w:r>
    </w:p>
    <w:p>
      <w:pPr>
        <w:pStyle w:val="16"/>
        <w:adjustRightInd w:val="0"/>
        <w:snapToGrid w:val="0"/>
        <w:spacing w:line="288" w:lineRule="auto"/>
        <w:ind w:left="420" w:firstLine="0" w:firstLineChars="0"/>
        <w:rPr>
          <w:rFonts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④这种产品平均每天将损耗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千克，且最多保存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天；</w:t>
      </w:r>
    </w:p>
    <w:p>
      <w:pPr>
        <w:pStyle w:val="16"/>
        <w:adjustRightInd w:val="0"/>
        <w:snapToGrid w:val="0"/>
        <w:spacing w:line="288" w:lineRule="auto"/>
        <w:ind w:left="420" w:firstLine="0" w:firstLineChars="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⑤每天保存产品的费用为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00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元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6"/>
        <w:adjustRightInd w:val="0"/>
        <w:snapToGrid w:val="0"/>
        <w:spacing w:line="288" w:lineRule="auto"/>
        <w:ind w:left="420" w:firstLine="0" w:firstLineChars="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根据上述信息，请你帮该批发商确定在哪一天一次性卖出这批产品能获取最大利润，并求出这个最大利润．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（本题满分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分）如图，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中</w:t>
      </w: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4451985</wp:posOffset>
                </wp:positionH>
                <wp:positionV relativeFrom="paragraph">
                  <wp:posOffset>10795</wp:posOffset>
                </wp:positionV>
                <wp:extent cx="1612265" cy="1497330"/>
                <wp:effectExtent l="0" t="0" r="6985" b="7620"/>
                <wp:wrapSquare wrapText="bothSides"/>
                <wp:docPr id="31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2265" cy="1497330"/>
                          <a:chOff x="0" y="0"/>
                          <a:chExt cx="1612139" cy="1498060"/>
                        </a:xfrm>
                      </wpg:grpSpPr>
                      <wpg:grpSp>
                        <wpg:cNvPr id="26" name="组合：66820114173147_mathtool"/>
                        <wpg:cNvGrpSpPr/>
                        <wpg:grpSpPr>
                          <a:xfrm>
                            <a:off x="120580" y="200967"/>
                            <a:ext cx="1324610" cy="1135380"/>
                            <a:chOff x="95250" y="276225"/>
                            <a:chExt cx="1324610" cy="1135380"/>
                          </a:xfrm>
                        </wpg:grpSpPr>
                        <wps:wsp>
                          <wps:cNvPr id="18" name="直线：52420114173146_mathtool"/>
                          <wps:cNvCnPr/>
                          <wps:spPr>
                            <a:xfrm>
                              <a:off x="95250" y="1409700"/>
                              <a:ext cx="132461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直线：45020114173146_mathtool"/>
                          <wps:cNvCnPr/>
                          <wps:spPr>
                            <a:xfrm flipV="1">
                              <a:off x="95250" y="276225"/>
                              <a:ext cx="473075" cy="113538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直线：41420114173146_mathtool"/>
                          <wps:cNvCnPr/>
                          <wps:spPr>
                            <a:xfrm>
                              <a:off x="561975" y="276225"/>
                              <a:ext cx="851535" cy="113538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8" name="文本框 28"/>
                        <wps:cNvSpPr txBox="1"/>
                        <wps:spPr>
                          <a:xfrm>
                            <a:off x="0" y="1280890"/>
                            <a:ext cx="15557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29" name="文本框 29"/>
                        <wps:cNvSpPr txBox="1"/>
                        <wps:spPr>
                          <a:xfrm>
                            <a:off x="552489" y="0"/>
                            <a:ext cx="15557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30" name="文本框 30"/>
                        <wps:cNvSpPr txBox="1"/>
                        <wps:spPr>
                          <a:xfrm>
                            <a:off x="1456564" y="1256034"/>
                            <a:ext cx="15557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0.55pt;margin-top:0.85pt;height:117.9pt;width:126.95pt;mso-wrap-distance-bottom:0pt;mso-wrap-distance-left:9pt;mso-wrap-distance-right:9pt;mso-wrap-distance-top:0pt;z-index:251665408;mso-width-relative:page;mso-height-relative:page;" coordsize="1612139,1498060" o:gfxdata="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">
                <o:lock v:ext="edit" aspectratio="f"/>
                <v:group id="组合：66820114173147_mathtool" o:spid="_x0000_s1026" o:spt="203" style="position:absolute;left:120580;top:200967;height:1135380;width:1324610;" coordorigin="95250,276225" coordsize="1324610,1135380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<o:lock v:ext="edit" aspectratio="f"/>
                  <v:line id="直线：52420114173146_mathtool" o:spid="_x0000_s1026" o:spt="20" style="position:absolute;left:95250;top:1409700;height:0;width:1324610;" filled="f" stroked="t" coordsize="21600,21600" o:gfxdata="UEsDBAoAAAAAAIdO4kAAAAAAAAAAAAAAAAAEAAAAZHJzL1BLAwQUAAAACACHTuJA2Urcrr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6z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Urcr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 [3204]" joinstyle="round"/>
                    <v:imagedata o:title=""/>
                    <o:lock v:ext="edit" aspectratio="f"/>
                  </v:line>
                  <v:line id="直线：45020114173146_mathtool" o:spid="_x0000_s1026" o:spt="20" style="position:absolute;left:95250;top:276225;flip:y;height:1135380;width:473075;" filled="f" stroked="t" coordsize="21600,21600" o:gfxdata="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whHH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 [3204]" joinstyle="round"/>
                    <v:imagedata o:title=""/>
                    <o:lock v:ext="edit" aspectratio="f"/>
                  </v:line>
                  <v:line id="直线：41420114173146_mathtool" o:spid="_x0000_s1026" o:spt="20" style="position:absolute;left:561975;top:276225;height:1135380;width:851535;" filled="f" stroked="t" coordsize="21600,21600" o:gfxdata="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UBoV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 [3204]" joinstyle="round"/>
                    <v:imagedata o:title=""/>
                    <o:lock v:ext="edit" aspectratio="f"/>
                  </v:line>
                </v:group>
                <v:shape id="_x0000_s1026" o:spid="_x0000_s1026" o:spt="202" type="#_x0000_t202" style="position:absolute;left:0;top:1280890;height:217170;width:155575;" filled="f" stroked="f" coordsize="21600,21600" o:gfxdata="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smb3L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52489;top:0;height:217170;width:155575;" filled="f" stroked="f" coordsize="21600,21600" o:gfxdata="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FPke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456564;top:1256034;height:217170;width:155575;" filled="f" stroked="f" coordsize="21600,21600" o:gfxdata="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WYBB7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C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（1）请你利用无刻度的直尺和圆规在平面内画出满足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PB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PC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的所有点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构成的图形，并在所作图形上用尺规确定到边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距离相等的点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．（作图必须保留作图痕迹）</w:t>
      </w: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（2）在（1）的条件下，连接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BP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，若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，求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BP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的长．</w:t>
      </w: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jc w:val="right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16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（本题满分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分）如图，抛物线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＋5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＜0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）与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轴负半轴交于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两点（点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在点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的左侧），与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轴交于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点，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是抛物线的顶点，过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DH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轴于点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，延长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DH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，且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BD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/>
          <w:i/>
          <w:snapToGrid w:val="0"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CB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：1</w:t>
      </w:r>
      <w:r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（1）求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两点的坐标；</w:t>
      </w: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（2）若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DBH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宋体" w:hAnsi="宋体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hint="eastAsia" w:ascii="Times New Roman" w:hAnsi="Times New Roman"/>
          <w:i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BEH</w:t>
      </w:r>
      <w:r>
        <w:rPr>
          <w:rFonts w:hint="eastAsia"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相似，试求抛物线的解析式．</w:t>
      </w: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jc w:val="right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4070985</wp:posOffset>
                </wp:positionH>
                <wp:positionV relativeFrom="paragraph">
                  <wp:posOffset>-451485</wp:posOffset>
                </wp:positionV>
                <wp:extent cx="1731010" cy="1760220"/>
                <wp:effectExtent l="0" t="19050" r="78740" b="11430"/>
                <wp:wrapSquare wrapText="bothSides"/>
                <wp:docPr id="166" name="组合 1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1010" cy="1760220"/>
                          <a:chOff x="0" y="0"/>
                          <a:chExt cx="1730758" cy="1762001"/>
                        </a:xfrm>
                      </wpg:grpSpPr>
                      <wpg:grpSp>
                        <wpg:cNvPr id="158" name="组合：97720117110604_mathtool"/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1730758" cy="1762001"/>
                            <a:chOff x="195267" y="57252"/>
                            <a:chExt cx="1523615" cy="1551838"/>
                          </a:xfrm>
                        </wpg:grpSpPr>
                        <wps:wsp>
                          <wps:cNvPr id="143" name="x轴：62720117110601_mathtool"/>
                          <wps:cNvCnPr/>
                          <wps:spPr>
                            <a:xfrm>
                              <a:off x="195267" y="542925"/>
                              <a:ext cx="151384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0000"/>
                              </a:solidFill>
                              <a:headEnd len="lg"/>
                              <a:tailEnd type="stealth" w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x轴标记：31420117110601_mathtool"/>
                          <wps:cNvSpPr txBox="1"/>
                          <wps:spPr>
                            <a:xfrm>
                              <a:off x="1596351" y="496222"/>
                              <a:ext cx="122531" cy="16758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/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18"/>
                                    <w:szCs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/>
                        </wps:wsp>
                        <wps:wsp>
                          <wps:cNvPr id="149" name="y轴：66920117110601_mathtool"/>
                          <wps:cNvCnPr/>
                          <wps:spPr>
                            <a:xfrm flipV="1">
                              <a:off x="1362075" y="95250"/>
                              <a:ext cx="0" cy="151384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0000"/>
                              </a:solidFill>
                              <a:tailEnd type="stealth" w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" name="y轴标记：53920117110602_mathtool"/>
                          <wps:cNvSpPr txBox="1"/>
                          <wps:spPr>
                            <a:xfrm>
                              <a:off x="1266780" y="57252"/>
                              <a:ext cx="122531" cy="16758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/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18"/>
                                    <w:szCs w:val="18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/>
                        </wps:wsp>
                        <wps:wsp>
                          <wps:cNvPr id="151" name="原点：2120117110602_mathtool"/>
                          <wps:cNvSpPr txBox="1"/>
                          <wps:spPr>
                            <a:xfrm>
                              <a:off x="1372052" y="505426"/>
                              <a:ext cx="122531" cy="16758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/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18"/>
                                    <w:szCs w:val="18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/>
                        </wps:wsp>
                        <wps:wsp>
                          <wps:cNvPr id="152" name="抛物线：37920117110602_mathtool"/>
                          <wps:cNvSpPr/>
                          <wps:spPr>
                            <a:xfrm>
                              <a:off x="533400" y="266700"/>
                              <a:ext cx="908305" cy="111242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08305" h="1112423">
                                  <a:moveTo>
                                    <a:pt x="0" y="1112369"/>
                                  </a:moveTo>
                                  <a:cubicBezTo>
                                    <a:pt x="7569" y="1075583"/>
                                    <a:pt x="15138" y="1039554"/>
                                    <a:pt x="22708" y="1003978"/>
                                  </a:cubicBezTo>
                                  <a:cubicBezTo>
                                    <a:pt x="30277" y="969009"/>
                                    <a:pt x="37846" y="934796"/>
                                    <a:pt x="45415" y="901037"/>
                                  </a:cubicBezTo>
                                  <a:cubicBezTo>
                                    <a:pt x="52984" y="868035"/>
                                    <a:pt x="60554" y="835488"/>
                                    <a:pt x="68123" y="803697"/>
                                  </a:cubicBezTo>
                                  <a:cubicBezTo>
                                    <a:pt x="75692" y="772512"/>
                                    <a:pt x="83261" y="741933"/>
                                    <a:pt x="90830" y="711959"/>
                                  </a:cubicBezTo>
                                  <a:cubicBezTo>
                                    <a:pt x="98400" y="682590"/>
                                    <a:pt x="105969" y="653827"/>
                                    <a:pt x="113538" y="625670"/>
                                  </a:cubicBezTo>
                                  <a:cubicBezTo>
                                    <a:pt x="121107" y="598269"/>
                                    <a:pt x="128676" y="571323"/>
                                    <a:pt x="136246" y="545133"/>
                                  </a:cubicBezTo>
                                  <a:cubicBezTo>
                                    <a:pt x="143815" y="519398"/>
                                    <a:pt x="151384" y="494420"/>
                                    <a:pt x="158953" y="470047"/>
                                  </a:cubicBezTo>
                                  <a:cubicBezTo>
                                    <a:pt x="166522" y="446128"/>
                                    <a:pt x="174092" y="422966"/>
                                    <a:pt x="181661" y="400410"/>
                                  </a:cubicBezTo>
                                  <a:cubicBezTo>
                                    <a:pt x="189230" y="378460"/>
                                    <a:pt x="196799" y="357266"/>
                                    <a:pt x="204368" y="336526"/>
                                  </a:cubicBezTo>
                                  <a:cubicBezTo>
                                    <a:pt x="211938" y="316392"/>
                                    <a:pt x="219507" y="297015"/>
                                    <a:pt x="227076" y="278092"/>
                                  </a:cubicBezTo>
                                  <a:cubicBezTo>
                                    <a:pt x="234645" y="259926"/>
                                    <a:pt x="242214" y="242214"/>
                                    <a:pt x="249784" y="225259"/>
                                  </a:cubicBezTo>
                                  <a:cubicBezTo>
                                    <a:pt x="257353" y="208909"/>
                                    <a:pt x="264922" y="193165"/>
                                    <a:pt x="272491" y="178027"/>
                                  </a:cubicBezTo>
                                  <a:cubicBezTo>
                                    <a:pt x="280060" y="163494"/>
                                    <a:pt x="287630" y="149567"/>
                                    <a:pt x="295199" y="136245"/>
                                  </a:cubicBezTo>
                                  <a:cubicBezTo>
                                    <a:pt x="302768" y="123529"/>
                                    <a:pt x="310337" y="111570"/>
                                    <a:pt x="317906" y="100064"/>
                                  </a:cubicBezTo>
                                  <a:cubicBezTo>
                                    <a:pt x="325476" y="89316"/>
                                    <a:pt x="333045" y="79022"/>
                                    <a:pt x="340614" y="69485"/>
                                  </a:cubicBezTo>
                                  <a:cubicBezTo>
                                    <a:pt x="348183" y="60553"/>
                                    <a:pt x="355752" y="52227"/>
                                    <a:pt x="363322" y="44507"/>
                                  </a:cubicBezTo>
                                  <a:cubicBezTo>
                                    <a:pt x="370891" y="37392"/>
                                    <a:pt x="378460" y="30882"/>
                                    <a:pt x="386029" y="24978"/>
                                  </a:cubicBezTo>
                                  <a:cubicBezTo>
                                    <a:pt x="393598" y="19831"/>
                                    <a:pt x="401168" y="15138"/>
                                    <a:pt x="408737" y="11051"/>
                                  </a:cubicBezTo>
                                  <a:cubicBezTo>
                                    <a:pt x="416306" y="7720"/>
                                    <a:pt x="423875" y="4995"/>
                                    <a:pt x="431444" y="2724"/>
                                  </a:cubicBezTo>
                                  <a:cubicBezTo>
                                    <a:pt x="439014" y="1211"/>
                                    <a:pt x="446583" y="302"/>
                                    <a:pt x="454152" y="0"/>
                                  </a:cubicBezTo>
                                  <a:cubicBezTo>
                                    <a:pt x="461721" y="302"/>
                                    <a:pt x="469290" y="1211"/>
                                    <a:pt x="476860" y="2724"/>
                                  </a:cubicBezTo>
                                  <a:cubicBezTo>
                                    <a:pt x="484429" y="4995"/>
                                    <a:pt x="491998" y="7720"/>
                                    <a:pt x="499567" y="11051"/>
                                  </a:cubicBezTo>
                                  <a:cubicBezTo>
                                    <a:pt x="507137" y="15138"/>
                                    <a:pt x="514705" y="19831"/>
                                    <a:pt x="522275" y="24978"/>
                                  </a:cubicBezTo>
                                  <a:cubicBezTo>
                                    <a:pt x="529844" y="30882"/>
                                    <a:pt x="537413" y="37392"/>
                                    <a:pt x="544982" y="44507"/>
                                  </a:cubicBezTo>
                                  <a:cubicBezTo>
                                    <a:pt x="552552" y="52227"/>
                                    <a:pt x="560121" y="60553"/>
                                    <a:pt x="567690" y="69485"/>
                                  </a:cubicBezTo>
                                  <a:cubicBezTo>
                                    <a:pt x="575259" y="79022"/>
                                    <a:pt x="582828" y="89316"/>
                                    <a:pt x="590398" y="100064"/>
                                  </a:cubicBezTo>
                                  <a:cubicBezTo>
                                    <a:pt x="597967" y="111570"/>
                                    <a:pt x="605536" y="123529"/>
                                    <a:pt x="613105" y="136245"/>
                                  </a:cubicBezTo>
                                  <a:cubicBezTo>
                                    <a:pt x="620675" y="149567"/>
                                    <a:pt x="628243" y="163494"/>
                                    <a:pt x="635813" y="178027"/>
                                  </a:cubicBezTo>
                                  <a:cubicBezTo>
                                    <a:pt x="643382" y="193165"/>
                                    <a:pt x="650951" y="208909"/>
                                    <a:pt x="658520" y="225259"/>
                                  </a:cubicBezTo>
                                  <a:cubicBezTo>
                                    <a:pt x="666090" y="242214"/>
                                    <a:pt x="673659" y="259926"/>
                                    <a:pt x="681228" y="278092"/>
                                  </a:cubicBezTo>
                                  <a:cubicBezTo>
                                    <a:pt x="688797" y="297015"/>
                                    <a:pt x="696366" y="316392"/>
                                    <a:pt x="703936" y="336526"/>
                                  </a:cubicBezTo>
                                  <a:cubicBezTo>
                                    <a:pt x="711505" y="357266"/>
                                    <a:pt x="719074" y="378460"/>
                                    <a:pt x="726643" y="400410"/>
                                  </a:cubicBezTo>
                                  <a:cubicBezTo>
                                    <a:pt x="734213" y="422966"/>
                                    <a:pt x="741781" y="446128"/>
                                    <a:pt x="749351" y="470047"/>
                                  </a:cubicBezTo>
                                  <a:cubicBezTo>
                                    <a:pt x="756920" y="494420"/>
                                    <a:pt x="764489" y="519398"/>
                                    <a:pt x="772058" y="545133"/>
                                  </a:cubicBezTo>
                                  <a:cubicBezTo>
                                    <a:pt x="779628" y="571323"/>
                                    <a:pt x="787197" y="598269"/>
                                    <a:pt x="794766" y="625670"/>
                                  </a:cubicBezTo>
                                  <a:cubicBezTo>
                                    <a:pt x="802335" y="653827"/>
                                    <a:pt x="809904" y="682590"/>
                                    <a:pt x="817474" y="711959"/>
                                  </a:cubicBezTo>
                                  <a:cubicBezTo>
                                    <a:pt x="825043" y="741933"/>
                                    <a:pt x="832612" y="772512"/>
                                    <a:pt x="840181" y="803697"/>
                                  </a:cubicBezTo>
                                  <a:cubicBezTo>
                                    <a:pt x="847750" y="835488"/>
                                    <a:pt x="855320" y="868035"/>
                                    <a:pt x="862889" y="901037"/>
                                  </a:cubicBezTo>
                                  <a:cubicBezTo>
                                    <a:pt x="870458" y="934796"/>
                                    <a:pt x="878027" y="969009"/>
                                    <a:pt x="885596" y="1003978"/>
                                  </a:cubicBezTo>
                                  <a:cubicBezTo>
                                    <a:pt x="893166" y="1039554"/>
                                    <a:pt x="900735" y="1075583"/>
                                    <a:pt x="908304" y="1112422"/>
                                  </a:cubicBezTo>
                                </a:path>
                              </a:pathLst>
                            </a:cu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直线：12620117110603_mathtool"/>
                          <wps:cNvCnPr/>
                          <wps:spPr>
                            <a:xfrm>
                              <a:off x="762000" y="542925"/>
                              <a:ext cx="605536" cy="494418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4" name="直线：12220117110603_mathtool"/>
                          <wps:cNvCnPr/>
                          <wps:spPr>
                            <a:xfrm flipV="1">
                              <a:off x="990600" y="266700"/>
                              <a:ext cx="0" cy="463517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5" name="直线：46520117110603_mathtool"/>
                          <wps:cNvCnPr/>
                          <wps:spPr>
                            <a:xfrm flipV="1">
                              <a:off x="990600" y="542925"/>
                              <a:ext cx="227076" cy="185407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直线：93720117110603_mathtool"/>
                          <wps:cNvCnPr/>
                          <wps:spPr>
                            <a:xfrm>
                              <a:off x="990600" y="266700"/>
                              <a:ext cx="227076" cy="27811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7" name="直线：4920117110604_mathtool"/>
                          <wps:cNvCnPr/>
                          <wps:spPr>
                            <a:xfrm flipV="1">
                              <a:off x="762000" y="266700"/>
                              <a:ext cx="227076" cy="27811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60" name="文本框 160"/>
                        <wps:cNvSpPr txBox="1"/>
                        <wps:spPr>
                          <a:xfrm>
                            <a:off x="485668" y="504679"/>
                            <a:ext cx="15240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161" name="文本框 161"/>
                        <wps:cNvSpPr txBox="1"/>
                        <wps:spPr>
                          <a:xfrm>
                            <a:off x="1158619" y="355497"/>
                            <a:ext cx="15240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162" name="文本框 162"/>
                        <wps:cNvSpPr txBox="1"/>
                        <wps:spPr>
                          <a:xfrm>
                            <a:off x="1339554" y="977616"/>
                            <a:ext cx="151765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163" name="文本框 163"/>
                        <wps:cNvSpPr txBox="1"/>
                        <wps:spPr>
                          <a:xfrm>
                            <a:off x="828492" y="50785"/>
                            <a:ext cx="15240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164" name="文本框 164"/>
                        <wps:cNvSpPr txBox="1"/>
                        <wps:spPr>
                          <a:xfrm>
                            <a:off x="809446" y="714168"/>
                            <a:ext cx="15240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165" name="文本框 165"/>
                        <wps:cNvSpPr txBox="1"/>
                        <wps:spPr>
                          <a:xfrm>
                            <a:off x="768180" y="377715"/>
                            <a:ext cx="15240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color w:val="000000"/>
                                  <w:sz w:val="18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0" tIns="12700" rIns="0" bIns="0" numCol="1" spcCol="0" rtlCol="0" fromWordArt="0" anchor="t" anchorCtr="0" forceAA="0" compatLnSpc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0.55pt;margin-top:-35.55pt;height:138.6pt;width:136.3pt;mso-wrap-distance-bottom:0pt;mso-wrap-distance-left:9pt;mso-wrap-distance-right:9pt;mso-wrap-distance-top:0pt;z-index:-251649024;mso-width-relative:page;mso-height-relative:page;" coordsize="1730758,1762001" o:gfxdata="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">
                <o:lock v:ext="edit" aspectratio="f"/>
                <v:group id="组合：97720117110604_mathtool" o:spid="_x0000_s1026" o:spt="203" style="position:absolute;left:0;top:0;height:1762001;width:1730758;" coordorigin="195267,57252" coordsize="1523615,1551838" o:gfxdata="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Bfvsq+AAAA3AAAAA8AAAAAAAAAAQAgAAAAIgAAAGRycy9kb3ducmV2Lnht&#10;bFBLAQIUABQAAAAIAIdO4kAzLwWeOwAAADkAAAAVAAAAAAAAAAEAIAAAAA0BAABkcnMvZ3JvdXBz&#10;aGFwZXhtbC54bWxQSwUGAAAAAAYABgBgAQAAygMAAAAA&#10;">
                  <o:lock v:ext="edit" aspectratio="t"/>
                  <v:line id="x轴：62720117110601_mathtool" o:spid="_x0000_s1026" o:spt="20" style="position:absolute;left:195267;top:542925;height:0;width:1513840;" filled="f" stroked="t" coordsize="21600,21600" o:gfxdata="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+CL6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04]" joinstyle="round" startarrowlength="long" endarrow="classic" endarrowwidth="narrow"/>
                    <v:imagedata o:title=""/>
                    <o:lock v:ext="edit" aspectratio="f"/>
                  </v:line>
                  <v:shape id="x轴标记：31420117110601_mathtool" o:spid="_x0000_s1026" o:spt="202" type="#_x0000_t202" style="position:absolute;left:1596351;top:496222;height:167588;width:122531;" filled="f" stroked="f" coordsize="21600,21600" o:gfxdata="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jCp2H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 weight="0.5pt"/>
                    <v:imagedata o:title=""/>
                    <o:lock v:ext="edit" aspectratio="f"/>
                    <v:textbox inset="1pt,1pt,0mm,0mm">
                      <w:txbxContent>
                        <w:p>
                          <w:pPr>
                            <w:rPr>
                              <w:rFonts w:ascii="Times New Roman" w:hAnsi="Times New Roman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18"/>
                              <w:szCs w:val="18"/>
                            </w:rPr>
                            <w:t>x</w:t>
                          </w:r>
                        </w:p>
                      </w:txbxContent>
                    </v:textbox>
                  </v:shape>
                  <v:line id="y轴：66920117110601_mathtool" o:spid="_x0000_s1026" o:spt="20" style="position:absolute;left:1362075;top:95250;flip:y;height:1513840;width:0;" filled="f" stroked="t" coordsize="21600,21600" o:gfxdata="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B2Bgp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 [3204]" joinstyle="round" endarrow="classic" endarrowwidth="narrow"/>
                    <v:imagedata o:title=""/>
                    <o:lock v:ext="edit" aspectratio="f"/>
                  </v:line>
                  <v:shape id="y轴标记：53920117110602_mathtool" o:spid="_x0000_s1026" o:spt="202" type="#_x0000_t202" style="position:absolute;left:1266780;top:57252;height:167588;width:122531;" filled="f" stroked="f" coordsize="21600,21600" o:gfxdata="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ilB1y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1pt,1pt,0mm,0mm">
                      <w:txbxContent>
                        <w:p>
                          <w:pPr>
                            <w:rPr>
                              <w:rFonts w:ascii="Times New Roman" w:hAnsi="Times New Roman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18"/>
                              <w:szCs w:val="18"/>
                            </w:rPr>
                            <w:t>y</w:t>
                          </w:r>
                        </w:p>
                      </w:txbxContent>
                    </v:textbox>
                  </v:shape>
                  <v:shape id="原点：2120117110602_mathtool" o:spid="_x0000_s1026" o:spt="202" type="#_x0000_t202" style="position:absolute;left:1372052;top:505426;height:167588;width:122531;" filled="f" stroked="f" coordsize="21600,21600" o:gfxdata="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36aLH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 weight="0.5pt"/>
                    <v:imagedata o:title=""/>
                    <o:lock v:ext="edit" aspectratio="f"/>
                    <v:textbox inset="1pt,1pt,0mm,0mm">
                      <w:txbxContent>
                        <w:p>
                          <w:pPr>
                            <w:rPr>
                              <w:rFonts w:ascii="Times New Roman" w:hAnsi="Times New Roman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18"/>
                              <w:szCs w:val="18"/>
                            </w:rPr>
                            <w:t>O</w:t>
                          </w:r>
                        </w:p>
                      </w:txbxContent>
                    </v:textbox>
                  </v:shape>
                  <v:shape id="抛物线：37920117110602_mathtool" o:spid="_x0000_s1026" o:spt="100" style="position:absolute;left:533400;top:266700;height:1112423;width:908305;" filled="f" stroked="t" coordsize="908305,1112423" o:gfxdata="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LtsC/&#10;AAAA3AAAAA8AAAAAAAAAAQAgAAAAIgAAAGRycy9kb3ducmV2LnhtbFBLAQIUABQAAAAIAIdO4kAz&#10;LwWeOwAAADkAAAAQAAAAAAAAAAEAIAAAAA4BAABkcnMvc2hhcGV4bWwueG1sUEsFBgAAAAAGAAYA&#10;WwEAALgDAAAAAA==&#10;" path="m0,1112369c7569,1075583,15138,1039554,22708,1003978c30277,969009,37846,934796,45415,901037c52984,868035,60554,835488,68123,803697c75692,772512,83261,741933,90830,711959c98400,682590,105969,653827,113538,625670c121107,598269,128676,571323,136246,545133c143815,519398,151384,494420,158953,470047c166522,446128,174092,422966,181661,400410c189230,378460,196799,357266,204368,336526c211938,316392,219507,297015,227076,278092c234645,259926,242214,242214,249784,225259c257353,208909,264922,193165,272491,178027c280060,163494,287630,149567,295199,136245c302768,123529,310337,111570,317906,100064c325476,89316,333045,79022,340614,69485c348183,60553,355752,52227,363322,44507c370891,37392,378460,30882,386029,24978c393598,19831,401168,15138,408737,11051c416306,7720,423875,4995,431444,2724c439014,1211,446583,302,454152,0c461721,302,469290,1211,476860,2724c484429,4995,491998,7720,499567,11051c507137,15138,514705,19831,522275,24978c529844,30882,537413,37392,544982,44507c552552,52227,560121,60553,567690,69485c575259,79022,582828,89316,590398,100064c597967,111570,605536,123529,613105,136245c620675,149567,628243,163494,635813,178027c643382,193165,650951,208909,658520,225259c666090,242214,673659,259926,681228,278092c688797,297015,696366,316392,703936,336526c711505,357266,719074,378460,726643,400410c734213,422966,741781,446128,749351,470047c756920,494420,764489,519398,772058,545133c779628,571323,787197,598269,794766,625670c802335,653827,809904,682590,817474,711959c825043,741933,832612,772512,840181,803697c847750,835488,855320,868035,862889,901037c870458,934796,878027,969009,885596,1003978c893166,1039554,900735,1075583,908304,1112422e">
                    <v:fill on="f" focussize="0,0"/>
                    <v:stroke color="#000000 [3204]" joinstyle="round"/>
                    <v:imagedata o:title=""/>
                    <o:lock v:ext="edit" aspectratio="f"/>
                  </v:shape>
                  <v:line id="直线：12620117110603_mathtool" o:spid="_x0000_s1026" o:spt="20" style="position:absolute;left:762000;top:542925;height:494418;width:605536;" filled="f" stroked="t" coordsize="21600,21600" o:gfxdata="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nChN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04]" joinstyle="round"/>
                    <v:imagedata o:title=""/>
                    <o:lock v:ext="edit" aspectratio="f"/>
                  </v:line>
                  <v:line id="直线：12220117110603_mathtool" o:spid="_x0000_s1026" o:spt="20" style="position:absolute;left:990600;top:266700;flip:y;height:463517;width:0;" filled="f" stroked="t" coordsize="21600,21600" o:gfxdata="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xLRGi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 [3204]" joinstyle="round"/>
                    <v:imagedata o:title=""/>
                    <o:lock v:ext="edit" aspectratio="f"/>
                  </v:line>
                  <v:line id="直线：46520117110603_mathtool" o:spid="_x0000_s1026" o:spt="20" style="position:absolute;left:990600;top:542925;flip:y;height:185407;width:227076;" filled="f" stroked="t" coordsize="21600,21600" o:gfxdata="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wfh8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 [3204]" joinstyle="round"/>
                    <v:imagedata o:title=""/>
                    <o:lock v:ext="edit" aspectratio="f"/>
                  </v:line>
                  <v:line id="直线：93720117110603_mathtool" o:spid="_x0000_s1026" o:spt="20" style="position:absolute;left:990600;top:266700;height:278110;width:227076;" filled="f" stroked="t" coordsize="21600,21600" o:gfxdata="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64vV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 [3204]" joinstyle="round"/>
                    <v:imagedata o:title=""/>
                    <o:lock v:ext="edit" aspectratio="f"/>
                  </v:line>
                  <v:line id="直线：4920117110604_mathtool" o:spid="_x0000_s1026" o:spt="20" style="position:absolute;left:762000;top:266700;flip:y;height:278110;width:227076;" filled="f" stroked="t" coordsize="21600,21600" o:gfxdata="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yZ2h+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 [3204]" joinstyle="round"/>
                    <v:imagedata o:title=""/>
                    <o:lock v:ext="edit" aspectratio="f"/>
                  </v:line>
                </v:group>
                <v:shape id="_x0000_s1026" o:spid="_x0000_s1026" o:spt="202" type="#_x0000_t202" style="position:absolute;left:485668;top:504679;height:217170;width:152400;" filled="f" stroked="f" coordsize="21600,21600" o:gfxdata="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wtUL&#10;ZcEAAADcAAAADwAAAAAAAAABACAAAAAiAAAAZHJzL2Rvd25yZXYueG1sUEsBAhQAFAAAAAgAh07i&#10;QDMvBZ47AAAAOQAAABAAAAAAAAAAAQAgAAAAEAEAAGRycy9zaGFwZXhtbC54bWxQSwUGAAAAAAYA&#10;BgBbAQAAugMAAAAA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158619;top:355497;height:217170;width:152400;" filled="f" stroked="f" coordsize="21600,21600" o:gfxdata="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ma7+vQAA&#10;ANw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339554;top:977616;height:217170;width:151765;" filled="f" stroked="f" coordsize="21600,21600" o:gfxdata="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Uswib4A&#10;AADc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C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28492;top:50785;height:217170;width:152400;" filled="f" stroked="f" coordsize="21600,21600" o:gfxdata="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geVEr4A&#10;AADc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D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09446;top:714168;height:217170;width:152400;" filled="f" stroked="f" coordsize="21600,21600" o:gfxdata="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e4NZr4A&#10;AADc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E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68180;top:377715;height:217170;width:152400;" filled="f" stroked="f" coordsize="21600,21600" o:gfxdata="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qKo/b4A&#10;AADc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 inset="1pt,1pt,0mm,0mm" style="mso-fit-shape-to-text:t;"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8"/>
                          </w:rPr>
                          <w:t>H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>
      <w:pPr>
        <w:pStyle w:val="16"/>
        <w:adjustRightInd w:val="0"/>
        <w:snapToGrid w:val="0"/>
        <w:spacing w:line="288" w:lineRule="auto"/>
        <w:ind w:left="735" w:leftChars="100" w:hanging="525" w:hangingChars="250"/>
        <w:rPr>
          <w:rFonts w:ascii="Times New Roman" w:hAnsi="Times New Roman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680" w:footer="726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A51D72"/>
    <w:multiLevelType w:val="singleLevel"/>
    <w:tmpl w:val="7CA51D72"/>
    <w:lvl w:ilvl="0" w:tentative="0">
      <w:start w:val="1"/>
      <w:numFmt w:val="decimal"/>
      <w:suff w:val="nothing"/>
      <w:lvlText w:val="%1．"/>
      <w:lvlJc w:val="left"/>
      <w:pPr>
        <w:ind w:left="420" w:hanging="420"/>
      </w:pPr>
      <w:rPr>
        <w:rFonts w:hint="default"/>
        <w:b w:val="0"/>
        <w:sz w:val="21"/>
        <w:szCs w:val="2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69A"/>
    <w:rsid w:val="00013035"/>
    <w:rsid w:val="00015698"/>
    <w:rsid w:val="00015B00"/>
    <w:rsid w:val="00015C37"/>
    <w:rsid w:val="00017084"/>
    <w:rsid w:val="00024C6F"/>
    <w:rsid w:val="00036CA3"/>
    <w:rsid w:val="000463DC"/>
    <w:rsid w:val="00053407"/>
    <w:rsid w:val="00076A34"/>
    <w:rsid w:val="00082AE4"/>
    <w:rsid w:val="000A734E"/>
    <w:rsid w:val="000B4C98"/>
    <w:rsid w:val="000C545D"/>
    <w:rsid w:val="000C57DC"/>
    <w:rsid w:val="000D07DF"/>
    <w:rsid w:val="000D6E49"/>
    <w:rsid w:val="000F5BB1"/>
    <w:rsid w:val="000F6128"/>
    <w:rsid w:val="001039FA"/>
    <w:rsid w:val="00106709"/>
    <w:rsid w:val="001323CF"/>
    <w:rsid w:val="00135F3D"/>
    <w:rsid w:val="00156441"/>
    <w:rsid w:val="001575A5"/>
    <w:rsid w:val="00163872"/>
    <w:rsid w:val="0018207E"/>
    <w:rsid w:val="00186A39"/>
    <w:rsid w:val="001C2135"/>
    <w:rsid w:val="001C4F11"/>
    <w:rsid w:val="001C6C63"/>
    <w:rsid w:val="001D0D5B"/>
    <w:rsid w:val="001E1B8F"/>
    <w:rsid w:val="00223538"/>
    <w:rsid w:val="0024239C"/>
    <w:rsid w:val="002565E1"/>
    <w:rsid w:val="00271A30"/>
    <w:rsid w:val="002752C2"/>
    <w:rsid w:val="002864F3"/>
    <w:rsid w:val="002A7CA7"/>
    <w:rsid w:val="002B55B0"/>
    <w:rsid w:val="002B56D2"/>
    <w:rsid w:val="002B6F4E"/>
    <w:rsid w:val="002C227B"/>
    <w:rsid w:val="002F0502"/>
    <w:rsid w:val="00301BB2"/>
    <w:rsid w:val="003154FC"/>
    <w:rsid w:val="00334D2B"/>
    <w:rsid w:val="003370E4"/>
    <w:rsid w:val="00337668"/>
    <w:rsid w:val="00361351"/>
    <w:rsid w:val="00373568"/>
    <w:rsid w:val="003906FF"/>
    <w:rsid w:val="00393D2A"/>
    <w:rsid w:val="003947F0"/>
    <w:rsid w:val="003964F0"/>
    <w:rsid w:val="003A232D"/>
    <w:rsid w:val="003A3B51"/>
    <w:rsid w:val="003D5540"/>
    <w:rsid w:val="003E1234"/>
    <w:rsid w:val="003E3C28"/>
    <w:rsid w:val="003E77AB"/>
    <w:rsid w:val="003F4CB4"/>
    <w:rsid w:val="003F6E8B"/>
    <w:rsid w:val="00417369"/>
    <w:rsid w:val="00430C03"/>
    <w:rsid w:val="00436745"/>
    <w:rsid w:val="0044091B"/>
    <w:rsid w:val="004457F9"/>
    <w:rsid w:val="00445900"/>
    <w:rsid w:val="00455622"/>
    <w:rsid w:val="00467152"/>
    <w:rsid w:val="00470C36"/>
    <w:rsid w:val="00487569"/>
    <w:rsid w:val="00496917"/>
    <w:rsid w:val="004A3609"/>
    <w:rsid w:val="004B7810"/>
    <w:rsid w:val="004D2F1C"/>
    <w:rsid w:val="004E6439"/>
    <w:rsid w:val="005155CD"/>
    <w:rsid w:val="0054471C"/>
    <w:rsid w:val="00553AE9"/>
    <w:rsid w:val="00562088"/>
    <w:rsid w:val="005648B7"/>
    <w:rsid w:val="00590F3C"/>
    <w:rsid w:val="00596792"/>
    <w:rsid w:val="005A11DD"/>
    <w:rsid w:val="005A76BA"/>
    <w:rsid w:val="005B1463"/>
    <w:rsid w:val="005B3797"/>
    <w:rsid w:val="005B6228"/>
    <w:rsid w:val="005C6351"/>
    <w:rsid w:val="005D5566"/>
    <w:rsid w:val="005E396D"/>
    <w:rsid w:val="005F4BB3"/>
    <w:rsid w:val="005F6A41"/>
    <w:rsid w:val="00607985"/>
    <w:rsid w:val="00611C7E"/>
    <w:rsid w:val="00613435"/>
    <w:rsid w:val="00623D4D"/>
    <w:rsid w:val="00661DF3"/>
    <w:rsid w:val="00664B5C"/>
    <w:rsid w:val="006658FA"/>
    <w:rsid w:val="006662A5"/>
    <w:rsid w:val="00666850"/>
    <w:rsid w:val="00672AAE"/>
    <w:rsid w:val="00682ECD"/>
    <w:rsid w:val="00693718"/>
    <w:rsid w:val="006A506C"/>
    <w:rsid w:val="006A7A78"/>
    <w:rsid w:val="006B1784"/>
    <w:rsid w:val="006C2C9D"/>
    <w:rsid w:val="006D1B41"/>
    <w:rsid w:val="006E3EFA"/>
    <w:rsid w:val="006E7637"/>
    <w:rsid w:val="0071549C"/>
    <w:rsid w:val="0072510B"/>
    <w:rsid w:val="00727134"/>
    <w:rsid w:val="00734B8F"/>
    <w:rsid w:val="00740401"/>
    <w:rsid w:val="00742AEF"/>
    <w:rsid w:val="0074412C"/>
    <w:rsid w:val="0075052E"/>
    <w:rsid w:val="00756B56"/>
    <w:rsid w:val="00757774"/>
    <w:rsid w:val="00765A89"/>
    <w:rsid w:val="007947E0"/>
    <w:rsid w:val="0079703B"/>
    <w:rsid w:val="007A0ED0"/>
    <w:rsid w:val="007A5D37"/>
    <w:rsid w:val="007A69E0"/>
    <w:rsid w:val="007B3F90"/>
    <w:rsid w:val="007B7B24"/>
    <w:rsid w:val="007C6ABD"/>
    <w:rsid w:val="007E36A7"/>
    <w:rsid w:val="007F119D"/>
    <w:rsid w:val="00802C51"/>
    <w:rsid w:val="008055C2"/>
    <w:rsid w:val="0082172D"/>
    <w:rsid w:val="00843CB6"/>
    <w:rsid w:val="008510DF"/>
    <w:rsid w:val="008516C9"/>
    <w:rsid w:val="00863CF7"/>
    <w:rsid w:val="0086655C"/>
    <w:rsid w:val="0088291A"/>
    <w:rsid w:val="0088325B"/>
    <w:rsid w:val="00887381"/>
    <w:rsid w:val="008B2F25"/>
    <w:rsid w:val="008C1970"/>
    <w:rsid w:val="008C3CB9"/>
    <w:rsid w:val="008C4B70"/>
    <w:rsid w:val="008C582F"/>
    <w:rsid w:val="008D4B1E"/>
    <w:rsid w:val="008D5C1B"/>
    <w:rsid w:val="008D63C5"/>
    <w:rsid w:val="008E163A"/>
    <w:rsid w:val="008E1C50"/>
    <w:rsid w:val="008E328C"/>
    <w:rsid w:val="008E59A7"/>
    <w:rsid w:val="00910095"/>
    <w:rsid w:val="00911E9B"/>
    <w:rsid w:val="00912C51"/>
    <w:rsid w:val="009159F8"/>
    <w:rsid w:val="00932186"/>
    <w:rsid w:val="0095424D"/>
    <w:rsid w:val="00957CBC"/>
    <w:rsid w:val="00960060"/>
    <w:rsid w:val="00970114"/>
    <w:rsid w:val="00993E7E"/>
    <w:rsid w:val="009B5CBD"/>
    <w:rsid w:val="009B6EFF"/>
    <w:rsid w:val="009D0F39"/>
    <w:rsid w:val="009E61F3"/>
    <w:rsid w:val="009F6E6C"/>
    <w:rsid w:val="00A122F5"/>
    <w:rsid w:val="00A220F7"/>
    <w:rsid w:val="00A3461B"/>
    <w:rsid w:val="00A42628"/>
    <w:rsid w:val="00A437EF"/>
    <w:rsid w:val="00A45CA9"/>
    <w:rsid w:val="00A55453"/>
    <w:rsid w:val="00A624B2"/>
    <w:rsid w:val="00A76216"/>
    <w:rsid w:val="00A85DD5"/>
    <w:rsid w:val="00A9028A"/>
    <w:rsid w:val="00AB09C7"/>
    <w:rsid w:val="00AD0EEC"/>
    <w:rsid w:val="00AD0FCC"/>
    <w:rsid w:val="00AD25F8"/>
    <w:rsid w:val="00AE4A27"/>
    <w:rsid w:val="00AE6E91"/>
    <w:rsid w:val="00AF1378"/>
    <w:rsid w:val="00B050DA"/>
    <w:rsid w:val="00B27F76"/>
    <w:rsid w:val="00B30425"/>
    <w:rsid w:val="00B438DB"/>
    <w:rsid w:val="00B50277"/>
    <w:rsid w:val="00B62532"/>
    <w:rsid w:val="00B62AA4"/>
    <w:rsid w:val="00B62FFD"/>
    <w:rsid w:val="00B81FC3"/>
    <w:rsid w:val="00BF2CAA"/>
    <w:rsid w:val="00C774A6"/>
    <w:rsid w:val="00C776DD"/>
    <w:rsid w:val="00C80749"/>
    <w:rsid w:val="00C81707"/>
    <w:rsid w:val="00C86477"/>
    <w:rsid w:val="00C90001"/>
    <w:rsid w:val="00C92672"/>
    <w:rsid w:val="00C97AF1"/>
    <w:rsid w:val="00CC3430"/>
    <w:rsid w:val="00CC7F10"/>
    <w:rsid w:val="00CD4CD8"/>
    <w:rsid w:val="00CE0771"/>
    <w:rsid w:val="00CF2301"/>
    <w:rsid w:val="00CF6E75"/>
    <w:rsid w:val="00D01216"/>
    <w:rsid w:val="00D01730"/>
    <w:rsid w:val="00D0501E"/>
    <w:rsid w:val="00D07C2B"/>
    <w:rsid w:val="00D2098C"/>
    <w:rsid w:val="00D213FA"/>
    <w:rsid w:val="00D27576"/>
    <w:rsid w:val="00D41F5F"/>
    <w:rsid w:val="00D6173D"/>
    <w:rsid w:val="00D928D1"/>
    <w:rsid w:val="00D978A9"/>
    <w:rsid w:val="00DB5F0A"/>
    <w:rsid w:val="00DC2EFA"/>
    <w:rsid w:val="00DD134D"/>
    <w:rsid w:val="00DD1ABA"/>
    <w:rsid w:val="00DD7E75"/>
    <w:rsid w:val="00DE0667"/>
    <w:rsid w:val="00DE0C42"/>
    <w:rsid w:val="00E035A3"/>
    <w:rsid w:val="00E10C7E"/>
    <w:rsid w:val="00E169CD"/>
    <w:rsid w:val="00E21E17"/>
    <w:rsid w:val="00E2317E"/>
    <w:rsid w:val="00E2396E"/>
    <w:rsid w:val="00E25281"/>
    <w:rsid w:val="00E26A7E"/>
    <w:rsid w:val="00E47154"/>
    <w:rsid w:val="00E47B81"/>
    <w:rsid w:val="00E56323"/>
    <w:rsid w:val="00E61970"/>
    <w:rsid w:val="00E866A1"/>
    <w:rsid w:val="00E86FE3"/>
    <w:rsid w:val="00EB169A"/>
    <w:rsid w:val="00EB41CC"/>
    <w:rsid w:val="00EB57F0"/>
    <w:rsid w:val="00EC093C"/>
    <w:rsid w:val="00EC4A3C"/>
    <w:rsid w:val="00EF0526"/>
    <w:rsid w:val="00EF0A42"/>
    <w:rsid w:val="00F02420"/>
    <w:rsid w:val="00F21CD7"/>
    <w:rsid w:val="00F22047"/>
    <w:rsid w:val="00F34632"/>
    <w:rsid w:val="00F47F71"/>
    <w:rsid w:val="00F5279F"/>
    <w:rsid w:val="00F63464"/>
    <w:rsid w:val="00F846B1"/>
    <w:rsid w:val="00F846BA"/>
    <w:rsid w:val="00F93212"/>
    <w:rsid w:val="00F950B1"/>
    <w:rsid w:val="00FA59A3"/>
    <w:rsid w:val="00FD764E"/>
    <w:rsid w:val="7F0C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qFormat/>
    <w:uiPriority w:val="99"/>
    <w:rPr>
      <w:kern w:val="0"/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标题 1 字符"/>
    <w:basedOn w:val="6"/>
    <w:link w:val="2"/>
    <w:uiPriority w:val="0"/>
    <w:rPr>
      <w:rFonts w:cs="宋体"/>
      <w:b/>
      <w:bCs/>
      <w:kern w:val="44"/>
      <w:sz w:val="44"/>
      <w:szCs w:val="44"/>
    </w:rPr>
  </w:style>
  <w:style w:type="character" w:customStyle="1" w:styleId="10">
    <w:name w:val="批注框文本 字符"/>
    <w:basedOn w:val="6"/>
    <w:link w:val="3"/>
    <w:qFormat/>
    <w:uiPriority w:val="99"/>
    <w:rPr>
      <w:sz w:val="18"/>
      <w:szCs w:val="18"/>
    </w:rPr>
  </w:style>
  <w:style w:type="character" w:customStyle="1" w:styleId="11">
    <w:name w:val="页眉 字符"/>
    <w:basedOn w:val="6"/>
    <w:link w:val="5"/>
    <w:uiPriority w:val="99"/>
    <w:rPr>
      <w:rFonts w:cs="宋体"/>
      <w:kern w:val="2"/>
      <w:sz w:val="18"/>
      <w:szCs w:val="18"/>
    </w:rPr>
  </w:style>
  <w:style w:type="character" w:customStyle="1" w:styleId="12">
    <w:name w:val="页脚 字符"/>
    <w:basedOn w:val="6"/>
    <w:link w:val="4"/>
    <w:uiPriority w:val="99"/>
    <w:rPr>
      <w:rFonts w:cs="宋体"/>
      <w:kern w:val="2"/>
      <w:sz w:val="18"/>
      <w:szCs w:val="18"/>
    </w:rPr>
  </w:style>
  <w:style w:type="character" w:styleId="13">
    <w:name w:val="Placeholder Text"/>
    <w:basedOn w:val="6"/>
    <w:semiHidden/>
    <w:uiPriority w:val="99"/>
    <w:rPr>
      <w:color w:val="808080"/>
    </w:rPr>
  </w:style>
  <w:style w:type="paragraph" w:customStyle="1" w:styleId="14">
    <w:name w:val="Char Char Char1 Char Char Char Char"/>
    <w:basedOn w:val="1"/>
    <w:qFormat/>
    <w:uiPriority w:val="0"/>
    <w:pPr>
      <w:spacing w:line="300" w:lineRule="auto"/>
      <w:ind w:firstLine="200" w:firstLineChars="200"/>
    </w:pPr>
  </w:style>
  <w:style w:type="paragraph" w:customStyle="1" w:styleId="15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styleId="16">
    <w:name w:val="List Paragraph"/>
    <w:basedOn w:val="1"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bmp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7169;&#26495;\&#21046;&#21367;&#26684;&#2433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4278C7-4A23-41B2-B262-3D1E51AE69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制卷格式</Template>
  <Pages>3</Pages>
  <Words>1438</Words>
  <Characters>1583</Characters>
  <Lines>75</Lines>
  <Paragraphs>94</Paragraphs>
  <TotalTime>6</TotalTime>
  <ScaleCrop>false</ScaleCrop>
  <LinksUpToDate>false</LinksUpToDate>
  <CharactersWithSpaces>2927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2020-01-24T01:41:00Z</dcterms:created>
  <dc:creator>Administrator</dc:creator>
  <cp:lastModifiedBy>Administrator</cp:lastModifiedBy>
  <cp:lastPrinted>2020-01-24T01:36:00Z</cp:lastPrinted>
  <dcterms:modified xsi:type="dcterms:W3CDTF">2020-01-27T07:37:32Z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