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Arial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阶段演练一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1~2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课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一、读拼音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写词语。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5732145" cy="2441575"/>
            <wp:effectExtent l="0" t="0" r="190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44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二、在括号里填上合适的词语。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)的绿荫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)的竹竿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)的风景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)的藤蔓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)的竹笋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)的鸡鸭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)的歌声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)的梦乡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)的装饰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三、选择合适的关联词填空。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虽然……但是……　　即使……也……　　如果……就……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不但……而且……　　只有……才……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)附近的石头上有妇女在捣衣,它们(　　　　)从不吃惊。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我们现在(　　　　)生活富裕了,(　　　　)也要注意节约。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)在科学的道路上勇于攀登的人,(　　　　)有希望到达光辉的顶点。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这家超市里的日用品(　　　　)品种齐全,(　　　　)质量好。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)没有环卫工人的辛勤劳动,(　　　　)不会有整洁舒适的环境。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四、课内阅读我最棒。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乡下人家总爱在屋前搭一瓜架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em w:val="dot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种南瓜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em w:val="dot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种丝瓜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让那些瓜藤攀上棚架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爬上屋檐。当花儿落了的时候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藤上便结出了青的、红的瓜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它们一个个挂在房前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衬着那长长的藤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绿绿的叶。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青、红的瓜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碧绿的藤和叶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构成了一道别有风趣的装饰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比那高楼门前蹲着一对石狮子或是竖着两根大旗杆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可爱多了。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用文段中的加点词造句。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或……或……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文段中画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的句子运用了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的手法,突出了屋前种瓜的农家小院的质朴可爱。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这段话描绘了一幅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的画面,字里行间表达了作者对乡村生活的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之情。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五、课外阅读我能行。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美丽的晚霞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红红的太阳落山了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它收起余晖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只剩下一个柔和、鲜艳的火球。火球金黄透亮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就算再高明的画家也难以描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汇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太阳的身影消失了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只剩下一片神奇的、美丽的云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令人不由自主地想到仙境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想到梦幻的世界。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我出神地望着天边的云彩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眼睛渐渐朦胧起来了。天空中仿佛出现了一条龙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金色的龙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它上游下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串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吞云吐雾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喷出鲜艳美丽的水花。随着云彩的移动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飞龙仿佛进入一片原始森林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不见了踪影。森林里一棵枝繁叶茂的大树上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飞起一只洁白如玉、顶冠赤色的仙鹤。鹤背上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坐着一个头发、胡子洁白的老者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这不是动画片《哪吒闹海》里哪吒的师父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太乙真人吗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那么哪吒呢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他在哪里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看到了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这不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一个结实强健、系着红兜兜的小男孩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正张开双手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向他师父飘去。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52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我从幻境中看到了一个又一个好看的故事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一幅又一幅如画的美景。当我回到现实中来时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晚霞已经消失了。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从括号中选择正确的字,画上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eastAsia="NEU-BZ-S92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写出下列词语的反义词。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梦幻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　　朦胧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　　结实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画出表示时间变化的句子。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在幻想中看到了什么?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</w:rPr>
        <w:t>阶段演练一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一、稀疏　蝴蝶　篱笆　屋檐　老翁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二、示例:浓浓　青青　迷人　细长　鲜嫩　成群　动听　甜蜜　别致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即使……也……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虽然……但是……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只有……才……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不但……而且……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如果……就……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四、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示例:每到周末,我或是去爷爷家,或是在家里写作业。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对比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房前瓜藤生长旺盛,硕果累累　热爱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五、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绘　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示例:现实　清楚　柔弱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红红的太阳落山了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太阳的身影消失了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当我回到现实中来时,晚霞已经消失了。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龙、森林、仙鹤、太乙真人、哪吒。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hint="eastAsia"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0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8770D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20E2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C906A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qFormat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qFormat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9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025DF6-9A33-475E-86AB-4640145B97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3</Pages>
  <Words>1129</Words>
  <Characters>1163</Characters>
  <Lines>9</Lines>
  <Paragraphs>2</Paragraphs>
  <TotalTime>1</TotalTime>
  <ScaleCrop>false</ScaleCrop>
  <LinksUpToDate>false</LinksUpToDate>
  <CharactersWithSpaces>1337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2020-02-18T09:17:00Z</dcterms:created>
  <dc:creator>Administrator</dc:creator>
  <cp:lastModifiedBy>Administrator</cp:lastModifiedBy>
  <dcterms:modified xsi:type="dcterms:W3CDTF">2020-02-29T12:26:03Z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