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Arial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阶段演练三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9~10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课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一、读拼音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写词语。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5732145" cy="2215515"/>
            <wp:effectExtent l="0" t="0" r="190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二、先把诗歌补充完整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再用加点词语仿写句子。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大海啊!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哪一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both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三、课内阅读我最棒。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好像绿色的墨水瓶倒翻了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到处是绿的……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到哪儿去找这么多的绿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墨绿、浅绿、嫩绿、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翠绿、淡绿、粉绿……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绿得发黑、绿得出奇。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刮的风是绿的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下的雨是绿的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流的水是绿的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阳光也是绿的。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仿照诗中画线句写一写下面的颜色。(每种颜色不少于四个)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蓝色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红色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诗人为什么说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刮的风、下的雨、流的水、阳光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都是绿色的?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读完这首小诗,你有什么感受?试着写一写。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四、课外阅读我能行。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我在嫩绿嫩绿的草叶尖上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我在张开惺忪睡眼的花心里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我没有向人们说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勿忘我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清晨和黑夜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我自生又自灭。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我不是星星的眼泪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也不是璀璨的明珠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我就是我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一滴纯洁的甘露。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很少人注意我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我不抱怨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那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又有什么要紧。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阳光妩媚的清早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我会升华成一朵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美丽的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洁白的云。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诗中的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露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具有什么特点?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诗中的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露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拥有怎样的生活态度?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读了这首诗,你获得了怎样的人生启示?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仿写句子。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我不是星星的眼泪,/也不是璀璨的明珠,/我就是我,/一滴纯洁的甘露。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</w:rPr>
        <w:t>阶段演练三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一、繁多　漫步　暖瓶　挥动　膝盖　瓜藤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二、颗星没有光　朵花没有香　次我的思潮里　没有你波涛的清响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示例:次香喷喷的饭菜不是您做的　件温暖的衣物不是您准备的　科优异的成绩里　没有您谆谆教导的心血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深蓝　浅蓝　瓦蓝　湖蓝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桃红　粉红　橙红　玫红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绿色代表希望,说明诗人的心中充满了希望。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默默无闻、乐观、心灵纯洁。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乐观向上的生活态度。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在生活中,即使我们很普通很平凡,我们也应该乐观向上,不抱怨,永远保持一颗纯真善良的心。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示例:我不是巍峨的高山,/也不是连绵的峻岭,/我就是我,/一座矮小的山丘。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hint="eastAsia"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31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4310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130C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F5A04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qFormat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qFormat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9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E7540-EF95-4254-8DF9-EE6F330B8D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3</Pages>
  <Words>707</Words>
  <Characters>730</Characters>
  <Lines>6</Lines>
  <Paragraphs>1</Paragraphs>
  <TotalTime>2</TotalTime>
  <ScaleCrop>false</ScaleCrop>
  <LinksUpToDate>false</LinksUpToDate>
  <CharactersWithSpaces>880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2020-02-19T00:44:00Z</dcterms:created>
  <dc:creator>Administrator</dc:creator>
  <cp:lastModifiedBy>Administrator</cp:lastModifiedBy>
  <dcterms:modified xsi:type="dcterms:W3CDTF">2020-02-29T12:25:52Z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