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>
      <w:pPr>
        <w:pStyle w:val="BodyText"/>
        <w:tabs>
          <w:tab w:val="left" w:pos="2813"/>
          <w:tab w:val="left" w:pos="5957"/>
        </w:tabs>
        <w:spacing w:line="283" w:lineRule="exact"/>
        <w:ind w:left="91" w:right="0"/>
        <w:jc w:val="center"/>
        <w:rPr>
          <w:rFonts w:ascii="Times New Roman" w:eastAsia="Times New Roman" w:hAnsi="Times New Roman" w:cs="Times New Roman" w:hint="default"/>
        </w:rPr>
      </w:pPr>
      <w:r>
        <w:rPr>
          <w:color w:val="231F20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12458700</wp:posOffset>
            </wp:positionV>
            <wp:extent cx="457200" cy="482600"/>
            <wp:wrapNone/>
            <wp:docPr id="10063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19901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</w:rPr>
        <w:t>姓名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 xml:space="preserve"> </w:t>
        <w:tab/>
      </w:r>
      <w:r>
        <w:rPr>
          <w:color w:val="231F20"/>
          <w:spacing w:val="2"/>
          <w:w w:val="105"/>
        </w:rPr>
        <w:t>准考证号</w:t>
      </w:r>
      <w:r>
        <w:rPr>
          <w:rFonts w:ascii="Times New Roman" w:eastAsia="Times New Roman" w:hAnsi="Times New Roman" w:cs="Times New Roman" w:hint="default"/>
          <w:color w:val="231F20"/>
          <w:w w:val="105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</w:p>
    <w:p>
      <w:pPr>
        <w:spacing w:before="7" w:line="240" w:lineRule="auto"/>
        <w:ind w:right="0"/>
        <w:rPr>
          <w:rFonts w:ascii="Times New Roman" w:eastAsia="Times New Roman" w:hAnsi="Times New Roman" w:cs="Times New Roman" w:hint="default"/>
          <w:sz w:val="20"/>
          <w:szCs w:val="20"/>
        </w:rPr>
      </w:pPr>
    </w:p>
    <w:p>
      <w:pPr>
        <w:spacing w:before="0"/>
        <w:ind w:left="201" w:right="0" w:firstLine="0"/>
        <w:jc w:val="left"/>
        <w:rPr>
          <w:rFonts w:ascii="Arial Unicode MS" w:eastAsia="Arial Unicode MS" w:hAnsi="Arial Unicode MS" w:cs="Arial Unicode MS" w:hint="default"/>
          <w:sz w:val="29"/>
          <w:szCs w:val="29"/>
        </w:rPr>
      </w:pPr>
      <w:r>
        <w:rPr>
          <w:rFonts w:ascii="Arial Unicode MS" w:eastAsia="Arial Unicode MS" w:hAnsi="Arial Unicode MS" w:cs="Arial Unicode MS" w:hint="default"/>
          <w:color w:val="231F20"/>
          <w:spacing w:val="3"/>
          <w:sz w:val="29"/>
          <w:szCs w:val="29"/>
        </w:rPr>
        <w:t xml:space="preserve">山西省 </w:t>
      </w:r>
      <w:r>
        <w:rPr>
          <w:rFonts w:ascii="Arial Unicode MS" w:eastAsia="Arial Unicode MS" w:hAnsi="Arial Unicode MS" w:cs="Arial Unicode MS" w:hint="default"/>
          <w:color w:val="231F20"/>
          <w:sz w:val="29"/>
          <w:szCs w:val="29"/>
        </w:rPr>
        <w:t>2019-2020</w:t>
      </w:r>
      <w:r>
        <w:rPr>
          <w:rFonts w:ascii="Arial Unicode MS" w:eastAsia="Arial Unicode MS" w:hAnsi="Arial Unicode MS" w:cs="Arial Unicode MS" w:hint="default"/>
          <w:color w:val="231F20"/>
          <w:spacing w:val="-5"/>
          <w:sz w:val="29"/>
          <w:szCs w:val="29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4"/>
          <w:sz w:val="29"/>
          <w:szCs w:val="29"/>
        </w:rPr>
        <w:t>学年第二学期八年级阶段一质量评估试题</w:t>
      </w:r>
    </w:p>
    <w:p>
      <w:pPr>
        <w:tabs>
          <w:tab w:val="left" w:pos="1026"/>
        </w:tabs>
        <w:spacing w:before="179"/>
        <w:ind w:left="183" w:right="0" w:firstLine="0"/>
        <w:jc w:val="center"/>
        <w:rPr>
          <w:rFonts w:ascii="Arial Unicode MS" w:eastAsia="Arial Unicode MS" w:hAnsi="Arial Unicode MS" w:cs="Arial Unicode MS" w:hint="default"/>
          <w:sz w:val="31"/>
          <w:szCs w:val="31"/>
        </w:rPr>
      </w:pPr>
      <w:r>
        <w:rPr>
          <w:rFonts w:ascii="Arial Unicode MS" w:eastAsia="Arial Unicode MS" w:hAnsi="Arial Unicode MS" w:cs="Arial Unicode MS" w:hint="default"/>
          <w:color w:val="231F20"/>
          <w:sz w:val="39"/>
          <w:szCs w:val="39"/>
        </w:rPr>
        <w:t>物</w:t>
        <w:tab/>
      </w:r>
      <w:r>
        <w:rPr>
          <w:rFonts w:ascii="Arial Unicode MS" w:eastAsia="Arial Unicode MS" w:hAnsi="Arial Unicode MS" w:cs="Arial Unicode MS" w:hint="default"/>
          <w:color w:val="231F20"/>
          <w:spacing w:val="-30"/>
          <w:sz w:val="39"/>
          <w:szCs w:val="39"/>
        </w:rPr>
        <w:t>理</w:t>
      </w:r>
      <w:r>
        <w:rPr>
          <w:rFonts w:ascii="Arial Unicode MS" w:eastAsia="Arial Unicode MS" w:hAnsi="Arial Unicode MS" w:cs="Arial Unicode MS" w:hint="default"/>
          <w:color w:val="231F20"/>
          <w:spacing w:val="-30"/>
          <w:sz w:val="31"/>
          <w:szCs w:val="31"/>
        </w:rPr>
        <w:t>（沪粤版）</w:t>
      </w:r>
    </w:p>
    <w:p>
      <w:pPr>
        <w:pStyle w:val="BodyText"/>
        <w:spacing w:before="165" w:line="240" w:lineRule="auto"/>
        <w:ind w:left="106" w:right="0"/>
        <w:jc w:val="left"/>
        <w:rPr>
          <w:rFonts w:ascii="Arial Unicode MS" w:eastAsia="Arial Unicode MS" w:hAnsi="Arial Unicode MS" w:cs="Arial Unicode MS" w:hint="default"/>
        </w:rPr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105"/>
        </w:rPr>
        <w:t>注意事项：</w:t>
      </w:r>
    </w:p>
    <w:p>
      <w:pPr>
        <w:pStyle w:val="BodyText"/>
        <w:spacing w:before="2" w:line="240" w:lineRule="auto"/>
        <w:ind w:left="91" w:right="4353"/>
        <w:jc w:val="center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本试卷</w:t>
      </w:r>
      <w:r>
        <w:rPr>
          <w:color w:val="231F20"/>
          <w:w w:val="102"/>
        </w:rPr>
        <w:t>共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页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满</w:t>
      </w:r>
      <w:r>
        <w:rPr>
          <w:color w:val="231F20"/>
          <w:w w:val="102"/>
        </w:rPr>
        <w:t>分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10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3"/>
          <w:w w:val="102"/>
        </w:rPr>
        <w:t>分</w:t>
      </w:r>
      <w:r>
        <w:rPr>
          <w:color w:val="231F20"/>
          <w:w w:val="102"/>
        </w:rPr>
        <w:t>。</w:t>
      </w:r>
    </w:p>
    <w:p>
      <w:pPr>
        <w:pStyle w:val="BodyText"/>
        <w:spacing w:before="2" w:line="240" w:lineRule="auto"/>
        <w:ind w:left="525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答卷前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考生务必将自己的姓</w:t>
      </w:r>
      <w:r>
        <w:rPr>
          <w:color w:val="231F20"/>
          <w:spacing w:val="3"/>
          <w:w w:val="102"/>
        </w:rPr>
        <w:t>名</w:t>
      </w:r>
      <w:r>
        <w:rPr>
          <w:color w:val="231F20"/>
          <w:spacing w:val="-101"/>
          <w:w w:val="102"/>
        </w:rPr>
        <w:t>、</w:t>
      </w:r>
      <w:r>
        <w:rPr>
          <w:color w:val="231F20"/>
          <w:spacing w:val="4"/>
          <w:w w:val="102"/>
        </w:rPr>
        <w:t>准考证号填写在本试卷相应的位</w:t>
      </w:r>
      <w:r>
        <w:rPr>
          <w:color w:val="231F20"/>
          <w:spacing w:val="3"/>
          <w:w w:val="102"/>
        </w:rPr>
        <w:t>置</w:t>
      </w:r>
      <w:r>
        <w:rPr>
          <w:color w:val="231F20"/>
          <w:w w:val="102"/>
        </w:rPr>
        <w:t>。</w:t>
      </w:r>
    </w:p>
    <w:p>
      <w:pPr>
        <w:pStyle w:val="BodyText"/>
        <w:spacing w:before="2" w:line="240" w:lineRule="auto"/>
        <w:ind w:left="91" w:right="4250"/>
        <w:jc w:val="center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考试结束后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将本试卷交</w:t>
      </w:r>
      <w:r>
        <w:rPr>
          <w:color w:val="231F20"/>
          <w:spacing w:val="3"/>
          <w:w w:val="102"/>
        </w:rPr>
        <w:t>回</w:t>
      </w:r>
      <w:r>
        <w:rPr>
          <w:color w:val="231F20"/>
          <w:w w:val="102"/>
        </w:rPr>
        <w:t>。</w:t>
      </w:r>
    </w:p>
    <w:p>
      <w:pPr>
        <w:pStyle w:val="Heading1"/>
        <w:tabs>
          <w:tab w:val="left" w:pos="1461"/>
          <w:tab w:val="left" w:pos="2615"/>
        </w:tabs>
        <w:spacing w:before="96" w:line="240" w:lineRule="auto"/>
        <w:ind w:right="0"/>
        <w:jc w:val="center"/>
      </w:pPr>
      <w:r>
        <w:rPr>
          <w:color w:val="231F20"/>
          <w:spacing w:val="6"/>
          <w:w w:val="99"/>
        </w:rPr>
        <w:t>第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357"/>
        </w:rPr>
        <w:t>Ⅰ</w:t>
      </w:r>
      <w:r>
        <w:rPr>
          <w:color w:val="231F20"/>
          <w:w w:val="99"/>
        </w:rPr>
        <w:t>卷</w:t>
      </w:r>
      <w:r>
        <w:rPr>
          <w:color w:val="231F20"/>
        </w:rPr>
        <w:tab/>
      </w:r>
      <w:r>
        <w:rPr>
          <w:color w:val="231F20"/>
          <w:spacing w:val="6"/>
          <w:w w:val="99"/>
        </w:rPr>
        <w:t>选择</w:t>
      </w:r>
      <w:r>
        <w:rPr>
          <w:color w:val="231F20"/>
          <w:w w:val="99"/>
        </w:rPr>
        <w:t>题</w:t>
      </w:r>
      <w:r>
        <w:rPr>
          <w:color w:val="231F20"/>
        </w:rPr>
        <w:tab/>
      </w:r>
      <w:r>
        <w:rPr>
          <w:color w:val="231F20"/>
          <w:spacing w:val="-48"/>
          <w:w w:val="99"/>
        </w:rPr>
        <w:t>（</w:t>
      </w:r>
      <w:r>
        <w:rPr>
          <w:color w:val="231F20"/>
          <w:w w:val="99"/>
        </w:rPr>
        <w:t>共</w:t>
      </w:r>
      <w:r>
        <w:rPr>
          <w:color w:val="231F20"/>
          <w:spacing w:val="-41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89"/>
        </w:rPr>
        <w:t>3</w:t>
      </w:r>
      <w:r>
        <w:rPr>
          <w:rFonts w:ascii="Arial Unicode MS" w:eastAsia="Arial Unicode MS" w:hAnsi="Arial Unicode MS" w:cs="Arial Unicode MS" w:hint="default"/>
          <w:color w:val="231F20"/>
          <w:w w:val="89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-44"/>
        </w:rPr>
        <w:t xml:space="preserve"> </w:t>
      </w:r>
      <w:r>
        <w:rPr>
          <w:color w:val="231F20"/>
          <w:spacing w:val="-49"/>
          <w:w w:val="99"/>
        </w:rPr>
        <w:t>分</w:t>
      </w:r>
      <w:r>
        <w:rPr>
          <w:color w:val="231F20"/>
          <w:w w:val="99"/>
        </w:rPr>
        <w:t>）</w:t>
      </w:r>
    </w:p>
    <w:p>
      <w:pPr>
        <w:pStyle w:val="BodyText"/>
        <w:spacing w:before="50" w:line="244" w:lineRule="auto"/>
        <w:ind w:left="430" w:right="0" w:hanging="324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一</w:t>
      </w:r>
      <w:r>
        <w:rPr>
          <w:rFonts w:ascii="Arial Unicode MS" w:eastAsia="Arial Unicode MS" w:hAnsi="Arial Unicode MS" w:cs="Arial Unicode MS" w:hint="default"/>
          <w:color w:val="231F20"/>
          <w:spacing w:val="-97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选择</w:t>
      </w:r>
      <w:r>
        <w:rPr>
          <w:rFonts w:ascii="Arial Unicode MS" w:eastAsia="Arial Unicode MS" w:hAnsi="Arial Unicode MS" w:cs="Arial Unicode MS" w:hint="default"/>
          <w:color w:val="231F20"/>
          <w:spacing w:val="-65"/>
          <w:w w:val="102"/>
        </w:rPr>
        <w:t>题</w:t>
      </w:r>
      <w:r>
        <w:rPr>
          <w:color w:val="231F20"/>
          <w:spacing w:val="-24"/>
          <w:w w:val="102"/>
        </w:rPr>
        <w:t>（</w:t>
      </w:r>
      <w:r>
        <w:rPr>
          <w:color w:val="231F20"/>
          <w:spacing w:val="8"/>
          <w:w w:val="102"/>
        </w:rPr>
        <w:t>在每小题给出的四个选项中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只有一项符合题目要求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请选出并在答题卡</w:t>
      </w:r>
      <w:r>
        <w:rPr>
          <w:color w:val="231F20"/>
          <w:w w:val="102"/>
        </w:rPr>
        <w:t>上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将该项涂黑。每小</w:t>
      </w:r>
      <w:r>
        <w:rPr>
          <w:color w:val="231F20"/>
          <w:w w:val="102"/>
        </w:rPr>
        <w:t>题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分</w:t>
      </w:r>
      <w:r>
        <w:rPr>
          <w:color w:val="231F20"/>
          <w:spacing w:val="-101"/>
          <w:w w:val="102"/>
        </w:rPr>
        <w:t>，</w:t>
      </w:r>
      <w:r>
        <w:rPr>
          <w:color w:val="231F20"/>
          <w:w w:val="102"/>
        </w:rPr>
        <w:t>共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-28"/>
          <w:w w:val="102"/>
        </w:rPr>
        <w:t>分</w:t>
      </w:r>
      <w:r>
        <w:rPr>
          <w:color w:val="231F20"/>
          <w:w w:val="102"/>
        </w:rPr>
        <w:t>）</w:t>
      </w:r>
    </w:p>
    <w:p>
      <w:pPr>
        <w:pStyle w:val="BodyText"/>
        <w:spacing w:before="3" w:line="240" w:lineRule="auto"/>
        <w:ind w:left="106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下列物体所受的重力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最接</w:t>
      </w:r>
      <w:r>
        <w:rPr>
          <w:color w:val="231F20"/>
          <w:w w:val="102"/>
        </w:rPr>
        <w:t>近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4"/>
        </w:rPr>
        <w:t>N</w:t>
      </w:r>
      <w:r>
        <w:rPr>
          <w:rFonts w:ascii="Arial Unicode MS" w:eastAsia="Arial Unicode MS" w:hAnsi="Arial Unicode MS" w:cs="Arial Unicode MS" w:hint="default"/>
          <w:color w:val="231F20"/>
          <w:spacing w:val="-27"/>
        </w:rPr>
        <w:t xml:space="preserve"> </w:t>
      </w:r>
      <w:r>
        <w:rPr>
          <w:color w:val="231F20"/>
          <w:spacing w:val="4"/>
          <w:w w:val="102"/>
        </w:rPr>
        <w:t>的</w:t>
      </w:r>
      <w:r>
        <w:rPr>
          <w:color w:val="231F20"/>
          <w:w w:val="102"/>
        </w:rPr>
        <w:t>是</w:t>
      </w:r>
    </w:p>
    <w:p>
      <w:pPr>
        <w:spacing w:before="3" w:line="240" w:lineRule="auto"/>
        <w:ind w:right="0"/>
        <w:rPr>
          <w:rFonts w:ascii="Arial Unicode MS" w:eastAsia="Arial Unicode MS" w:hAnsi="Arial Unicode MS" w:cs="Arial Unicode MS" w:hint="default"/>
          <w:sz w:val="7"/>
          <w:szCs w:val="7"/>
        </w:rPr>
      </w:pPr>
    </w:p>
    <w:p>
      <w:pPr>
        <w:pStyle w:val="BodyText"/>
        <w:tabs>
          <w:tab w:val="left" w:pos="2118"/>
          <w:tab w:val="left" w:pos="4406"/>
          <w:tab w:val="left" w:pos="6243"/>
        </w:tabs>
        <w:spacing w:line="240" w:lineRule="auto"/>
        <w:ind w:left="488" w:right="0"/>
        <w:jc w:val="left"/>
      </w:pPr>
      <w:r>
        <w:drawing>
          <wp:inline distT="0" distB="0" distL="0" distR="0">
            <wp:extent cx="877066" cy="787241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7066" cy="787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position w:val="1"/>
        </w:rPr>
        <w:drawing>
          <wp:inline distT="0" distB="0" distL="0" distR="0">
            <wp:extent cx="1285479" cy="770096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479" cy="770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"/>
        </w:rPr>
        <w:tab/>
      </w:r>
      <w:r>
        <w:drawing>
          <wp:inline distT="0" distB="0" distL="0" distR="0">
            <wp:extent cx="1011975" cy="782574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1975" cy="782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position w:val="1"/>
        </w:rPr>
        <w:drawing>
          <wp:inline distT="0" distB="0" distL="0" distR="0">
            <wp:extent cx="889398" cy="761523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9398" cy="761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tabs>
          <w:tab w:val="left" w:pos="2140"/>
          <w:tab w:val="left" w:pos="4053"/>
          <w:tab w:val="left" w:pos="5913"/>
        </w:tabs>
        <w:spacing w:before="24" w:line="240" w:lineRule="auto"/>
        <w:ind w:left="5" w:right="0"/>
        <w:jc w:val="center"/>
      </w:pPr>
      <w:r>
        <w:rPr>
          <w:rFonts w:ascii="Arial Unicode MS" w:eastAsia="Arial Unicode MS" w:hAnsi="Arial Unicode MS" w:cs="Arial Unicode MS" w:hint="default"/>
          <w:color w:val="231F20"/>
        </w:rPr>
        <w:t>A.</w:t>
      </w:r>
      <w:r>
        <w:rPr>
          <w:rFonts w:ascii="Arial Unicode MS" w:eastAsia="Arial Unicode MS" w:hAnsi="Arial Unicode MS" w:cs="Arial Unicode MS" w:hint="default"/>
          <w:color w:val="231F20"/>
          <w:spacing w:val="34"/>
        </w:rPr>
        <w:t xml:space="preserve"> </w:t>
      </w:r>
      <w:r>
        <w:rPr>
          <w:color w:val="231F20"/>
          <w:spacing w:val="2"/>
        </w:rPr>
        <w:t>一枚回形针</w:t>
        <w:tab/>
      </w:r>
      <w:r>
        <w:rPr>
          <w:rFonts w:ascii="Arial Unicode MS" w:eastAsia="Arial Unicode MS" w:hAnsi="Arial Unicode MS" w:cs="Arial Unicode MS" w:hint="default"/>
          <w:color w:val="231F20"/>
        </w:rPr>
        <w:t>B.</w:t>
      </w:r>
      <w:r>
        <w:rPr>
          <w:rFonts w:ascii="Arial Unicode MS" w:eastAsia="Arial Unicode MS" w:hAnsi="Arial Unicode MS" w:cs="Arial Unicode MS" w:hint="default"/>
          <w:color w:val="231F20"/>
          <w:spacing w:val="14"/>
        </w:rPr>
        <w:t xml:space="preserve"> </w:t>
      </w:r>
      <w:r>
        <w:rPr>
          <w:color w:val="231F20"/>
          <w:spacing w:val="2"/>
        </w:rPr>
        <w:t>一块橡皮</w:t>
        <w:tab/>
      </w:r>
      <w:r>
        <w:rPr>
          <w:rFonts w:ascii="Arial Unicode MS" w:eastAsia="Arial Unicode MS" w:hAnsi="Arial Unicode MS" w:cs="Arial Unicode MS" w:hint="default"/>
          <w:color w:val="231F20"/>
        </w:rPr>
        <w:t>C.</w:t>
      </w:r>
      <w:r>
        <w:rPr>
          <w:rFonts w:ascii="Arial Unicode MS" w:eastAsia="Arial Unicode MS" w:hAnsi="Arial Unicode MS" w:cs="Arial Unicode MS" w:hint="default"/>
          <w:color w:val="231F20"/>
          <w:spacing w:val="10"/>
        </w:rPr>
        <w:t xml:space="preserve"> </w:t>
      </w:r>
      <w:r>
        <w:rPr>
          <w:color w:val="231F20"/>
          <w:spacing w:val="2"/>
        </w:rPr>
        <w:t>一袋方便面</w:t>
        <w:tab/>
      </w:r>
      <w:r>
        <w:rPr>
          <w:rFonts w:ascii="Arial Unicode MS" w:eastAsia="Arial Unicode MS" w:hAnsi="Arial Unicode MS" w:cs="Arial Unicode MS" w:hint="default"/>
          <w:color w:val="231F20"/>
        </w:rPr>
        <w:t>D.</w:t>
      </w:r>
      <w:r>
        <w:rPr>
          <w:rFonts w:ascii="Arial Unicode MS" w:eastAsia="Arial Unicode MS" w:hAnsi="Arial Unicode MS" w:cs="Arial Unicode MS" w:hint="default"/>
          <w:color w:val="231F20"/>
          <w:spacing w:val="15"/>
        </w:rPr>
        <w:t xml:space="preserve"> </w:t>
      </w:r>
      <w:r>
        <w:rPr>
          <w:color w:val="231F20"/>
          <w:spacing w:val="2"/>
        </w:rPr>
        <w:t>一张课桌</w:t>
      </w:r>
    </w:p>
    <w:p>
      <w:pPr>
        <w:pStyle w:val="BodyText"/>
        <w:spacing w:before="8" w:line="240" w:lineRule="auto"/>
        <w:ind w:left="106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下列有关力的概念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说法正确的</w:t>
      </w:r>
      <w:r>
        <w:rPr>
          <w:color w:val="231F20"/>
          <w:w w:val="102"/>
        </w:rPr>
        <w:t>是</w:t>
      </w:r>
    </w:p>
    <w:p>
      <w:pPr>
        <w:pStyle w:val="BodyText"/>
        <w:spacing w:before="8" w:line="240" w:lineRule="auto"/>
        <w:ind w:left="333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A. </w:t>
      </w:r>
      <w:r>
        <w:rPr>
          <w:rFonts w:ascii="Arial Unicode MS" w:eastAsia="Arial Unicode MS" w:hAnsi="Arial Unicode MS" w:cs="Arial Unicode MS" w:hint="default"/>
          <w:color w:val="231F20"/>
          <w:spacing w:val="48"/>
        </w:rPr>
        <w:t xml:space="preserve"> </w:t>
      </w:r>
      <w:r>
        <w:rPr>
          <w:color w:val="231F20"/>
          <w:spacing w:val="2"/>
        </w:rPr>
        <w:t>只有一个物体也能产生力的作用</w:t>
      </w:r>
    </w:p>
    <w:p>
      <w:pPr>
        <w:pStyle w:val="BodyText"/>
        <w:spacing w:before="8" w:line="240" w:lineRule="auto"/>
        <w:ind w:left="333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B. </w:t>
      </w:r>
      <w:r>
        <w:rPr>
          <w:rFonts w:ascii="Arial Unicode MS" w:eastAsia="Arial Unicode MS" w:hAnsi="Arial Unicode MS" w:cs="Arial Unicode MS" w:hint="default"/>
          <w:color w:val="231F20"/>
          <w:spacing w:val="51"/>
        </w:rPr>
        <w:t xml:space="preserve"> </w:t>
      </w:r>
      <w:r>
        <w:rPr>
          <w:color w:val="231F20"/>
          <w:spacing w:val="2"/>
        </w:rPr>
        <w:t>一个受力物体同时也一定是施力物体</w:t>
      </w:r>
    </w:p>
    <w:p>
      <w:pPr>
        <w:pStyle w:val="BodyText"/>
        <w:spacing w:before="8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C. </w:t>
      </w:r>
      <w:r>
        <w:rPr>
          <w:rFonts w:ascii="Arial Unicode MS" w:eastAsia="Arial Unicode MS" w:hAnsi="Arial Unicode MS" w:cs="Arial Unicode MS" w:hint="default"/>
          <w:color w:val="231F20"/>
          <w:spacing w:val="25"/>
        </w:rPr>
        <w:t xml:space="preserve"> </w:t>
      </w:r>
      <w:r>
        <w:rPr>
          <w:color w:val="231F20"/>
          <w:spacing w:val="2"/>
        </w:rPr>
        <w:t>从空中降落的雨滴不受力的作用</w:t>
      </w:r>
    </w:p>
    <w:p>
      <w:pPr>
        <w:pStyle w:val="BodyText"/>
        <w:spacing w:before="8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3"/>
          <w:w w:val="94"/>
        </w:rPr>
        <w:t>D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力的大小相同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作用效果一定相</w:t>
      </w:r>
      <w:r>
        <w:rPr>
          <w:color w:val="231F20"/>
          <w:w w:val="102"/>
        </w:rPr>
        <w:t>同</w:t>
      </w:r>
    </w:p>
    <w:p>
      <w:pPr>
        <w:pStyle w:val="BodyText"/>
        <w:spacing w:before="8" w:line="240" w:lineRule="auto"/>
        <w:ind w:left="105" w:right="0"/>
        <w:jc w:val="left"/>
      </w:pPr>
      <w:r>
        <w:pict>
          <v:group id="_x0000_s1025" style="width:40.95pt;height:73.4pt;margin-top:4.53pt;margin-left:477.87pt;mso-position-horizontal-relative:page;position:absolute;z-index:251659264" coordorigin="9557,91" coordsize="819,146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6" type="#_x0000_t75" style="width:819;height:1433;left:9557;position:absolute;top:126" stroked="f">
              <v:imagedata r:id="rId9" o:title=""/>
            </v:shape>
            <v:group id="_x0000_s1027" style="width:33;height:65;left:9586;position:absolute;top:95" coordorigin="9586,95" coordsize="33,65">
              <v:shape id="_x0000_s1028" style="width:33;height:65;left:9586;position:absolute;top:95" coordorigin="9586,95" coordsize="33,65" path="m9586,159l9618,95e" filled="f" stroked="t" strokecolor="#231f20" strokeweight="0.37pt">
                <v:path arrowok="t"/>
              </v:shape>
            </v:group>
            <v:group id="_x0000_s1029" style="width:33;height:65;left:9987;position:absolute;top:95" coordorigin="9987,95" coordsize="33,65">
              <v:shape id="_x0000_s1030" style="width:33;height:65;left:9987;position:absolute;top:95" coordorigin="9987,95" coordsize="33,65" path="m9987,159l10020,95e" filled="f" stroked="t" strokecolor="#231f20" strokeweight="0.37pt">
                <v:path arrowok="t"/>
              </v:shape>
            </v:group>
            <v:group id="_x0000_s1031" style="width:33;height:65;left:9643;position:absolute;top:95" coordorigin="9643,95" coordsize="33,65">
              <v:shape id="_x0000_s1032" style="width:33;height:65;left:9643;position:absolute;top:95" coordorigin="9643,95" coordsize="33,65" path="m9643,159l9675,95e" filled="f" stroked="t" strokecolor="#231f20" strokeweight="0.37pt">
                <v:path arrowok="t"/>
              </v:shape>
            </v:group>
            <v:group id="_x0000_s1033" style="width:33;height:65;left:10044;position:absolute;top:95" coordorigin="10044,95" coordsize="33,65">
              <v:shape id="_x0000_s1034" style="width:33;height:65;left:10044;position:absolute;top:95" coordorigin="10044,95" coordsize="33,65" path="m10044,159l10077,95e" filled="f" stroked="t" strokecolor="#231f20" strokeweight="0.37pt">
                <v:path arrowok="t"/>
              </v:shape>
            </v:group>
            <v:group id="_x0000_s1035" style="width:33;height:65;left:9700;position:absolute;top:95" coordorigin="9700,95" coordsize="33,65">
              <v:shape id="_x0000_s1036" style="width:33;height:65;left:9700;position:absolute;top:95" coordorigin="9700,95" coordsize="33,65" path="m9700,159l9733,95e" filled="f" stroked="t" strokecolor="#231f20" strokeweight="0.37pt">
                <v:path arrowok="t"/>
              </v:shape>
            </v:group>
            <v:group id="_x0000_s1037" style="width:33;height:65;left:10102;position:absolute;top:95" coordorigin="10102,95" coordsize="33,65">
              <v:shape id="_x0000_s1038" style="width:33;height:65;left:10102;position:absolute;top:95" coordorigin="10102,95" coordsize="33,65" path="m10102,159l10134,95e" filled="f" stroked="t" strokecolor="#231f20" strokeweight="0.37pt">
                <v:path arrowok="t"/>
              </v:shape>
            </v:group>
            <v:group id="_x0000_s1039" style="width:33;height:65;left:9758;position:absolute;top:95" coordorigin="9758,95" coordsize="33,65">
              <v:shape id="_x0000_s1040" style="width:33;height:65;left:9758;position:absolute;top:95" coordorigin="9758,95" coordsize="33,65" path="m9758,159l9790,95e" filled="f" stroked="t" strokecolor="#231f20" strokeweight="0.37pt">
                <v:path arrowok="t"/>
              </v:shape>
            </v:group>
            <v:group id="_x0000_s1041" style="width:33;height:65;left:10159;position:absolute;top:95" coordorigin="10159,95" coordsize="33,65">
              <v:shape id="_x0000_s1042" style="width:33;height:65;left:10159;position:absolute;top:95" coordorigin="10159,95" coordsize="33,65" path="m10159,159l10192,95e" filled="f" stroked="t" strokecolor="#231f20" strokeweight="0.37pt">
                <v:path arrowok="t"/>
              </v:shape>
            </v:group>
            <v:group id="_x0000_s1043" style="width:33;height:65;left:9815;position:absolute;top:95" coordorigin="9815,95" coordsize="33,65">
              <v:shape id="_x0000_s1044" style="width:33;height:65;left:9815;position:absolute;top:95" coordorigin="9815,95" coordsize="33,65" path="m9815,159l9848,95e" filled="f" stroked="t" strokecolor="#231f20" strokeweight="0.37pt">
                <v:path arrowok="t"/>
              </v:shape>
            </v:group>
            <v:group id="_x0000_s1045" style="width:33;height:65;left:10216;position:absolute;top:95" coordorigin="10216,95" coordsize="33,65">
              <v:shape id="_x0000_s1046" style="width:33;height:65;left:10216;position:absolute;top:95" coordorigin="10216,95" coordsize="33,65" path="m10216,159l10249,95e" filled="f" stroked="t" strokecolor="#231f20" strokeweight="0.37pt">
                <v:path arrowok="t"/>
              </v:shape>
            </v:group>
            <v:group id="_x0000_s1047" style="width:33;height:65;left:9872;position:absolute;top:95" coordorigin="9872,95" coordsize="33,65">
              <v:shape id="_x0000_s1048" style="width:33;height:65;left:9872;position:absolute;top:95" coordorigin="9872,95" coordsize="33,65" path="m9872,159l9905,95e" filled="f" stroked="t" strokecolor="#231f20" strokeweight="0.37pt">
                <v:path arrowok="t"/>
              </v:shape>
            </v:group>
            <v:group id="_x0000_s1049" style="width:33;height:65;left:10274;position:absolute;top:95" coordorigin="10274,95" coordsize="33,65">
              <v:shape id="_x0000_s1050" style="width:33;height:65;left:10274;position:absolute;top:95" coordorigin="10274,95" coordsize="33,65" path="m10274,159l10306,95e" filled="f" stroked="t" strokecolor="#231f20" strokeweight="0.37pt">
                <v:path arrowok="t"/>
              </v:shape>
            </v:group>
            <v:group id="_x0000_s1051" style="width:33;height:65;left:9930;position:absolute;top:95" coordorigin="9930,95" coordsize="33,65">
              <v:shape id="_x0000_s1052" style="width:33;height:65;left:9930;position:absolute;top:95" coordorigin="9930,95" coordsize="33,65" path="m9930,159l9962,95e" filled="f" stroked="t" strokecolor="#231f20" strokeweight="0.37pt">
                <v:path arrowok="t"/>
              </v:shape>
            </v:group>
            <v:group id="_x0000_s1053" style="width:33;height:65;left:10331;position:absolute;top:95" coordorigin="10331,95" coordsize="33,65">
              <v:shape id="_x0000_s1054" style="width:33;height:65;left:10331;position:absolute;top:95" coordorigin="10331,95" coordsize="33,65" path="m10331,159l10364,95e" filled="f" stroked="t" strokecolor="#231f20" strokeweight="0.37pt">
                <v:path arrowok="t"/>
              </v:shape>
            </v:group>
          </v:group>
        </w:pic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如图所示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一只蜘蛛吐丝悬挂在天花板上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蜘蛛受到拉力的施力物体</w:t>
      </w:r>
      <w:r>
        <w:rPr>
          <w:color w:val="231F20"/>
          <w:w w:val="102"/>
        </w:rPr>
        <w:t>为</w:t>
      </w:r>
    </w:p>
    <w:p>
      <w:pPr>
        <w:pStyle w:val="BodyText"/>
        <w:spacing w:before="8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A.</w:t>
      </w:r>
      <w:r>
        <w:rPr>
          <w:rFonts w:ascii="Arial Unicode MS" w:eastAsia="Arial Unicode MS" w:hAnsi="Arial Unicode MS" w:cs="Arial Unicode MS" w:hint="default"/>
          <w:color w:val="231F20"/>
          <w:spacing w:val="15"/>
        </w:rPr>
        <w:t xml:space="preserve"> </w:t>
      </w:r>
      <w:r>
        <w:rPr>
          <w:color w:val="231F20"/>
        </w:rPr>
        <w:t>地球</w:t>
      </w:r>
    </w:p>
    <w:p>
      <w:pPr>
        <w:pStyle w:val="BodyText"/>
        <w:spacing w:before="8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B.</w:t>
      </w:r>
      <w:r>
        <w:rPr>
          <w:rFonts w:ascii="Arial Unicode MS" w:eastAsia="Arial Unicode MS" w:hAnsi="Arial Unicode MS" w:cs="Arial Unicode MS" w:hint="default"/>
          <w:color w:val="231F20"/>
          <w:spacing w:val="12"/>
        </w:rPr>
        <w:t xml:space="preserve"> </w:t>
      </w:r>
      <w:r>
        <w:rPr>
          <w:color w:val="231F20"/>
        </w:rPr>
        <w:t>天花板</w:t>
      </w:r>
    </w:p>
    <w:p>
      <w:pPr>
        <w:pStyle w:val="ListParagraph"/>
        <w:numPr>
          <w:ilvl w:val="0"/>
          <w:numId w:val="1"/>
        </w:numPr>
        <w:tabs>
          <w:tab w:val="left" w:pos="566"/>
        </w:tabs>
        <w:spacing w:before="8" w:after="0" w:line="240" w:lineRule="auto"/>
        <w:ind w:left="565" w:right="0" w:hanging="233"/>
        <w:jc w:val="left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rPr>
          <w:rFonts w:ascii="Arial Unicode MS" w:eastAsia="Arial Unicode MS" w:hAnsi="Arial Unicode MS" w:cs="Arial Unicode MS" w:hint="default"/>
          <w:color w:val="231F20"/>
          <w:w w:val="105"/>
          <w:sz w:val="20"/>
          <w:szCs w:val="20"/>
        </w:rPr>
        <w:t>蛛丝</w:t>
      </w:r>
    </w:p>
    <w:p>
      <w:pPr>
        <w:pStyle w:val="ListParagraph"/>
        <w:numPr>
          <w:ilvl w:val="0"/>
          <w:numId w:val="1"/>
        </w:numPr>
        <w:tabs>
          <w:tab w:val="left" w:pos="578"/>
        </w:tabs>
        <w:spacing w:before="8" w:after="0" w:line="240" w:lineRule="auto"/>
        <w:ind w:left="577" w:right="0" w:hanging="245"/>
        <w:jc w:val="left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rPr>
          <w:rFonts w:ascii="Arial Unicode MS" w:eastAsia="Arial Unicode MS" w:hAnsi="Arial Unicode MS" w:cs="Arial Unicode MS" w:hint="default"/>
          <w:color w:val="231F20"/>
          <w:w w:val="105"/>
          <w:sz w:val="20"/>
          <w:szCs w:val="20"/>
        </w:rPr>
        <w:t>蜘蛛</w:t>
      </w:r>
    </w:p>
    <w:p>
      <w:pPr>
        <w:pStyle w:val="BodyText"/>
        <w:spacing w:before="8" w:line="240" w:lineRule="auto"/>
        <w:ind w:left="105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4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如图为老师用手压弹簧的示意图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下列选项中是由弹簧产生的力</w:t>
      </w:r>
      <w:r>
        <w:rPr>
          <w:color w:val="231F20"/>
          <w:w w:val="102"/>
        </w:rPr>
        <w:t>是</w:t>
      </w:r>
    </w:p>
    <w:p>
      <w:pPr>
        <w:pStyle w:val="BodyText"/>
        <w:spacing w:before="8" w:line="240" w:lineRule="auto"/>
        <w:ind w:left="332" w:right="0"/>
        <w:jc w:val="left"/>
      </w:pPr>
      <w:r>
        <w:pict>
          <v:shape id="_x0000_s1055" type="#_x0000_t75" style="width:87.41pt;height:61.89pt;margin-top:8.83pt;margin-left:431.4pt;mso-position-horizontal-relative:page;position:absolute;z-index:251660288" stroked="f">
            <v:imagedata r:id="rId10" o:title=""/>
          </v:shape>
        </w:pict>
      </w:r>
      <w:r>
        <w:rPr>
          <w:rFonts w:ascii="Arial Unicode MS" w:eastAsia="Arial Unicode MS" w:hAnsi="Arial Unicode MS" w:cs="Arial Unicode MS" w:hint="default"/>
          <w:color w:val="231F20"/>
        </w:rPr>
        <w:t>A.</w:t>
      </w:r>
      <w:r>
        <w:rPr>
          <w:rFonts w:ascii="Arial Unicode MS" w:eastAsia="Arial Unicode MS" w:hAnsi="Arial Unicode MS" w:cs="Arial Unicode MS" w:hint="default"/>
          <w:color w:val="231F20"/>
          <w:spacing w:val="50"/>
        </w:rPr>
        <w:t xml:space="preserve"> </w:t>
      </w:r>
      <w:r>
        <w:rPr>
          <w:color w:val="231F20"/>
          <w:spacing w:val="2"/>
        </w:rPr>
        <w:t>弹簧对手的弹力</w:t>
      </w:r>
    </w:p>
    <w:p>
      <w:pPr>
        <w:pStyle w:val="BodyText"/>
        <w:spacing w:before="8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B.</w:t>
      </w:r>
      <w:r>
        <w:rPr>
          <w:rFonts w:ascii="Arial Unicode MS" w:eastAsia="Arial Unicode MS" w:hAnsi="Arial Unicode MS" w:cs="Arial Unicode MS" w:hint="default"/>
          <w:color w:val="231F20"/>
          <w:spacing w:val="37"/>
        </w:rPr>
        <w:t xml:space="preserve"> </w:t>
      </w:r>
      <w:r>
        <w:rPr>
          <w:color w:val="231F20"/>
          <w:spacing w:val="2"/>
        </w:rPr>
        <w:t>手对弹簧的压力</w:t>
      </w:r>
    </w:p>
    <w:p>
      <w:pPr>
        <w:pStyle w:val="BodyText"/>
        <w:spacing w:before="8" w:line="240" w:lineRule="auto"/>
        <w:ind w:left="331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C.</w:t>
      </w:r>
      <w:r>
        <w:rPr>
          <w:rFonts w:ascii="Arial Unicode MS" w:eastAsia="Arial Unicode MS" w:hAnsi="Arial Unicode MS" w:cs="Arial Unicode MS" w:hint="default"/>
          <w:color w:val="231F20"/>
          <w:spacing w:val="42"/>
        </w:rPr>
        <w:t xml:space="preserve"> </w:t>
      </w:r>
      <w:r>
        <w:rPr>
          <w:color w:val="231F20"/>
          <w:spacing w:val="2"/>
        </w:rPr>
        <w:t>地面对弹簧的支持力</w:t>
      </w:r>
    </w:p>
    <w:p>
      <w:pPr>
        <w:pStyle w:val="BodyText"/>
        <w:spacing w:before="8" w:line="240" w:lineRule="auto"/>
        <w:ind w:left="331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D.</w:t>
      </w:r>
      <w:r>
        <w:rPr>
          <w:rFonts w:ascii="Arial Unicode MS" w:eastAsia="Arial Unicode MS" w:hAnsi="Arial Unicode MS" w:cs="Arial Unicode MS" w:hint="default"/>
          <w:color w:val="231F20"/>
          <w:spacing w:val="23"/>
        </w:rPr>
        <w:t xml:space="preserve"> </w:t>
      </w:r>
      <w:r>
        <w:rPr>
          <w:color w:val="231F20"/>
          <w:spacing w:val="2"/>
        </w:rPr>
        <w:t>弹簧的重力</w:t>
      </w:r>
    </w:p>
    <w:p>
      <w:pPr>
        <w:spacing w:before="17" w:line="240" w:lineRule="auto"/>
        <w:ind w:right="0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br w:type="column"/>
      </w:r>
    </w:p>
    <w:p>
      <w:pPr>
        <w:pStyle w:val="BodyText"/>
        <w:spacing w:line="252" w:lineRule="auto"/>
        <w:ind w:left="293" w:right="112" w:hanging="189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4"/>
        </w:rPr>
        <w:t xml:space="preserve"> </w:t>
      </w:r>
      <w:r>
        <w:rPr>
          <w:color w:val="231F20"/>
          <w:spacing w:val="9"/>
          <w:w w:val="102"/>
        </w:rPr>
        <w:t>小明在探究力的作用效果与什么因素有关时</w:t>
      </w:r>
      <w:r>
        <w:rPr>
          <w:color w:val="231F20"/>
          <w:spacing w:val="-96"/>
          <w:w w:val="102"/>
        </w:rPr>
        <w:t>，</w:t>
      </w:r>
      <w:r>
        <w:rPr>
          <w:color w:val="231F20"/>
          <w:spacing w:val="9"/>
          <w:w w:val="102"/>
        </w:rPr>
        <w:t>他将一薄钢条的下端固定</w:t>
      </w:r>
      <w:r>
        <w:rPr>
          <w:color w:val="231F20"/>
          <w:spacing w:val="-96"/>
          <w:w w:val="102"/>
        </w:rPr>
        <w:t>，</w:t>
      </w:r>
      <w:r>
        <w:rPr>
          <w:color w:val="231F20"/>
          <w:spacing w:val="9"/>
          <w:w w:val="102"/>
        </w:rPr>
        <w:t>分别用不</w:t>
      </w:r>
      <w:r>
        <w:rPr>
          <w:color w:val="231F20"/>
          <w:w w:val="102"/>
        </w:rPr>
        <w:t>同</w:t>
      </w:r>
      <w:r>
        <w:rPr>
          <w:color w:val="231F20"/>
          <w:w w:val="102"/>
        </w:rPr>
        <w:t xml:space="preserve"> </w:t>
      </w:r>
      <w:r>
        <w:rPr>
          <w:color w:val="231F20"/>
          <w:spacing w:val="7"/>
          <w:w w:val="102"/>
        </w:rPr>
        <w:t>的力去拉它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使其发生的形变如图</w:t>
      </w:r>
      <w:r>
        <w:rPr>
          <w:color w:val="231F20"/>
          <w:spacing w:val="-66"/>
          <w:w w:val="102"/>
        </w:rPr>
        <w:t>中</w:t>
      </w: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1"/>
          <w:w w:val="81"/>
        </w:rPr>
        <w:t>a</w:t>
      </w:r>
      <w:r>
        <w:rPr>
          <w:color w:val="231F20"/>
          <w:spacing w:val="-66"/>
          <w:w w:val="102"/>
        </w:rPr>
        <w:t>）</w:t>
      </w:r>
      <w:r>
        <w:rPr>
          <w:color w:val="231F20"/>
          <w:spacing w:val="-171"/>
          <w:w w:val="102"/>
        </w:rPr>
        <w:t>、</w:t>
      </w: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1"/>
          <w:w w:val="92"/>
        </w:rPr>
        <w:t>b</w:t>
      </w:r>
      <w:r>
        <w:rPr>
          <w:color w:val="231F20"/>
          <w:spacing w:val="-66"/>
          <w:w w:val="102"/>
        </w:rPr>
        <w:t>）</w:t>
      </w:r>
      <w:r>
        <w:rPr>
          <w:color w:val="231F20"/>
          <w:spacing w:val="-171"/>
          <w:w w:val="102"/>
        </w:rPr>
        <w:t>、</w:t>
      </w: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1"/>
          <w:w w:val="91"/>
        </w:rPr>
        <w:t>c</w:t>
      </w:r>
      <w:r>
        <w:rPr>
          <w:color w:val="231F20"/>
          <w:spacing w:val="-66"/>
          <w:w w:val="102"/>
        </w:rPr>
        <w:t>）</w:t>
      </w:r>
      <w:r>
        <w:rPr>
          <w:color w:val="231F20"/>
          <w:spacing w:val="-171"/>
          <w:w w:val="102"/>
        </w:rPr>
        <w:t>、</w:t>
      </w: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d</w:t>
      </w:r>
      <w:r>
        <w:rPr>
          <w:color w:val="231F20"/>
          <w:spacing w:val="-14"/>
          <w:w w:val="102"/>
        </w:rPr>
        <w:t>）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已知力的大</w:t>
      </w:r>
      <w:r>
        <w:rPr>
          <w:color w:val="231F20"/>
          <w:w w:val="102"/>
        </w:rPr>
        <w:t>小</w:t>
      </w:r>
      <w:r>
        <w:rPr>
          <w:color w:val="231F20"/>
          <w:spacing w:val="-23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3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=</w:t>
      </w:r>
      <w:r>
        <w:rPr>
          <w:rFonts w:ascii="Calibri" w:eastAsia="Calibri" w:hAnsi="Calibri" w:cs="Calibri" w:hint="default"/>
          <w:i/>
          <w:color w:val="231F20"/>
          <w:spacing w:val="1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=</w:t>
      </w:r>
      <w:r>
        <w:rPr>
          <w:rFonts w:ascii="Calibri" w:eastAsia="Calibri" w:hAnsi="Calibri" w:cs="Calibri" w:hint="default"/>
          <w:i/>
          <w:color w:val="231F20"/>
          <w:spacing w:val="1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4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&gt;</w:t>
      </w:r>
      <w:r>
        <w:rPr>
          <w:rFonts w:ascii="Calibri" w:eastAsia="Calibri" w:hAnsi="Calibri" w:cs="Calibri" w:hint="default"/>
          <w:i/>
          <w:color w:val="231F20"/>
          <w:spacing w:val="1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2</w:t>
      </w:r>
      <w:r>
        <w:rPr>
          <w:color w:val="231F20"/>
          <w:spacing w:val="-98"/>
          <w:w w:val="102"/>
        </w:rPr>
        <w:t>，</w:t>
      </w:r>
      <w:r>
        <w:rPr>
          <w:color w:val="231F20"/>
          <w:w w:val="102"/>
        </w:rPr>
        <w:t>那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么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能说明力的作用效果跟力的方向有关的</w:t>
      </w:r>
      <w:r>
        <w:rPr>
          <w:color w:val="231F20"/>
          <w:w w:val="102"/>
        </w:rPr>
        <w:t>是</w:t>
      </w:r>
    </w:p>
    <w:p>
      <w:pPr>
        <w:spacing w:before="7" w:line="240" w:lineRule="auto"/>
        <w:ind w:right="0"/>
        <w:rPr>
          <w:rFonts w:ascii="Arial Unicode MS" w:eastAsia="Arial Unicode MS" w:hAnsi="Arial Unicode MS" w:cs="Arial Unicode MS" w:hint="default"/>
          <w:sz w:val="7"/>
          <w:szCs w:val="7"/>
        </w:rPr>
      </w:pPr>
    </w:p>
    <w:p>
      <w:pPr>
        <w:pStyle w:val="BodyText"/>
        <w:tabs>
          <w:tab w:val="left" w:pos="2733"/>
          <w:tab w:val="left" w:pos="4437"/>
          <w:tab w:val="left" w:pos="6491"/>
        </w:tabs>
        <w:spacing w:line="240" w:lineRule="auto"/>
        <w:ind w:left="669" w:right="0"/>
        <w:jc w:val="left"/>
      </w:pPr>
      <w:r>
        <w:pict>
          <v:group id="_x0000_i1056" style="width:66.7pt;height:62.8pt;mso-position-horizontal-relative:char;mso-position-vertical-relative:line" coordorigin="0,0" coordsize="1334,1256">
            <v:group id="_x0000_s1057" style="width:860;height:2;left:468;position:absolute;top:1192" coordorigin="468,1192" coordsize="860,2">
              <v:shape id="_x0000_s1058" style="width:860;height:2;left:468;position:absolute;top:1192" coordorigin="468,1192" coordsize="860,0" path="m468,1192l1328,1192e" filled="f" stroked="t" strokecolor="#231f20" strokeweight="0.57pt">
                <v:path arrowok="t"/>
              </v:shape>
            </v:group>
            <v:group id="_x0000_s1059" style="width:23;height:61;left:505;position:absolute;top:1189" coordorigin="505,1189" coordsize="23,61">
              <v:shape id="_x0000_s1060" style="width:23;height:61;left:505;position:absolute;top:1189" coordorigin="505,1189" coordsize="23,61" path="m528,1189l505,1249e" filled="f" stroked="t" strokecolor="#231f20" strokeweight="0.57pt">
                <v:path arrowok="t"/>
              </v:shape>
            </v:group>
            <v:group id="_x0000_s1061" style="width:23;height:61;left:919;position:absolute;top:1189" coordorigin="919,1189" coordsize="23,61">
              <v:shape id="_x0000_s1062" style="width:23;height:61;left:919;position:absolute;top:1189" coordorigin="919,1189" coordsize="23,61" path="m942,1189l919,1249e" filled="f" stroked="t" strokecolor="#231f20" strokeweight="0.57pt">
                <v:path arrowok="t"/>
              </v:shape>
            </v:group>
            <v:group id="_x0000_s1063" style="width:23;height:61;left:564;position:absolute;top:1189" coordorigin="564,1189" coordsize="23,61">
              <v:shape id="_x0000_s1064" style="width:23;height:61;left:564;position:absolute;top:1189" coordorigin="564,1189" coordsize="23,61" path="m587,1189l564,1249e" filled="f" stroked="t" strokecolor="#231f20" strokeweight="0.57pt">
                <v:path arrowok="t"/>
              </v:shape>
            </v:group>
            <v:group id="_x0000_s1065" style="width:23;height:61;left:978;position:absolute;top:1189" coordorigin="978,1189" coordsize="23,61">
              <v:shape id="_x0000_s1066" style="width:23;height:61;left:978;position:absolute;top:1189" coordorigin="978,1189" coordsize="23,61" path="m1001,1189l978,1249e" filled="f" stroked="t" strokecolor="#231f20" strokeweight="0.57pt">
                <v:path arrowok="t"/>
              </v:shape>
            </v:group>
            <v:group id="_x0000_s1067" style="width:23;height:61;left:623;position:absolute;top:1189" coordorigin="623,1189" coordsize="23,61">
              <v:shape id="_x0000_s1068" style="width:23;height:61;left:623;position:absolute;top:1189" coordorigin="623,1189" coordsize="23,61" path="m646,1189l623,1249e" filled="f" stroked="t" strokecolor="#231f20" strokeweight="0.57pt">
                <v:path arrowok="t"/>
              </v:shape>
            </v:group>
            <v:group id="_x0000_s1069" style="width:23;height:61;left:1037;position:absolute;top:1189" coordorigin="1037,1189" coordsize="23,61">
              <v:shape id="_x0000_s1070" style="width:23;height:61;left:1037;position:absolute;top:1189" coordorigin="1037,1189" coordsize="23,61" path="m1060,1189l1037,1249e" filled="f" stroked="t" strokecolor="#231f20" strokeweight="0.57pt">
                <v:path arrowok="t"/>
              </v:shape>
            </v:group>
            <v:group id="_x0000_s1071" style="width:23;height:61;left:682;position:absolute;top:1189" coordorigin="682,1189" coordsize="23,61">
              <v:shape id="_x0000_s1072" style="width:23;height:61;left:682;position:absolute;top:1189" coordorigin="682,1189" coordsize="23,61" path="m705,1189l682,1249e" filled="f" stroked="t" strokecolor="#231f20" strokeweight="0.57pt">
                <v:path arrowok="t"/>
              </v:shape>
            </v:group>
            <v:group id="_x0000_s1073" style="width:23;height:61;left:1096;position:absolute;top:1189" coordorigin="1096,1189" coordsize="23,61">
              <v:shape id="_x0000_s1074" style="width:23;height:61;left:1096;position:absolute;top:1189" coordorigin="1096,1189" coordsize="23,61" path="m1119,1189l1096,1249e" filled="f" stroked="t" strokecolor="#231f20" strokeweight="0.57pt">
                <v:path arrowok="t"/>
              </v:shape>
            </v:group>
            <v:group id="_x0000_s1075" style="width:23;height:61;left:741;position:absolute;top:1189" coordorigin="741,1189" coordsize="23,61">
              <v:shape id="_x0000_s1076" style="width:23;height:61;left:741;position:absolute;top:1189" coordorigin="741,1189" coordsize="23,61" path="m764,1189l741,1249e" filled="f" stroked="t" strokecolor="#231f20" strokeweight="0.57pt">
                <v:path arrowok="t"/>
              </v:shape>
            </v:group>
            <v:group id="_x0000_s1077" style="width:23;height:61;left:1155;position:absolute;top:1189" coordorigin="1155,1189" coordsize="23,61">
              <v:shape id="_x0000_s1078" style="width:23;height:61;left:1155;position:absolute;top:1189" coordorigin="1155,1189" coordsize="23,61" path="m1178,1189l1155,1249e" filled="f" stroked="t" strokecolor="#231f20" strokeweight="0.57pt">
                <v:path arrowok="t"/>
              </v:shape>
            </v:group>
            <v:group id="_x0000_s1079" style="width:23;height:61;left:800;position:absolute;top:1189" coordorigin="800,1189" coordsize="23,61">
              <v:shape id="_x0000_s1080" style="width:23;height:61;left:800;position:absolute;top:1189" coordorigin="800,1189" coordsize="23,61" path="m823,1189l800,1249e" filled="f" stroked="t" strokecolor="#231f20" strokeweight="0.57pt">
                <v:path arrowok="t"/>
              </v:shape>
            </v:group>
            <v:group id="_x0000_s1081" style="width:23;height:61;left:1214;position:absolute;top:1189" coordorigin="1214,1189" coordsize="23,61">
              <v:shape id="_x0000_s1082" style="width:23;height:61;left:1214;position:absolute;top:1189" coordorigin="1214,1189" coordsize="23,61" path="m1237,1189l1214,1249e" filled="f" stroked="t" strokecolor="#231f20" strokeweight="0.57pt">
                <v:path arrowok="t"/>
              </v:shape>
            </v:group>
            <v:group id="_x0000_s1083" style="width:23;height:61;left:860;position:absolute;top:1189" coordorigin="860,1189" coordsize="23,61">
              <v:shape id="_x0000_s1084" style="width:23;height:61;left:860;position:absolute;top:1189" coordorigin="860,1189" coordsize="23,61" path="m883,1189l860,1249e" filled="f" stroked="t" strokecolor="#231f20" strokeweight="0.57pt">
                <v:path arrowok="t"/>
              </v:shape>
            </v:group>
            <v:group id="_x0000_s1085" style="width:23;height:61;left:1273;position:absolute;top:1189" coordorigin="1273,1189" coordsize="23,61">
              <v:shape id="_x0000_s1086" style="width:23;height:61;left:1273;position:absolute;top:1189" coordorigin="1273,1189" coordsize="23,61" path="m1296,1189l1273,1249e" filled="f" stroked="t" strokecolor="#231f20" strokeweight="0.57pt">
                <v:path arrowok="t"/>
              </v:shape>
            </v:group>
            <v:group id="_x0000_s1087" style="width:288;height:288;left:756;position:absolute;top:905" coordorigin="756,905" coordsize="288,288">
              <v:shape id="_x0000_s1088" style="width:288;height:288;left:756;position:absolute;top:905" coordorigin="756,905" coordsize="288,288" path="m756,905l1044,905,1044,1193,756,1193,756,905xe" filled="f" stroked="t" strokecolor="#231f20" strokeweight="0.57pt">
                <v:path arrowok="t"/>
              </v:shape>
            </v:group>
            <v:group id="_x0000_s1089" style="width:12;height:2;left:893;position:absolute;top:893" coordorigin="893,893" coordsize="12,2">
              <v:shape id="_x0000_s1090" style="width:12;height:2;left:893;position:absolute;top:893" coordorigin="893,893" coordsize="12,0" path="m893,893l904,893e" filled="f" stroked="t" strokecolor="#231f20" strokeweight="0.86pt">
                <v:path arrowok="t"/>
              </v:shape>
            </v:group>
            <v:group id="_x0000_s1091" style="width:2;height:35;left:898;position:absolute;top:816" coordorigin="898,816" coordsize="2,35">
              <v:shape id="_x0000_s1092" style="width:2;height:35;left:898;position:absolute;top:816" coordorigin="898,816" coordsize="0,35" path="m898,850l898,816e" filled="f" stroked="t" strokecolor="#231f20" strokeweight="0.57pt">
                <v:path arrowok="t"/>
              </v:shape>
            </v:group>
            <v:group id="_x0000_s1093" style="width:2;height:35;left:898;position:absolute;top:747" coordorigin="898,747" coordsize="2,35">
              <v:shape id="_x0000_s1094" style="width:2;height:35;left:898;position:absolute;top:747" coordorigin="898,747" coordsize="0,35" path="m898,781l898,747e" filled="f" stroked="t" strokecolor="#231f20" strokeweight="0.57pt">
                <v:path arrowok="t"/>
              </v:shape>
            </v:group>
            <v:group id="_x0000_s1095" style="width:2;height:35;left:898;position:absolute;top:678" coordorigin="898,678" coordsize="2,35">
              <v:shape id="_x0000_s1096" style="width:2;height:35;left:898;position:absolute;top:678" coordorigin="898,678" coordsize="0,35" path="m898,712l898,678e" filled="f" stroked="t" strokecolor="#231f20" strokeweight="0.57pt">
                <v:path arrowok="t"/>
              </v:shape>
            </v:group>
            <v:group id="_x0000_s1097" style="width:2;height:35;left:898;position:absolute;top:609" coordorigin="898,609" coordsize="2,35">
              <v:shape id="_x0000_s1098" style="width:2;height:35;left:898;position:absolute;top:609" coordorigin="898,609" coordsize="0,35" path="m898,644l898,609e" filled="f" stroked="t" strokecolor="#231f20" strokeweight="0.57pt">
                <v:path arrowok="t"/>
              </v:shape>
            </v:group>
            <v:group id="_x0000_s1099" style="width:2;height:35;left:898;position:absolute;top:540" coordorigin="898,540" coordsize="2,35">
              <v:shape id="_x0000_s1100" style="width:2;height:35;left:898;position:absolute;top:540" coordorigin="898,540" coordsize="0,35" path="m898,575l898,540e" filled="f" stroked="t" strokecolor="#231f20" strokeweight="0.57pt">
                <v:path arrowok="t"/>
              </v:shape>
            </v:group>
            <v:group id="_x0000_s1101" style="width:2;height:35;left:898;position:absolute;top:471" coordorigin="898,471" coordsize="2,35">
              <v:shape id="_x0000_s1102" style="width:2;height:35;left:898;position:absolute;top:471" coordorigin="898,471" coordsize="0,35" path="m898,506l898,471e" filled="f" stroked="t" strokecolor="#231f20" strokeweight="0.57pt">
                <v:path arrowok="t"/>
              </v:shape>
            </v:group>
            <v:group id="_x0000_s1103" style="width:2;height:35;left:898;position:absolute;top:403" coordorigin="898,403" coordsize="2,35">
              <v:shape id="_x0000_s1104" style="width:2;height:35;left:898;position:absolute;top:403" coordorigin="898,403" coordsize="0,35" path="m898,437l898,403e" filled="f" stroked="t" strokecolor="#231f20" strokeweight="0.57pt">
                <v:path arrowok="t"/>
              </v:shape>
            </v:group>
            <v:group id="_x0000_s1105" style="width:2;height:35;left:898;position:absolute;top:334" coordorigin="898,334" coordsize="2,35">
              <v:shape id="_x0000_s1106" style="width:2;height:35;left:898;position:absolute;top:334" coordorigin="898,334" coordsize="0,35" path="m898,368l898,334e" filled="f" stroked="t" strokecolor="#231f20" strokeweight="0.57pt">
                <v:path arrowok="t"/>
              </v:shape>
            </v:group>
            <v:group id="_x0000_s1107" style="width:2;height:35;left:898;position:absolute;top:265" coordorigin="898,265" coordsize="2,35">
              <v:shape id="_x0000_s1108" style="width:2;height:35;left:898;position:absolute;top:265" coordorigin="898,265" coordsize="0,35" path="m898,299l898,265e" filled="f" stroked="t" strokecolor="#231f20" strokeweight="0.57pt">
                <v:path arrowok="t"/>
              </v:shape>
            </v:group>
            <v:group id="_x0000_s1109" style="width:2;height:35;left:898;position:absolute;top:196" coordorigin="898,196" coordsize="2,35">
              <v:shape id="_x0000_s1110" style="width:2;height:35;left:898;position:absolute;top:196" coordorigin="898,196" coordsize="0,35" path="m898,231l898,196e" filled="f" stroked="t" strokecolor="#231f20" strokeweight="0.57pt">
                <v:path arrowok="t"/>
              </v:shape>
            </v:group>
            <v:group id="_x0000_s1111" style="width:2;height:35;left:898;position:absolute;top:127" coordorigin="898,127" coordsize="2,35">
              <v:shape id="_x0000_s1112" style="width:2;height:35;left:898;position:absolute;top:127" coordorigin="898,127" coordsize="0,35" path="m898,162l898,127e" filled="f" stroked="t" strokecolor="#231f20" strokeweight="0.57pt">
                <v:path arrowok="t"/>
              </v:shape>
            </v:group>
            <v:group id="_x0000_s1113" style="width:2;height:35;left:898;position:absolute;top:59" coordorigin="898,59" coordsize="2,35">
              <v:shape id="_x0000_s1114" style="width:2;height:35;left:898;position:absolute;top:59" coordorigin="898,59" coordsize="0,35" path="m898,93l898,59e" filled="f" stroked="t" strokecolor="#231f20" strokeweight="0.57pt">
                <v:path arrowok="t"/>
              </v:shape>
            </v:group>
            <v:group id="_x0000_s1115" style="width:12;height:2;left:893;position:absolute;top:15" coordorigin="893,15" coordsize="12,2">
              <v:shape id="_x0000_s1116" style="width:12;height:2;left:893;position:absolute;top:15" coordorigin="893,15" coordsize="12,0" path="m893,15l904,15e" filled="f" stroked="t" strokecolor="#231f20" strokeweight="0.86pt">
                <v:path arrowok="t"/>
              </v:shape>
            </v:group>
            <v:group id="_x0000_s1117" style="width:84;height:84;left:18;position:absolute" coordorigin="18,0" coordsize="84,84">
              <v:shape id="_x0000_s1118" style="width:84;height:84;left:18;position:absolute" coordorigin="18,0" coordsize="84,84" path="m101,l18,42,101,83,74,59,65,42,74,25,101,xe" filled="t" fillcolor="#231f20" stroked="f">
                <v:fill type="solid"/>
                <v:path arrowok="t"/>
              </v:shape>
            </v:group>
            <v:group id="_x0000_s1119" style="width:440;height:2;left:53;position:absolute;top:42" coordorigin="53,42" coordsize="440,2">
              <v:shape id="_x0000_s1120" style="width:440;height:2;left:53;position:absolute;top:42" coordorigin="53,42" coordsize="440,0" path="m493,42l53,42e" filled="f" stroked="t" strokecolor="#231f20" strokeweight="0.59pt">
                <v:path arrowok="t"/>
              </v:shape>
            </v:group>
            <v:group id="_x0000_s1121" style="width:405;height:862;left:491;position:absolute;top:41" coordorigin="491,41" coordsize="405,862">
              <v:shape id="_x0000_s1122" style="width:405;height:862;left:491;position:absolute;top:41" coordorigin="491,41" coordsize="405,862" path="m491,41l546,89,626,173,672,231,719,298,765,375,807,462,843,558,872,664,890,779,895,903e" filled="f" stroked="t" strokecolor="#231f20" strokeweight="0.57pt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123" type="#_x0000_t202" style="width:107;height:176;position:absolute;top:107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35"/>
                          <w:sz w:val="17"/>
                        </w:rPr>
                        <w:t>F</w:t>
                      </w:r>
                    </w:p>
                  </w:txbxContent>
                </v:textbox>
              </v:shape>
              <v:shape id="_x0000_s1124" type="#_x0000_t202" style="width:46;height:91;left:108;position:absolute;top:230" filled="f" stroked="f">
                <v:textbox inset="0,0,0,0">
                  <w:txbxContent>
                    <w:p>
                      <w:pPr>
                        <w:spacing w:before="0" w:line="76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9"/>
                          <w:szCs w:val="9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0"/>
                          <w:sz w:val="9"/>
                        </w:rPr>
                        <w:t>1</w:t>
                      </w:r>
                    </w:p>
                  </w:txbxContent>
                </v:textbox>
              </v:shape>
            </v:group>
            <w10:wrap type="none"/>
          </v:group>
        </w:pict>
      </w:r>
      <w:r>
        <w:tab/>
      </w:r>
      <w:r>
        <w:pict>
          <v:group id="_x0000_i1125" style="width:49.1pt;height:63pt;mso-position-horizontal-relative:char;mso-position-vertical-relative:line" coordorigin="0,0" coordsize="982,1260">
            <v:group id="_x0000_s1126" style="width:860;height:2;left:116;position:absolute;top:1197" coordorigin="116,1197" coordsize="860,2">
              <v:shape id="_x0000_s1127" style="width:860;height:2;left:116;position:absolute;top:1197" coordorigin="116,1197" coordsize="860,0" path="m116,1197l976,1197e" filled="f" stroked="t" strokecolor="#231f20" strokeweight="0.57pt">
                <v:path arrowok="t"/>
              </v:shape>
            </v:group>
            <v:group id="_x0000_s1128" style="width:23;height:61;left:153;position:absolute;top:1194" coordorigin="153,1194" coordsize="23,61">
              <v:shape id="_x0000_s1129" style="width:23;height:61;left:153;position:absolute;top:1194" coordorigin="153,1194" coordsize="23,61" path="m176,1194l153,1254e" filled="f" stroked="t" strokecolor="#231f20" strokeweight="0.57pt">
                <v:path arrowok="t"/>
              </v:shape>
            </v:group>
            <v:group id="_x0000_s1130" style="width:23;height:61;left:567;position:absolute;top:1194" coordorigin="567,1194" coordsize="23,61">
              <v:shape id="_x0000_s1131" style="width:23;height:61;left:567;position:absolute;top:1194" coordorigin="567,1194" coordsize="23,61" path="m590,1194l567,1254e" filled="f" stroked="t" strokecolor="#231f20" strokeweight="0.57pt">
                <v:path arrowok="t"/>
              </v:shape>
            </v:group>
            <v:group id="_x0000_s1132" style="width:23;height:61;left:212;position:absolute;top:1194" coordorigin="212,1194" coordsize="23,61">
              <v:shape id="_x0000_s1133" style="width:23;height:61;left:212;position:absolute;top:1194" coordorigin="212,1194" coordsize="23,61" path="m235,1194l212,1254e" filled="f" stroked="t" strokecolor="#231f20" strokeweight="0.57pt">
                <v:path arrowok="t"/>
              </v:shape>
            </v:group>
            <v:group id="_x0000_s1134" style="width:23;height:61;left:626;position:absolute;top:1194" coordorigin="626,1194" coordsize="23,61">
              <v:shape id="_x0000_s1135" style="width:23;height:61;left:626;position:absolute;top:1194" coordorigin="626,1194" coordsize="23,61" path="m649,1194l626,1254e" filled="f" stroked="t" strokecolor="#231f20" strokeweight="0.57pt">
                <v:path arrowok="t"/>
              </v:shape>
            </v:group>
            <v:group id="_x0000_s1136" style="width:23;height:61;left:271;position:absolute;top:1194" coordorigin="271,1194" coordsize="23,61">
              <v:shape id="_x0000_s1137" style="width:23;height:61;left:271;position:absolute;top:1194" coordorigin="271,1194" coordsize="23,61" path="m294,1194l271,1254e" filled="f" stroked="t" strokecolor="#231f20" strokeweight="0.57pt">
                <v:path arrowok="t"/>
              </v:shape>
            </v:group>
            <v:group id="_x0000_s1138" style="width:23;height:61;left:685;position:absolute;top:1194" coordorigin="685,1194" coordsize="23,61">
              <v:shape id="_x0000_s1139" style="width:23;height:61;left:685;position:absolute;top:1194" coordorigin="685,1194" coordsize="23,61" path="m708,1194l685,1254e" filled="f" stroked="t" strokecolor="#231f20" strokeweight="0.57pt">
                <v:path arrowok="t"/>
              </v:shape>
            </v:group>
            <v:group id="_x0000_s1140" style="width:23;height:61;left:331;position:absolute;top:1194" coordorigin="331,1194" coordsize="23,61">
              <v:shape id="_x0000_s1141" style="width:23;height:61;left:331;position:absolute;top:1194" coordorigin="331,1194" coordsize="23,61" path="m353,1194l331,1254e" filled="f" stroked="t" strokecolor="#231f20" strokeweight="0.57pt">
                <v:path arrowok="t"/>
              </v:shape>
            </v:group>
            <v:group id="_x0000_s1142" style="width:23;height:61;left:744;position:absolute;top:1194" coordorigin="744,1194" coordsize="23,61">
              <v:shape id="_x0000_s1143" style="width:23;height:61;left:744;position:absolute;top:1194" coordorigin="744,1194" coordsize="23,61" path="m767,1194l744,1254e" filled="f" stroked="t" strokecolor="#231f20" strokeweight="0.57pt">
                <v:path arrowok="t"/>
              </v:shape>
            </v:group>
            <v:group id="_x0000_s1144" style="width:23;height:61;left:390;position:absolute;top:1194" coordorigin="390,1194" coordsize="23,61">
              <v:shape id="_x0000_s1145" style="width:23;height:61;left:390;position:absolute;top:1194" coordorigin="390,1194" coordsize="23,61" path="m413,1194l390,1254e" filled="f" stroked="t" strokecolor="#231f20" strokeweight="0.57pt">
                <v:path arrowok="t"/>
              </v:shape>
            </v:group>
            <v:group id="_x0000_s1146" style="width:23;height:61;left:803;position:absolute;top:1194" coordorigin="803,1194" coordsize="23,61">
              <v:shape id="_x0000_s1147" style="width:23;height:61;left:803;position:absolute;top:1194" coordorigin="803,1194" coordsize="23,61" path="m826,1194l803,1254e" filled="f" stroked="t" strokecolor="#231f20" strokeweight="0.57pt">
                <v:path arrowok="t"/>
              </v:shape>
            </v:group>
            <v:group id="_x0000_s1148" style="width:23;height:61;left:449;position:absolute;top:1194" coordorigin="449,1194" coordsize="23,61">
              <v:shape id="_x0000_s1149" style="width:23;height:61;left:449;position:absolute;top:1194" coordorigin="449,1194" coordsize="23,61" path="m472,1194l449,1254e" filled="f" stroked="t" strokecolor="#231f20" strokeweight="0.57pt">
                <v:path arrowok="t"/>
              </v:shape>
            </v:group>
            <v:group id="_x0000_s1150" style="width:23;height:61;left:862;position:absolute;top:1194" coordorigin="862,1194" coordsize="23,61">
              <v:shape id="_x0000_s1151" style="width:23;height:61;left:862;position:absolute;top:1194" coordorigin="862,1194" coordsize="23,61" path="m885,1194l862,1254e" filled="f" stroked="t" strokecolor="#231f20" strokeweight="0.57pt">
                <v:path arrowok="t"/>
              </v:shape>
            </v:group>
            <v:group id="_x0000_s1152" style="width:23;height:61;left:508;position:absolute;top:1194" coordorigin="508,1194" coordsize="23,61">
              <v:shape id="_x0000_s1153" style="width:23;height:61;left:508;position:absolute;top:1194" coordorigin="508,1194" coordsize="23,61" path="m531,1194l508,1254e" filled="f" stroked="t" strokecolor="#231f20" strokeweight="0.57pt">
                <v:path arrowok="t"/>
              </v:shape>
            </v:group>
            <v:group id="_x0000_s1154" style="width:23;height:61;left:922;position:absolute;top:1194" coordorigin="922,1194" coordsize="23,61">
              <v:shape id="_x0000_s1155" style="width:23;height:61;left:922;position:absolute;top:1194" coordorigin="922,1194" coordsize="23,61" path="m945,1194l922,1254e" filled="f" stroked="t" strokecolor="#231f20" strokeweight="0.57pt">
                <v:path arrowok="t"/>
              </v:shape>
            </v:group>
            <v:group id="_x0000_s1156" style="width:288;height:288;left:404;position:absolute;top:909" coordorigin="404,909" coordsize="288,288">
              <v:shape id="_x0000_s1157" style="width:288;height:288;left:404;position:absolute;top:909" coordorigin="404,909" coordsize="288,288" path="m404,909l692,909,692,1197,404,1197,404,909xe" filled="f" stroked="t" strokecolor="#231f20" strokeweight="0.57pt">
                <v:path arrowok="t"/>
              </v:shape>
            </v:group>
            <v:group id="_x0000_s1158" style="width:12;height:2;left:541;position:absolute;top:897" coordorigin="541,897" coordsize="12,2">
              <v:shape id="_x0000_s1159" style="width:12;height:2;left:541;position:absolute;top:897" coordorigin="541,897" coordsize="12,0" path="m541,897l552,897e" filled="f" stroked="t" strokecolor="#231f20" strokeweight="0.86pt">
                <v:path arrowok="t"/>
              </v:shape>
            </v:group>
            <v:group id="_x0000_s1160" style="width:2;height:35;left:546;position:absolute;top:820" coordorigin="546,820" coordsize="2,35">
              <v:shape id="_x0000_s1161" style="width:2;height:35;left:546;position:absolute;top:820" coordorigin="546,820" coordsize="0,35" path="m546,854l546,820e" filled="f" stroked="t" strokecolor="#231f20" strokeweight="0.57pt">
                <v:path arrowok="t"/>
              </v:shape>
            </v:group>
            <v:group id="_x0000_s1162" style="width:2;height:35;left:546;position:absolute;top:751" coordorigin="546,751" coordsize="2,35">
              <v:shape id="_x0000_s1163" style="width:2;height:35;left:546;position:absolute;top:751" coordorigin="546,751" coordsize="0,35" path="m546,786l546,751e" filled="f" stroked="t" strokecolor="#231f20" strokeweight="0.57pt">
                <v:path arrowok="t"/>
              </v:shape>
            </v:group>
            <v:group id="_x0000_s1164" style="width:2;height:35;left:546;position:absolute;top:682" coordorigin="546,682" coordsize="2,35">
              <v:shape id="_x0000_s1165" style="width:2;height:35;left:546;position:absolute;top:682" coordorigin="546,682" coordsize="0,35" path="m546,717l546,682e" filled="f" stroked="t" strokecolor="#231f20" strokeweight="0.57pt">
                <v:path arrowok="t"/>
              </v:shape>
            </v:group>
            <v:group id="_x0000_s1166" style="width:2;height:35;left:546;position:absolute;top:613" coordorigin="546,613" coordsize="2,35">
              <v:shape id="_x0000_s1167" style="width:2;height:35;left:546;position:absolute;top:613" coordorigin="546,613" coordsize="0,35" path="m546,648l546,613e" filled="f" stroked="t" strokecolor="#231f20" strokeweight="0.57pt">
                <v:path arrowok="t"/>
              </v:shape>
            </v:group>
            <v:group id="_x0000_s1168" style="width:2;height:35;left:546;position:absolute;top:545" coordorigin="546,545" coordsize="2,35">
              <v:shape id="_x0000_s1169" style="width:2;height:35;left:546;position:absolute;top:545" coordorigin="546,545" coordsize="0,35" path="m546,579l546,545e" filled="f" stroked="t" strokecolor="#231f20" strokeweight="0.57pt">
                <v:path arrowok="t"/>
              </v:shape>
            </v:group>
            <v:group id="_x0000_s1170" style="width:2;height:35;left:546;position:absolute;top:476" coordorigin="546,476" coordsize="2,35">
              <v:shape id="_x0000_s1171" style="width:2;height:35;left:546;position:absolute;top:476" coordorigin="546,476" coordsize="0,35" path="m546,510l546,476e" filled="f" stroked="t" strokecolor="#231f20" strokeweight="0.57pt">
                <v:path arrowok="t"/>
              </v:shape>
            </v:group>
            <v:group id="_x0000_s1172" style="width:2;height:35;left:546;position:absolute;top:407" coordorigin="546,407" coordsize="2,35">
              <v:shape id="_x0000_s1173" style="width:2;height:35;left:546;position:absolute;top:407" coordorigin="546,407" coordsize="0,35" path="m546,441l546,407e" filled="f" stroked="t" strokecolor="#231f20" strokeweight="0.57pt">
                <v:path arrowok="t"/>
              </v:shape>
            </v:group>
            <v:group id="_x0000_s1174" style="width:2;height:35;left:546;position:absolute;top:338" coordorigin="546,338" coordsize="2,35">
              <v:shape id="_x0000_s1175" style="width:2;height:35;left:546;position:absolute;top:338" coordorigin="546,338" coordsize="0,35" path="m546,373l546,338e" filled="f" stroked="t" strokecolor="#231f20" strokeweight="0.57pt">
                <v:path arrowok="t"/>
              </v:shape>
            </v:group>
            <v:group id="_x0000_s1176" style="width:2;height:35;left:546;position:absolute;top:269" coordorigin="546,269" coordsize="2,35">
              <v:shape id="_x0000_s1177" style="width:2;height:35;left:546;position:absolute;top:269" coordorigin="546,269" coordsize="0,35" path="m546,304l546,269e" filled="f" stroked="t" strokecolor="#231f20" strokeweight="0.57pt">
                <v:path arrowok="t"/>
              </v:shape>
            </v:group>
            <v:group id="_x0000_s1178" style="width:2;height:35;left:546;position:absolute;top:200" coordorigin="546,200" coordsize="2,35">
              <v:shape id="_x0000_s1179" style="width:2;height:35;left:546;position:absolute;top:200" coordorigin="546,200" coordsize="0,35" path="m546,235l546,200e" filled="f" stroked="t" strokecolor="#231f20" strokeweight="0.57pt">
                <v:path arrowok="t"/>
              </v:shape>
            </v:group>
            <v:group id="_x0000_s1180" style="width:2;height:35;left:546;position:absolute;top:132" coordorigin="546,132" coordsize="2,35">
              <v:shape id="_x0000_s1181" style="width:2;height:35;left:546;position:absolute;top:132" coordorigin="546,132" coordsize="0,35" path="m546,166l546,132e" filled="f" stroked="t" strokecolor="#231f20" strokeweight="0.57pt">
                <v:path arrowok="t"/>
              </v:shape>
            </v:group>
            <v:group id="_x0000_s1182" style="width:2;height:35;left:546;position:absolute;top:63" coordorigin="546,63" coordsize="2,35">
              <v:shape id="_x0000_s1183" style="width:2;height:35;left:546;position:absolute;top:63" coordorigin="546,63" coordsize="0,35" path="m546,97l546,63e" filled="f" stroked="t" strokecolor="#231f20" strokeweight="0.57pt">
                <v:path arrowok="t"/>
              </v:shape>
            </v:group>
            <v:group id="_x0000_s1184" style="width:12;height:2;left:541;position:absolute;top:20" coordorigin="541,20" coordsize="12,2">
              <v:shape id="_x0000_s1185" style="width:12;height:2;left:541;position:absolute;top:20" coordorigin="541,20" coordsize="12,0" path="m541,20l552,20e" filled="f" stroked="t" strokecolor="#231f20" strokeweight="0.86pt">
                <v:path arrowok="t"/>
              </v:shape>
            </v:group>
            <v:group id="_x0000_s1186" style="width:84;height:84;left:15;position:absolute" coordorigin="15,0" coordsize="84,84">
              <v:shape id="_x0000_s1187" style="width:84;height:84;left:15;position:absolute" coordorigin="15,0" coordsize="84,84" path="m98,l15,42,98,83,71,59,62,42,71,25,98,xe" filled="t" fillcolor="#231f20" stroked="f">
                <v:fill type="solid"/>
                <v:path arrowok="t"/>
              </v:shape>
            </v:group>
            <v:group id="_x0000_s1188" style="width:264;height:2;left:50;position:absolute;top:42" coordorigin="50,42" coordsize="264,2">
              <v:shape id="_x0000_s1189" style="width:264;height:2;left:50;position:absolute;top:42" coordorigin="50,42" coordsize="264,0" path="m314,42l50,42e" filled="f" stroked="t" strokecolor="#231f20" strokeweight="0.59pt">
                <v:path arrowok="t"/>
              </v:shape>
            </v:group>
            <v:group id="_x0000_s1190" style="width:232;height:869;left:312;position:absolute;top:38" coordorigin="312,38" coordsize="232,869">
              <v:shape id="_x0000_s1191" style="width:232;height:869;left:312;position:absolute;top:38" coordorigin="312,38" coordsize="232,869" path="m312,38l349,96,401,196,430,264,459,343,486,434,510,536,529,649,540,773,544,907e" filled="f" stroked="t" strokecolor="#231f20" strokeweight="0.57pt">
                <v:path arrowok="t"/>
              </v:shape>
              <v:shape id="_x0000_s1192" type="#_x0000_t202" style="width:107;height:176;position:absolute;top:106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35"/>
                          <w:sz w:val="17"/>
                        </w:rPr>
                        <w:t>F</w:t>
                      </w:r>
                    </w:p>
                  </w:txbxContent>
                </v:textbox>
              </v:shape>
              <v:shape id="_x0000_s1193" type="#_x0000_t202" style="width:46;height:91;left:108;position:absolute;top:229" filled="f" stroked="f">
                <v:textbox inset="0,0,0,0">
                  <w:txbxContent>
                    <w:p>
                      <w:pPr>
                        <w:spacing w:before="0" w:line="76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9"/>
                          <w:szCs w:val="9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0"/>
                          <w:sz w:val="9"/>
                        </w:rPr>
                        <w:t>2</w:t>
                      </w:r>
                    </w:p>
                  </w:txbxContent>
                </v:textbox>
              </v:shape>
            </v:group>
            <w10:wrap type="none"/>
          </v:group>
        </w:pict>
      </w:r>
      <w:r>
        <w:tab/>
      </w:r>
      <w:r>
        <w:pict>
          <v:group id="_x0000_i1194" style="width:66pt;height:62.8pt;mso-position-horizontal-relative:char;mso-position-vertical-relative:line" coordorigin="0,0" coordsize="1320,1256">
            <v:group id="_x0000_s1195" style="width:860;height:2;left:6;position:absolute;top:1192" coordorigin="6,1192" coordsize="860,2">
              <v:shape id="_x0000_s1196" style="width:860;height:2;left:6;position:absolute;top:1192" coordorigin="6,1192" coordsize="860,0" path="m866,1192l6,1192e" filled="f" stroked="t" strokecolor="#231f20" strokeweight="0.57pt">
                <v:path arrowok="t"/>
              </v:shape>
            </v:group>
            <v:group id="_x0000_s1197" style="width:23;height:61;left:806;position:absolute;top:1189" coordorigin="806,1189" coordsize="23,61">
              <v:shape id="_x0000_s1198" style="width:23;height:61;left:806;position:absolute;top:1189" coordorigin="806,1189" coordsize="23,61" path="m806,1189l829,1249e" filled="f" stroked="t" strokecolor="#231f20" strokeweight="0.57pt">
                <v:path arrowok="t"/>
              </v:shape>
            </v:group>
            <v:group id="_x0000_s1199" style="width:23;height:61;left:392;position:absolute;top:1189" coordorigin="392,1189" coordsize="23,61">
              <v:shape id="_x0000_s1200" style="width:23;height:61;left:392;position:absolute;top:1189" coordorigin="392,1189" coordsize="23,61" path="m392,1189l415,1249e" filled="f" stroked="t" strokecolor="#231f20" strokeweight="0.57pt">
                <v:path arrowok="t"/>
              </v:shape>
            </v:group>
            <v:group id="_x0000_s1201" style="width:23;height:61;left:747;position:absolute;top:1189" coordorigin="747,1189" coordsize="23,61">
              <v:shape id="_x0000_s1202" style="width:23;height:61;left:747;position:absolute;top:1189" coordorigin="747,1189" coordsize="23,61" path="m747,1189l770,1249e" filled="f" stroked="t" strokecolor="#231f20" strokeweight="0.57pt">
                <v:path arrowok="t"/>
              </v:shape>
            </v:group>
            <v:group id="_x0000_s1203" style="width:23;height:61;left:333;position:absolute;top:1189" coordorigin="333,1189" coordsize="23,61">
              <v:shape id="_x0000_s1204" style="width:23;height:61;left:333;position:absolute;top:1189" coordorigin="333,1189" coordsize="23,61" path="m333,1189l356,1249e" filled="f" stroked="t" strokecolor="#231f20" strokeweight="0.57pt">
                <v:path arrowok="t"/>
              </v:shape>
            </v:group>
            <v:group id="_x0000_s1205" style="width:23;height:61;left:688;position:absolute;top:1189" coordorigin="688,1189" coordsize="23,61">
              <v:shape id="_x0000_s1206" style="width:23;height:61;left:688;position:absolute;top:1189" coordorigin="688,1189" coordsize="23,61" path="m688,1189l710,1249e" filled="f" stroked="t" strokecolor="#231f20" strokeweight="0.57pt">
                <v:path arrowok="t"/>
              </v:shape>
            </v:group>
            <v:group id="_x0000_s1207" style="width:23;height:61;left:274;position:absolute;top:1189" coordorigin="274,1189" coordsize="23,61">
              <v:shape id="_x0000_s1208" style="width:23;height:61;left:274;position:absolute;top:1189" coordorigin="274,1189" coordsize="23,61" path="m274,1189l297,1249e" filled="f" stroked="t" strokecolor="#231f20" strokeweight="0.57pt">
                <v:path arrowok="t"/>
              </v:shape>
            </v:group>
            <v:group id="_x0000_s1209" style="width:23;height:61;left:628;position:absolute;top:1189" coordorigin="628,1189" coordsize="23,61">
              <v:shape id="_x0000_s1210" style="width:23;height:61;left:628;position:absolute;top:1189" coordorigin="628,1189" coordsize="23,61" path="m628,1189l651,1249e" filled="f" stroked="t" strokecolor="#231f20" strokeweight="0.57pt">
                <v:path arrowok="t"/>
              </v:shape>
            </v:group>
            <v:group id="_x0000_s1211" style="width:23;height:61;left:215;position:absolute;top:1189" coordorigin="215,1189" coordsize="23,61">
              <v:shape id="_x0000_s1212" style="width:23;height:61;left:215;position:absolute;top:1189" coordorigin="215,1189" coordsize="23,61" path="m215,1189l238,1249e" filled="f" stroked="t" strokecolor="#231f20" strokeweight="0.57pt">
                <v:path arrowok="t"/>
              </v:shape>
            </v:group>
            <v:group id="_x0000_s1213" style="width:23;height:61;left:569;position:absolute;top:1189" coordorigin="569,1189" coordsize="23,61">
              <v:shape id="_x0000_s1214" style="width:23;height:61;left:569;position:absolute;top:1189" coordorigin="569,1189" coordsize="23,61" path="m569,1189l592,1249e" filled="f" stroked="t" strokecolor="#231f20" strokeweight="0.57pt">
                <v:path arrowok="t"/>
              </v:shape>
            </v:group>
            <v:group id="_x0000_s1215" style="width:23;height:61;left:156;position:absolute;top:1189" coordorigin="156,1189" coordsize="23,61">
              <v:shape id="_x0000_s1216" style="width:23;height:61;left:156;position:absolute;top:1189" coordorigin="156,1189" coordsize="23,61" path="m156,1189l179,1249e" filled="f" stroked="t" strokecolor="#231f20" strokeweight="0.57pt">
                <v:path arrowok="t"/>
              </v:shape>
            </v:group>
            <v:group id="_x0000_s1217" style="width:23;height:61;left:510;position:absolute;top:1189" coordorigin="510,1189" coordsize="23,61">
              <v:shape id="_x0000_s1218" style="width:23;height:61;left:510;position:absolute;top:1189" coordorigin="510,1189" coordsize="23,61" path="m510,1189l533,1249e" filled="f" stroked="t" strokecolor="#231f20" strokeweight="0.57pt">
                <v:path arrowok="t"/>
              </v:shape>
            </v:group>
            <v:group id="_x0000_s1219" style="width:23;height:61;left:96;position:absolute;top:1189" coordorigin="96,1189" coordsize="23,61">
              <v:shape id="_x0000_s1220" style="width:23;height:61;left:96;position:absolute;top:1189" coordorigin="96,1189" coordsize="23,61" path="m96,1189l119,1249e" filled="f" stroked="t" strokecolor="#231f20" strokeweight="0.57pt">
                <v:path arrowok="t"/>
              </v:shape>
            </v:group>
            <v:group id="_x0000_s1221" style="width:23;height:61;left:451;position:absolute;top:1189" coordorigin="451,1189" coordsize="23,61">
              <v:shape id="_x0000_s1222" style="width:23;height:61;left:451;position:absolute;top:1189" coordorigin="451,1189" coordsize="23,61" path="m451,1189l474,1249e" filled="f" stroked="t" strokecolor="#231f20" strokeweight="0.57pt">
                <v:path arrowok="t"/>
              </v:shape>
            </v:group>
            <v:group id="_x0000_s1223" style="width:23;height:61;left:37;position:absolute;top:1189" coordorigin="37,1189" coordsize="23,61">
              <v:shape id="_x0000_s1224" style="width:23;height:61;left:37;position:absolute;top:1189" coordorigin="37,1189" coordsize="23,61" path="m37,1189l60,1249e" filled="f" stroked="t" strokecolor="#231f20" strokeweight="0.57pt">
                <v:path arrowok="t"/>
              </v:shape>
            </v:group>
            <v:group id="_x0000_s1225" style="width:288;height:288;left:290;position:absolute;top:905" coordorigin="290,905" coordsize="288,288">
              <v:shape id="_x0000_s1226" style="width:288;height:288;left:290;position:absolute;top:905" coordorigin="290,905" coordsize="288,288" path="m578,905l290,905,290,1193,578,1193,578,905xe" filled="f" stroked="t" strokecolor="#231f20" strokeweight="0.57pt">
                <v:path arrowok="t"/>
              </v:shape>
            </v:group>
            <v:group id="_x0000_s1227" style="width:12;height:2;left:430;position:absolute;top:893" coordorigin="430,893" coordsize="12,2">
              <v:shape id="_x0000_s1228" style="width:12;height:2;left:430;position:absolute;top:893" coordorigin="430,893" coordsize="12,0" path="m430,893l441,893e" filled="f" stroked="t" strokecolor="#231f20" strokeweight="0.86pt">
                <v:path arrowok="t"/>
              </v:shape>
            </v:group>
            <v:group id="_x0000_s1229" style="width:2;height:35;left:435;position:absolute;top:816" coordorigin="435,816" coordsize="2,35">
              <v:shape id="_x0000_s1230" style="width:2;height:35;left:435;position:absolute;top:816" coordorigin="435,816" coordsize="0,35" path="m435,850l435,816e" filled="f" stroked="t" strokecolor="#231f20" strokeweight="0.57pt">
                <v:path arrowok="t"/>
              </v:shape>
            </v:group>
            <v:group id="_x0000_s1231" style="width:2;height:35;left:435;position:absolute;top:747" coordorigin="435,747" coordsize="2,35">
              <v:shape id="_x0000_s1232" style="width:2;height:35;left:435;position:absolute;top:747" coordorigin="435,747" coordsize="0,35" path="m435,781l435,747e" filled="f" stroked="t" strokecolor="#231f20" strokeweight="0.57pt">
                <v:path arrowok="t"/>
              </v:shape>
            </v:group>
            <v:group id="_x0000_s1233" style="width:2;height:35;left:435;position:absolute;top:678" coordorigin="435,678" coordsize="2,35">
              <v:shape id="_x0000_s1234" style="width:2;height:35;left:435;position:absolute;top:678" coordorigin="435,678" coordsize="0,35" path="m435,712l435,678e" filled="f" stroked="t" strokecolor="#231f20" strokeweight="0.57pt">
                <v:path arrowok="t"/>
              </v:shape>
            </v:group>
            <v:group id="_x0000_s1235" style="width:2;height:35;left:435;position:absolute;top:609" coordorigin="435,609" coordsize="2,35">
              <v:shape id="_x0000_s1236" style="width:2;height:35;left:435;position:absolute;top:609" coordorigin="435,609" coordsize="0,35" path="m435,644l435,609e" filled="f" stroked="t" strokecolor="#231f20" strokeweight="0.57pt">
                <v:path arrowok="t"/>
              </v:shape>
            </v:group>
            <v:group id="_x0000_s1237" style="width:2;height:35;left:435;position:absolute;top:540" coordorigin="435,540" coordsize="2,35">
              <v:shape id="_x0000_s1238" style="width:2;height:35;left:435;position:absolute;top:540" coordorigin="435,540" coordsize="0,35" path="m435,575l435,540e" filled="f" stroked="t" strokecolor="#231f20" strokeweight="0.57pt">
                <v:path arrowok="t"/>
              </v:shape>
            </v:group>
            <v:group id="_x0000_s1239" style="width:2;height:35;left:435;position:absolute;top:471" coordorigin="435,471" coordsize="2,35">
              <v:shape id="_x0000_s1240" style="width:2;height:35;left:435;position:absolute;top:471" coordorigin="435,471" coordsize="0,35" path="m435,506l435,471e" filled="f" stroked="t" strokecolor="#231f20" strokeweight="0.57pt">
                <v:path arrowok="t"/>
              </v:shape>
            </v:group>
            <v:group id="_x0000_s1241" style="width:2;height:35;left:435;position:absolute;top:403" coordorigin="435,403" coordsize="2,35">
              <v:shape id="_x0000_s1242" style="width:2;height:35;left:435;position:absolute;top:403" coordorigin="435,403" coordsize="0,35" path="m435,437l435,403e" filled="f" stroked="t" strokecolor="#231f20" strokeweight="0.57pt">
                <v:path arrowok="t"/>
              </v:shape>
            </v:group>
            <v:group id="_x0000_s1243" style="width:2;height:35;left:435;position:absolute;top:334" coordorigin="435,334" coordsize="2,35">
              <v:shape id="_x0000_s1244" style="width:2;height:35;left:435;position:absolute;top:334" coordorigin="435,334" coordsize="0,35" path="m435,368l435,334e" filled="f" stroked="t" strokecolor="#231f20" strokeweight="0.57pt">
                <v:path arrowok="t"/>
              </v:shape>
            </v:group>
            <v:group id="_x0000_s1245" style="width:2;height:35;left:435;position:absolute;top:265" coordorigin="435,265" coordsize="2,35">
              <v:shape id="_x0000_s1246" style="width:2;height:35;left:435;position:absolute;top:265" coordorigin="435,265" coordsize="0,35" path="m435,299l435,265e" filled="f" stroked="t" strokecolor="#231f20" strokeweight="0.57pt">
                <v:path arrowok="t"/>
              </v:shape>
            </v:group>
            <v:group id="_x0000_s1247" style="width:2;height:35;left:435;position:absolute;top:196" coordorigin="435,196" coordsize="2,35">
              <v:shape id="_x0000_s1248" style="width:2;height:35;left:435;position:absolute;top:196" coordorigin="435,196" coordsize="0,35" path="m435,231l435,196e" filled="f" stroked="t" strokecolor="#231f20" strokeweight="0.57pt">
                <v:path arrowok="t"/>
              </v:shape>
            </v:group>
            <v:group id="_x0000_s1249" style="width:2;height:35;left:435;position:absolute;top:127" coordorigin="435,127" coordsize="2,35">
              <v:shape id="_x0000_s1250" style="width:2;height:35;left:435;position:absolute;top:127" coordorigin="435,127" coordsize="0,35" path="m435,162l435,127e" filled="f" stroked="t" strokecolor="#231f20" strokeweight="0.57pt">
                <v:path arrowok="t"/>
              </v:shape>
            </v:group>
            <v:group id="_x0000_s1251" style="width:2;height:35;left:435;position:absolute;top:59" coordorigin="435,59" coordsize="2,35">
              <v:shape id="_x0000_s1252" style="width:2;height:35;left:435;position:absolute;top:59" coordorigin="435,59" coordsize="0,35" path="m435,93l435,59e" filled="f" stroked="t" strokecolor="#231f20" strokeweight="0.57pt">
                <v:path arrowok="t"/>
              </v:shape>
            </v:group>
            <v:group id="_x0000_s1253" style="width:12;height:2;left:430;position:absolute;top:15" coordorigin="430,15" coordsize="12,2">
              <v:shape id="_x0000_s1254" style="width:12;height:2;left:430;position:absolute;top:15" coordorigin="430,15" coordsize="12,0" path="m430,15l441,15e" filled="f" stroked="t" strokecolor="#231f20" strokeweight="0.86pt">
                <v:path arrowok="t"/>
              </v:shape>
            </v:group>
            <v:group id="_x0000_s1255" style="width:84;height:84;left:1233;position:absolute" coordorigin="1233,0" coordsize="84,84">
              <v:shape id="_x0000_s1256" style="width:84;height:84;left:1233;position:absolute" coordorigin="1233,0" coordsize="84,84" path="m1233,l1259,25,1268,42,1259,59,1233,83,1316,42,1233,xe" filled="t" fillcolor="#231f20" stroked="f">
                <v:fill type="solid"/>
                <v:path arrowok="t"/>
              </v:shape>
            </v:group>
            <v:group id="_x0000_s1257" style="width:440;height:2;left:840;position:absolute;top:42" coordorigin="840,42" coordsize="440,2">
              <v:shape id="_x0000_s1258" style="width:440;height:2;left:840;position:absolute;top:42" coordorigin="840,42" coordsize="440,0" path="m840,42l1280,42e" filled="f" stroked="t" strokecolor="#231f20" strokeweight="0.59pt">
                <v:path arrowok="t"/>
              </v:shape>
            </v:group>
            <v:group id="_x0000_s1259" style="width:405;height:862;left:438;position:absolute;top:41" coordorigin="438,41" coordsize="405,862">
              <v:shape id="_x0000_s1260" style="width:405;height:862;left:438;position:absolute;top:41" coordorigin="438,41" coordsize="405,862" path="m843,41l787,89,707,173,662,231,615,298,569,375,527,462,490,558,462,664,444,779,438,903e" filled="f" stroked="t" strokecolor="#231f20" strokeweight="0.57pt">
                <v:path arrowok="t"/>
              </v:shape>
              <v:shape id="_x0000_s1261" type="#_x0000_t202" style="width:107;height:176;left:1166;position:absolute;top:89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35"/>
                          <w:sz w:val="17"/>
                        </w:rPr>
                        <w:t>F</w:t>
                      </w:r>
                    </w:p>
                  </w:txbxContent>
                </v:textbox>
              </v:shape>
              <v:shape id="_x0000_s1262" type="#_x0000_t202" style="width:46;height:91;left:1274;position:absolute;top:212" filled="f" stroked="f">
                <v:textbox inset="0,0,0,0">
                  <w:txbxContent>
                    <w:p>
                      <w:pPr>
                        <w:spacing w:before="0" w:line="76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9"/>
                          <w:szCs w:val="9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0"/>
                          <w:sz w:val="9"/>
                        </w:rPr>
                        <w:t>3</w:t>
                      </w:r>
                    </w:p>
                  </w:txbxContent>
                </v:textbox>
              </v:shape>
            </v:group>
            <w10:wrap type="none"/>
          </v:group>
        </w:pict>
      </w:r>
      <w:r>
        <w:tab/>
      </w:r>
      <w:r>
        <w:pict>
          <v:group id="_x0000_i1263" style="width:49.5pt;height:62.45pt;mso-position-horizontal-relative:char;mso-position-vertical-relative:line" coordorigin="0,0" coordsize="990,1249">
            <v:group id="_x0000_s1264" style="width:860;height:2;left:123;position:absolute;top:1186" coordorigin="123,1186" coordsize="860,2">
              <v:shape id="_x0000_s1265" style="width:860;height:2;left:123;position:absolute;top:1186" coordorigin="123,1186" coordsize="860,0" path="m123,1186l983,1186e" filled="f" stroked="t" strokecolor="#231f20" strokeweight="0.57pt">
                <v:path arrowok="t"/>
              </v:shape>
            </v:group>
            <v:group id="_x0000_s1266" style="width:23;height:61;left:161;position:absolute;top:1183" coordorigin="161,1183" coordsize="23,61">
              <v:shape id="_x0000_s1267" style="width:23;height:61;left:161;position:absolute;top:1183" coordorigin="161,1183" coordsize="23,61" path="m184,1183l161,1243e" filled="f" stroked="t" strokecolor="#231f20" strokeweight="0.57pt">
                <v:path arrowok="t"/>
              </v:shape>
            </v:group>
            <v:group id="_x0000_s1268" style="width:23;height:61;left:574;position:absolute;top:1183" coordorigin="574,1183" coordsize="23,61">
              <v:shape id="_x0000_s1269" style="width:23;height:61;left:574;position:absolute;top:1183" coordorigin="574,1183" coordsize="23,61" path="m597,1183l574,1243e" filled="f" stroked="t" strokecolor="#231f20" strokeweight="0.57pt">
                <v:path arrowok="t"/>
              </v:shape>
            </v:group>
            <v:group id="_x0000_s1270" style="width:23;height:61;left:220;position:absolute;top:1183" coordorigin="220,1183" coordsize="23,61">
              <v:shape id="_x0000_s1271" style="width:23;height:61;left:220;position:absolute;top:1183" coordorigin="220,1183" coordsize="23,61" path="m243,1183l220,1243e" filled="f" stroked="t" strokecolor="#231f20" strokeweight="0.57pt">
                <v:path arrowok="t"/>
              </v:shape>
            </v:group>
            <v:group id="_x0000_s1272" style="width:23;height:61;left:634;position:absolute;top:1183" coordorigin="634,1183" coordsize="23,61">
              <v:shape id="_x0000_s1273" style="width:23;height:61;left:634;position:absolute;top:1183" coordorigin="634,1183" coordsize="23,61" path="m656,1183l634,1243e" filled="f" stroked="t" strokecolor="#231f20" strokeweight="0.57pt">
                <v:path arrowok="t"/>
              </v:shape>
            </v:group>
            <v:group id="_x0000_s1274" style="width:23;height:61;left:279;position:absolute;top:1183" coordorigin="279,1183" coordsize="23,61">
              <v:shape id="_x0000_s1275" style="width:23;height:61;left:279;position:absolute;top:1183" coordorigin="279,1183" coordsize="23,61" path="m302,1183l279,1243e" filled="f" stroked="t" strokecolor="#231f20" strokeweight="0.57pt">
                <v:path arrowok="t"/>
              </v:shape>
            </v:group>
            <v:group id="_x0000_s1276" style="width:23;height:61;left:693;position:absolute;top:1183" coordorigin="693,1183" coordsize="23,61">
              <v:shape id="_x0000_s1277" style="width:23;height:61;left:693;position:absolute;top:1183" coordorigin="693,1183" coordsize="23,61" path="m716,1183l693,1243e" filled="f" stroked="t" strokecolor="#231f20" strokeweight="0.57pt">
                <v:path arrowok="t"/>
              </v:shape>
            </v:group>
            <v:group id="_x0000_s1278" style="width:23;height:61;left:338;position:absolute;top:1183" coordorigin="338,1183" coordsize="23,61">
              <v:shape id="_x0000_s1279" style="width:23;height:61;left:338;position:absolute;top:1183" coordorigin="338,1183" coordsize="23,61" path="m361,1183l338,1243e" filled="f" stroked="t" strokecolor="#231f20" strokeweight="0.57pt">
                <v:path arrowok="t"/>
              </v:shape>
            </v:group>
            <v:group id="_x0000_s1280" style="width:23;height:61;left:752;position:absolute;top:1183" coordorigin="752,1183" coordsize="23,61">
              <v:shape id="_x0000_s1281" style="width:23;height:61;left:752;position:absolute;top:1183" coordorigin="752,1183" coordsize="23,61" path="m775,1183l752,1243e" filled="f" stroked="t" strokecolor="#231f20" strokeweight="0.57pt">
                <v:path arrowok="t"/>
              </v:shape>
            </v:group>
            <v:group id="_x0000_s1282" style="width:23;height:61;left:397;position:absolute;top:1183" coordorigin="397,1183" coordsize="23,61">
              <v:shape id="_x0000_s1283" style="width:23;height:61;left:397;position:absolute;top:1183" coordorigin="397,1183" coordsize="23,61" path="m420,1183l397,1243e" filled="f" stroked="t" strokecolor="#231f20" strokeweight="0.57pt">
                <v:path arrowok="t"/>
              </v:shape>
            </v:group>
            <v:group id="_x0000_s1284" style="width:23;height:61;left:811;position:absolute;top:1183" coordorigin="811,1183" coordsize="23,61">
              <v:shape id="_x0000_s1285" style="width:23;height:61;left:811;position:absolute;top:1183" coordorigin="811,1183" coordsize="23,61" path="m834,1183l811,1243e" filled="f" stroked="t" strokecolor="#231f20" strokeweight="0.57pt">
                <v:path arrowok="t"/>
              </v:shape>
            </v:group>
            <v:group id="_x0000_s1286" style="width:23;height:61;left:456;position:absolute;top:1183" coordorigin="456,1183" coordsize="23,61">
              <v:shape id="_x0000_s1287" style="width:23;height:61;left:456;position:absolute;top:1183" coordorigin="456,1183" coordsize="23,61" path="m479,1183l456,1243e" filled="f" stroked="t" strokecolor="#231f20" strokeweight="0.57pt">
                <v:path arrowok="t"/>
              </v:shape>
            </v:group>
            <v:group id="_x0000_s1288" style="width:23;height:61;left:870;position:absolute;top:1183" coordorigin="870,1183" coordsize="23,61">
              <v:shape id="_x0000_s1289" style="width:23;height:61;left:870;position:absolute;top:1183" coordorigin="870,1183" coordsize="23,61" path="m893,1183l870,1243e" filled="f" stroked="t" strokecolor="#231f20" strokeweight="0.57pt">
                <v:path arrowok="t"/>
              </v:shape>
            </v:group>
            <v:group id="_x0000_s1290" style="width:23;height:61;left:515;position:absolute;top:1183" coordorigin="515,1183" coordsize="23,61">
              <v:shape id="_x0000_s1291" style="width:23;height:61;left:515;position:absolute;top:1183" coordorigin="515,1183" coordsize="23,61" path="m538,1183l515,1243e" filled="f" stroked="t" strokecolor="#231f20" strokeweight="0.57pt">
                <v:path arrowok="t"/>
              </v:shape>
            </v:group>
            <v:group id="_x0000_s1292" style="width:23;height:61;left:929;position:absolute;top:1183" coordorigin="929,1183" coordsize="23,61">
              <v:shape id="_x0000_s1293" style="width:23;height:61;left:929;position:absolute;top:1183" coordorigin="929,1183" coordsize="23,61" path="m952,1183l929,1243e" filled="f" stroked="t" strokecolor="#231f20" strokeweight="0.57pt">
                <v:path arrowok="t"/>
              </v:shape>
            </v:group>
            <v:group id="_x0000_s1294" style="width:288;height:288;left:411;position:absolute;top:898" coordorigin="411,898" coordsize="288,288">
              <v:shape id="_x0000_s1295" style="width:288;height:288;left:411;position:absolute;top:898" coordorigin="411,898" coordsize="288,288" path="m411,898l699,898,699,1186,411,1186,411,898xe" filled="f" stroked="t" strokecolor="#231f20" strokeweight="0.57pt">
                <v:path arrowok="t"/>
              </v:shape>
            </v:group>
            <v:group id="_x0000_s1296" style="width:12;height:2;left:548;position:absolute;top:887" coordorigin="548,887" coordsize="12,2">
              <v:shape id="_x0000_s1297" style="width:12;height:2;left:548;position:absolute;top:887" coordorigin="548,887" coordsize="12,0" path="m548,887l560,887e" filled="f" stroked="t" strokecolor="#231f20" strokeweight="0.86pt">
                <v:path arrowok="t"/>
              </v:shape>
            </v:group>
            <v:group id="_x0000_s1298" style="width:2;height:35;left:554;position:absolute;top:809" coordorigin="554,809" coordsize="2,35">
              <v:shape id="_x0000_s1299" style="width:2;height:35;left:554;position:absolute;top:809" coordorigin="554,809" coordsize="0,35" path="m554,844l554,809e" filled="f" stroked="t" strokecolor="#231f20" strokeweight="0.57pt">
                <v:path arrowok="t"/>
              </v:shape>
            </v:group>
            <v:group id="_x0000_s1300" style="width:2;height:35;left:554;position:absolute;top:740" coordorigin="554,740" coordsize="2,35">
              <v:shape id="_x0000_s1301" style="width:2;height:35;left:554;position:absolute;top:740" coordorigin="554,740" coordsize="0,35" path="m554,775l554,740e" filled="f" stroked="t" strokecolor="#231f20" strokeweight="0.57pt">
                <v:path arrowok="t"/>
              </v:shape>
            </v:group>
            <v:group id="_x0000_s1302" style="width:2;height:35;left:554;position:absolute;top:671" coordorigin="554,671" coordsize="2,35">
              <v:shape id="_x0000_s1303" style="width:2;height:35;left:554;position:absolute;top:671" coordorigin="554,671" coordsize="0,35" path="m554,706l554,671e" filled="f" stroked="t" strokecolor="#231f20" strokeweight="0.57pt">
                <v:path arrowok="t"/>
              </v:shape>
            </v:group>
            <v:group id="_x0000_s1304" style="width:2;height:35;left:554;position:absolute;top:603" coordorigin="554,603" coordsize="2,35">
              <v:shape id="_x0000_s1305" style="width:2;height:35;left:554;position:absolute;top:603" coordorigin="554,603" coordsize="0,35" path="m554,637l554,603e" filled="f" stroked="t" strokecolor="#231f20" strokeweight="0.57pt">
                <v:path arrowok="t"/>
              </v:shape>
            </v:group>
            <v:group id="_x0000_s1306" style="width:2;height:35;left:554;position:absolute;top:534" coordorigin="554,534" coordsize="2,35">
              <v:shape id="_x0000_s1307" style="width:2;height:35;left:554;position:absolute;top:534" coordorigin="554,534" coordsize="0,35" path="m554,568l554,534e" filled="f" stroked="t" strokecolor="#231f20" strokeweight="0.57pt">
                <v:path arrowok="t"/>
              </v:shape>
            </v:group>
            <v:group id="_x0000_s1308" style="width:2;height:35;left:554;position:absolute;top:465" coordorigin="554,465" coordsize="2,35">
              <v:shape id="_x0000_s1309" style="width:2;height:35;left:554;position:absolute;top:465" coordorigin="554,465" coordsize="0,35" path="m554,499l554,465e" filled="f" stroked="t" strokecolor="#231f20" strokeweight="0.57pt">
                <v:path arrowok="t"/>
              </v:shape>
            </v:group>
            <v:group id="_x0000_s1310" style="width:2;height:35;left:554;position:absolute;top:396" coordorigin="554,396" coordsize="2,35">
              <v:shape id="_x0000_s1311" style="width:2;height:35;left:554;position:absolute;top:396" coordorigin="554,396" coordsize="0,35" path="m554,431l554,396e" filled="f" stroked="t" strokecolor="#231f20" strokeweight="0.57pt">
                <v:path arrowok="t"/>
              </v:shape>
            </v:group>
            <v:group id="_x0000_s1312" style="width:2;height:35;left:554;position:absolute;top:327" coordorigin="554,327" coordsize="2,35">
              <v:shape id="_x0000_s1313" style="width:2;height:35;left:554;position:absolute;top:327" coordorigin="554,327" coordsize="0,35" path="m554,362l554,327e" filled="f" stroked="t" strokecolor="#231f20" strokeweight="0.57pt">
                <v:path arrowok="t"/>
              </v:shape>
            </v:group>
            <v:group id="_x0000_s1314" style="width:2;height:35;left:554;position:absolute;top:258" coordorigin="554,258" coordsize="2,35">
              <v:shape id="_x0000_s1315" style="width:2;height:35;left:554;position:absolute;top:258" coordorigin="554,258" coordsize="0,35" path="m554,293l554,258e" filled="f" stroked="t" strokecolor="#231f20" strokeweight="0.57pt">
                <v:path arrowok="t"/>
              </v:shape>
            </v:group>
            <v:group id="_x0000_s1316" style="width:2;height:35;left:554;position:absolute;top:190" coordorigin="554,190" coordsize="2,35">
              <v:shape id="_x0000_s1317" style="width:2;height:35;left:554;position:absolute;top:190" coordorigin="554,190" coordsize="0,35" path="m554,224l554,190e" filled="f" stroked="t" strokecolor="#231f20" strokeweight="0.57pt">
                <v:path arrowok="t"/>
              </v:shape>
            </v:group>
            <v:group id="_x0000_s1318" style="width:2;height:35;left:554;position:absolute;top:121" coordorigin="554,121" coordsize="2,35">
              <v:shape id="_x0000_s1319" style="width:2;height:35;left:554;position:absolute;top:121" coordorigin="554,121" coordsize="0,35" path="m554,155l554,121e" filled="f" stroked="t" strokecolor="#231f20" strokeweight="0.57pt">
                <v:path arrowok="t"/>
              </v:shape>
            </v:group>
            <v:group id="_x0000_s1320" style="width:2;height:35;left:554;position:absolute;top:52" coordorigin="554,52" coordsize="2,35">
              <v:shape id="_x0000_s1321" style="width:2;height:35;left:554;position:absolute;top:52" coordorigin="554,52" coordsize="0,35" path="m554,86l554,52e" filled="f" stroked="t" strokecolor="#231f20" strokeweight="0.57pt">
                <v:path arrowok="t"/>
              </v:shape>
            </v:group>
            <v:group id="_x0000_s1322" style="width:12;height:2;left:548;position:absolute;top:9" coordorigin="548,9" coordsize="12,2">
              <v:shape id="_x0000_s1323" style="width:12;height:2;left:548;position:absolute;top:9" coordorigin="548,9" coordsize="12,0" path="m548,9l560,9e" filled="f" stroked="t" strokecolor="#231f20" strokeweight="0.86pt">
                <v:path arrowok="t"/>
              </v:shape>
            </v:group>
            <v:group id="_x0000_s1324" style="width:84;height:84;position:absolute;top:331" coordorigin="0,331" coordsize="84,84">
              <v:shape id="_x0000_s1325" style="width:84;height:84;position:absolute;top:331" coordorigin="0,331" coordsize="84,84" path="m83,331l,373,83,414,57,390,48,373,57,356,83,331xe" filled="t" fillcolor="#231f20" stroked="f">
                <v:fill type="solid"/>
                <v:path arrowok="t"/>
              </v:shape>
            </v:group>
            <v:group id="_x0000_s1326" style="width:440;height:2;left:36;position:absolute;top:373" coordorigin="36,373" coordsize="440,2">
              <v:shape id="_x0000_s1327" style="width:440;height:2;left:36;position:absolute;top:373" coordorigin="36,373" coordsize="440,0" path="m476,373l36,373e" filled="f" stroked="t" strokecolor="#231f20" strokeweight="0.59pt">
                <v:path arrowok="t"/>
              </v:shape>
            </v:group>
            <v:group id="_x0000_s1328" style="width:232;height:869;left:319;position:absolute;top:28" coordorigin="319,28" coordsize="232,869">
              <v:shape id="_x0000_s1329" style="width:232;height:869;left:319;position:absolute;top:28" coordorigin="319,28" coordsize="232,869" path="m319,28l356,85,408,185,438,253,467,332,494,423,518,525,536,638,548,762,551,896e" filled="f" stroked="t" strokecolor="#231f20" strokeweight="0.57pt">
                <v:path arrowok="t"/>
              </v:shape>
              <v:shape id="_x0000_s1330" type="#_x0000_t202" style="width:107;height:176;left:99;position:absolute;top:450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35"/>
                          <w:sz w:val="17"/>
                        </w:rPr>
                        <w:t>F</w:t>
                      </w:r>
                    </w:p>
                  </w:txbxContent>
                </v:textbox>
              </v:shape>
              <v:shape id="_x0000_s1331" type="#_x0000_t202" style="width:46;height:91;left:207;position:absolute;top:572" filled="f" stroked="f">
                <v:textbox inset="0,0,0,0">
                  <w:txbxContent>
                    <w:p>
                      <w:pPr>
                        <w:spacing w:before="0" w:line="76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9"/>
                          <w:szCs w:val="9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0"/>
                          <w:sz w:val="9"/>
                        </w:rPr>
                        <w:t>4</w:t>
                      </w:r>
                    </w:p>
                  </w:txbxContent>
                </v:textbox>
              </v:shape>
            </v:group>
            <w10:wrap type="none"/>
          </v:group>
        </w:pict>
      </w:r>
    </w:p>
    <w:p>
      <w:pPr>
        <w:spacing w:before="11" w:line="240" w:lineRule="auto"/>
        <w:ind w:right="0"/>
        <w:rPr>
          <w:rFonts w:ascii="Arial Unicode MS" w:eastAsia="Arial Unicode MS" w:hAnsi="Arial Unicode MS" w:cs="Arial Unicode MS" w:hint="default"/>
          <w:sz w:val="9"/>
          <w:szCs w:val="9"/>
        </w:rPr>
      </w:pPr>
    </w:p>
    <w:tbl>
      <w:tblPr>
        <w:tblW w:w="0" w:type="auto"/>
        <w:jc w:val="left"/>
        <w:tblInd w:w="2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30"/>
        <w:gridCol w:w="1466"/>
        <w:gridCol w:w="2373"/>
        <w:gridCol w:w="1031"/>
      </w:tblGrid>
      <w:tr>
        <w:tblPrEx>
          <w:tblW w:w="0" w:type="auto"/>
          <w:jc w:val="left"/>
          <w:tblInd w:w="298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659"/>
          <w:jc w:val="left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189" w:lineRule="exact"/>
              <w:ind w:left="35" w:right="0" w:firstLine="1043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pacing w:val="-19"/>
                <w:sz w:val="17"/>
                <w:szCs w:val="17"/>
              </w:rPr>
              <w:t>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9"/>
                <w:sz w:val="17"/>
                <w:szCs w:val="17"/>
              </w:rPr>
              <w:t>a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9"/>
                <w:sz w:val="17"/>
                <w:szCs w:val="17"/>
              </w:rPr>
              <w:t>）</w:t>
            </w:r>
          </w:p>
          <w:p>
            <w:pPr>
              <w:pStyle w:val="TableParagraph"/>
              <w:spacing w:before="29" w:line="240" w:lineRule="auto"/>
              <w:ind w:left="35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>A.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18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图（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a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）和（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b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</w:t>
            </w: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189" w:lineRule="exact"/>
              <w:ind w:left="670" w:right="0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b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）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189" w:lineRule="exact"/>
              <w:ind w:right="407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c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）</w:t>
            </w:r>
          </w:p>
          <w:p>
            <w:pPr>
              <w:pStyle w:val="TableParagraph"/>
              <w:spacing w:before="29" w:line="240" w:lineRule="auto"/>
              <w:ind w:right="233"/>
              <w:jc w:val="center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>B.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图（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a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）和（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c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189" w:lineRule="exact"/>
              <w:ind w:left="604" w:right="0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d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8"/>
                <w:sz w:val="17"/>
                <w:szCs w:val="17"/>
              </w:rPr>
              <w:t>）</w:t>
            </w:r>
          </w:p>
        </w:tc>
      </w:tr>
      <w:tr>
        <w:tblPrEx>
          <w:tblW w:w="0" w:type="auto"/>
          <w:jc w:val="left"/>
          <w:tblInd w:w="298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310"/>
          <w:jc w:val="left"/>
        </w:trPr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85" w:lineRule="exact"/>
              <w:ind w:left="35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>C.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图（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a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）和（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d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2"/>
                <w:sz w:val="20"/>
                <w:szCs w:val="20"/>
              </w:rPr>
              <w:t>）</w:t>
            </w:r>
          </w:p>
        </w:tc>
        <w:tc>
          <w:tcPr>
            <w:tcW w:w="1466" w:type="dxa"/>
            <w:tcBorders>
              <w:top w:val="nil"/>
              <w:left w:val="nil"/>
              <w:bottom w:val="nil"/>
              <w:right w:val="nil"/>
            </w:tcBorders>
          </w:tcPr>
          <w:p/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85" w:lineRule="exact"/>
              <w:ind w:left="404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>D.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10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1"/>
                <w:sz w:val="20"/>
                <w:szCs w:val="20"/>
              </w:rPr>
              <w:t>图（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1"/>
                <w:sz w:val="20"/>
                <w:szCs w:val="20"/>
              </w:rPr>
              <w:t>b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1"/>
                <w:sz w:val="20"/>
                <w:szCs w:val="20"/>
              </w:rPr>
              <w:t>）和（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1"/>
                <w:sz w:val="20"/>
                <w:szCs w:val="20"/>
              </w:rPr>
              <w:t>d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1"/>
                <w:sz w:val="20"/>
                <w:szCs w:val="20"/>
              </w:rPr>
              <w:t>）</w:t>
            </w:r>
          </w:p>
        </w:tc>
        <w:tc>
          <w:tcPr>
            <w:tcW w:w="1031" w:type="dxa"/>
            <w:tcBorders>
              <w:top w:val="nil"/>
              <w:left w:val="nil"/>
              <w:bottom w:val="nil"/>
              <w:right w:val="nil"/>
            </w:tcBorders>
          </w:tcPr>
          <w:p/>
        </w:tc>
      </w:tr>
    </w:tbl>
    <w:p>
      <w:pPr>
        <w:pStyle w:val="BodyText"/>
        <w:spacing w:line="240" w:lineRule="auto"/>
        <w:ind w:left="107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6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下列过程中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有一个力的作用效果与其他三个不同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它</w:t>
      </w:r>
      <w:r>
        <w:rPr>
          <w:color w:val="231F20"/>
          <w:w w:val="102"/>
        </w:rPr>
        <w:t>是</w:t>
      </w:r>
    </w:p>
    <w:p>
      <w:pPr>
        <w:spacing w:before="3" w:line="240" w:lineRule="auto"/>
        <w:ind w:right="0"/>
        <w:rPr>
          <w:rFonts w:ascii="Arial Unicode MS" w:eastAsia="Arial Unicode MS" w:hAnsi="Arial Unicode MS" w:cs="Arial Unicode MS" w:hint="default"/>
          <w:sz w:val="8"/>
          <w:szCs w:val="8"/>
        </w:rPr>
      </w:pPr>
    </w:p>
    <w:p>
      <w:pPr>
        <w:pStyle w:val="BodyText"/>
        <w:tabs>
          <w:tab w:val="left" w:pos="2412"/>
          <w:tab w:val="left" w:pos="4449"/>
          <w:tab w:val="left" w:pos="6050"/>
        </w:tabs>
        <w:spacing w:line="240" w:lineRule="auto"/>
        <w:ind w:left="380" w:right="0"/>
        <w:jc w:val="left"/>
      </w:pPr>
      <w:r>
        <w:rPr>
          <w:position w:val="3"/>
        </w:rPr>
        <w:drawing>
          <wp:inline distT="0" distB="0" distL="0" distR="0">
            <wp:extent cx="1057029" cy="751331"/>
            <wp:effectExtent l="0" t="0" r="0" b="0"/>
            <wp:docPr id="9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.png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029" cy="751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</w:rPr>
        <w:tab/>
      </w:r>
      <w:r>
        <w:rPr>
          <w:position w:val="4"/>
        </w:rPr>
        <w:drawing>
          <wp:inline distT="0" distB="0" distL="0" distR="0">
            <wp:extent cx="1055303" cy="747426"/>
            <wp:effectExtent l="0" t="0" r="0" b="0"/>
            <wp:docPr id="1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8.png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5303" cy="74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4"/>
        </w:rPr>
        <w:tab/>
      </w:r>
      <w:r>
        <w:drawing>
          <wp:inline distT="0" distB="0" distL="0" distR="0">
            <wp:extent cx="807598" cy="771144"/>
            <wp:effectExtent l="0" t="0" r="0" b="0"/>
            <wp:docPr id="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png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598" cy="771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position w:val="4"/>
        </w:rPr>
        <w:drawing>
          <wp:inline distT="0" distB="0" distL="0" distR="0">
            <wp:extent cx="1071159" cy="745807"/>
            <wp:effectExtent l="0" t="0" r="0" b="0"/>
            <wp:docPr id="15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png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1159" cy="745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265"/>
          <w:tab w:val="left" w:pos="5032"/>
          <w:tab w:val="left" w:pos="6858"/>
        </w:tabs>
        <w:spacing w:before="57"/>
        <w:ind w:left="1207" w:right="0" w:firstLine="0"/>
        <w:jc w:val="lef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/>
          <w:color w:val="231F20"/>
          <w:sz w:val="17"/>
        </w:rPr>
        <w:t>A</w:t>
        <w:tab/>
      </w:r>
      <w:r>
        <w:rPr>
          <w:rFonts w:ascii="Arial Unicode MS"/>
          <w:color w:val="231F20"/>
          <w:w w:val="90"/>
          <w:sz w:val="17"/>
        </w:rPr>
        <w:t>B</w:t>
        <w:tab/>
      </w:r>
      <w:r>
        <w:rPr>
          <w:rFonts w:ascii="Arial Unicode MS"/>
          <w:color w:val="231F20"/>
          <w:w w:val="85"/>
          <w:sz w:val="17"/>
        </w:rPr>
        <w:t>C</w:t>
        <w:tab/>
      </w:r>
      <w:r>
        <w:rPr>
          <w:rFonts w:ascii="Arial Unicode MS"/>
          <w:color w:val="231F20"/>
          <w:sz w:val="17"/>
        </w:rPr>
        <w:t>D</w:t>
      </w:r>
    </w:p>
    <w:p>
      <w:pPr>
        <w:pStyle w:val="BodyText"/>
        <w:tabs>
          <w:tab w:val="left" w:pos="4298"/>
        </w:tabs>
        <w:spacing w:before="44" w:line="240" w:lineRule="auto"/>
        <w:ind w:left="333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A. </w:t>
      </w:r>
      <w:r>
        <w:rPr>
          <w:rFonts w:ascii="Arial Unicode MS" w:eastAsia="Arial Unicode MS" w:hAnsi="Arial Unicode MS" w:cs="Arial Unicode MS" w:hint="default"/>
          <w:color w:val="231F20"/>
          <w:spacing w:val="17"/>
        </w:rPr>
        <w:t xml:space="preserve"> </w:t>
      </w:r>
      <w:r>
        <w:rPr>
          <w:color w:val="231F20"/>
          <w:spacing w:val="2"/>
        </w:rPr>
        <w:t>把橡皮泥捏成不同造型</w:t>
        <w:tab/>
      </w:r>
      <w:r>
        <w:rPr>
          <w:rFonts w:ascii="Arial Unicode MS" w:eastAsia="Arial Unicode MS" w:hAnsi="Arial Unicode MS" w:cs="Arial Unicode MS" w:hint="default"/>
          <w:color w:val="231F20"/>
        </w:rPr>
        <w:t xml:space="preserve">B. </w:t>
      </w:r>
      <w:r>
        <w:rPr>
          <w:rFonts w:ascii="Arial Unicode MS" w:eastAsia="Arial Unicode MS" w:hAnsi="Arial Unicode MS" w:cs="Arial Unicode MS" w:hint="default"/>
          <w:color w:val="231F20"/>
          <w:spacing w:val="20"/>
        </w:rPr>
        <w:t xml:space="preserve"> </w:t>
      </w:r>
      <w:r>
        <w:rPr>
          <w:color w:val="231F20"/>
          <w:spacing w:val="2"/>
        </w:rPr>
        <w:t>小伟乘坐的摩天轮匀速转动</w:t>
      </w:r>
    </w:p>
    <w:p>
      <w:pPr>
        <w:pStyle w:val="BodyText"/>
        <w:tabs>
          <w:tab w:val="left" w:pos="4298"/>
        </w:tabs>
        <w:spacing w:before="25" w:line="240" w:lineRule="auto"/>
        <w:ind w:left="333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C.</w:t>
      </w:r>
      <w:r>
        <w:rPr>
          <w:rFonts w:ascii="Arial Unicode MS" w:eastAsia="Arial Unicode MS" w:hAnsi="Arial Unicode MS" w:cs="Arial Unicode MS" w:hint="default"/>
          <w:color w:val="231F20"/>
          <w:spacing w:val="49"/>
        </w:rPr>
        <w:t xml:space="preserve"> </w:t>
      </w:r>
      <w:r>
        <w:rPr>
          <w:color w:val="231F20"/>
          <w:spacing w:val="2"/>
        </w:rPr>
        <w:t>熟透的苹果从树上落下</w:t>
        <w:tab/>
      </w:r>
      <w:r>
        <w:rPr>
          <w:rFonts w:ascii="Arial Unicode MS" w:eastAsia="Arial Unicode MS" w:hAnsi="Arial Unicode MS" w:cs="Arial Unicode MS" w:hint="default"/>
          <w:color w:val="231F20"/>
        </w:rPr>
        <w:t xml:space="preserve">D. </w:t>
      </w:r>
      <w:r>
        <w:rPr>
          <w:rFonts w:ascii="Arial Unicode MS" w:eastAsia="Arial Unicode MS" w:hAnsi="Arial Unicode MS" w:cs="Arial Unicode MS" w:hint="default"/>
          <w:color w:val="231F20"/>
          <w:spacing w:val="22"/>
        </w:rPr>
        <w:t xml:space="preserve"> </w:t>
      </w:r>
      <w:r>
        <w:rPr>
          <w:color w:val="231F20"/>
          <w:spacing w:val="2"/>
        </w:rPr>
        <w:t>复兴号列车进站后缓缓停下</w:t>
      </w:r>
    </w:p>
    <w:p>
      <w:pPr>
        <w:pStyle w:val="BodyText"/>
        <w:spacing w:before="25" w:line="240" w:lineRule="auto"/>
        <w:ind w:left="106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7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3"/>
        </w:rPr>
        <w:t xml:space="preserve"> </w:t>
      </w:r>
      <w:r>
        <w:rPr>
          <w:color w:val="231F20"/>
          <w:spacing w:val="4"/>
          <w:w w:val="102"/>
        </w:rPr>
        <w:t>如图所示的四个实例中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目的是为了减小摩擦的</w:t>
      </w:r>
      <w:r>
        <w:rPr>
          <w:color w:val="231F20"/>
          <w:w w:val="102"/>
        </w:rPr>
        <w:t>是</w:t>
      </w:r>
    </w:p>
    <w:p>
      <w:pPr>
        <w:spacing w:before="3" w:line="240" w:lineRule="auto"/>
        <w:ind w:right="0"/>
        <w:rPr>
          <w:rFonts w:ascii="Arial Unicode MS" w:eastAsia="Arial Unicode MS" w:hAnsi="Arial Unicode MS" w:cs="Arial Unicode MS" w:hint="default"/>
          <w:sz w:val="8"/>
          <w:szCs w:val="8"/>
        </w:rPr>
      </w:pPr>
    </w:p>
    <w:p>
      <w:pPr>
        <w:pStyle w:val="BodyText"/>
        <w:tabs>
          <w:tab w:val="left" w:pos="2614"/>
          <w:tab w:val="left" w:pos="4799"/>
          <w:tab w:val="left" w:pos="6216"/>
        </w:tabs>
        <w:spacing w:line="240" w:lineRule="auto"/>
        <w:ind w:left="378" w:right="0"/>
        <w:jc w:val="left"/>
      </w:pPr>
      <w:r>
        <w:rPr>
          <w:position w:val="2"/>
        </w:rPr>
        <w:drawing>
          <wp:inline distT="0" distB="0" distL="0" distR="0">
            <wp:extent cx="1096426" cy="758666"/>
            <wp:effectExtent l="0" t="0" r="0" b="0"/>
            <wp:docPr id="1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png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6426" cy="758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"/>
        </w:rPr>
        <w:tab/>
      </w:r>
      <w:r>
        <w:rPr>
          <w:position w:val="3"/>
        </w:rPr>
        <w:drawing>
          <wp:inline distT="0" distB="0" distL="0" distR="0">
            <wp:extent cx="1052902" cy="746760"/>
            <wp:effectExtent l="0" t="0" r="0" b="0"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2902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</w:rPr>
        <w:tab/>
      </w:r>
      <w:r>
        <w:drawing>
          <wp:inline distT="0" distB="0" distL="0" distR="0">
            <wp:extent cx="581515" cy="766381"/>
            <wp:effectExtent l="0" t="0" r="0" b="0"/>
            <wp:docPr id="2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3.png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515" cy="76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position w:val="5"/>
        </w:rPr>
        <w:drawing>
          <wp:inline distT="0" distB="0" distL="0" distR="0">
            <wp:extent cx="967636" cy="732281"/>
            <wp:effectExtent l="0" t="0" r="0" b="0"/>
            <wp:docPr id="2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4.png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7636" cy="73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9" w:line="240" w:lineRule="auto"/>
        <w:ind w:right="0"/>
        <w:rPr>
          <w:rFonts w:ascii="Arial Unicode MS" w:eastAsia="Arial Unicode MS" w:hAnsi="Arial Unicode MS" w:cs="Arial Unicode MS" w:hint="default"/>
          <w:sz w:val="5"/>
          <w:szCs w:val="5"/>
        </w:rPr>
      </w:pPr>
    </w:p>
    <w:tbl>
      <w:tblPr>
        <w:tblW w:w="0" w:type="auto"/>
        <w:jc w:val="left"/>
        <w:tblInd w:w="2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2"/>
        <w:gridCol w:w="656"/>
        <w:gridCol w:w="2973"/>
        <w:gridCol w:w="202"/>
      </w:tblGrid>
      <w:tr>
        <w:tblPrEx>
          <w:tblW w:w="0" w:type="auto"/>
          <w:jc w:val="left"/>
          <w:tblInd w:w="298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741"/>
          <w:jc w:val="left"/>
        </w:trPr>
        <w:tc>
          <w:tcPr>
            <w:tcW w:w="297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56" w:lineRule="exact"/>
              <w:ind w:left="908" w:right="0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105"/>
                <w:sz w:val="17"/>
              </w:rPr>
              <w:t>A</w:t>
            </w:r>
          </w:p>
          <w:p>
            <w:pPr>
              <w:pStyle w:val="TableParagraph"/>
              <w:spacing w:before="44" w:line="240" w:lineRule="auto"/>
              <w:ind w:left="35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 xml:space="preserve">A.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33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2"/>
                <w:sz w:val="20"/>
                <w:szCs w:val="20"/>
              </w:rPr>
              <w:t>拔河比赛中用力抓紧拔河绳</w:t>
            </w:r>
          </w:p>
        </w:tc>
        <w:tc>
          <w:tcPr>
            <w:tcW w:w="65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56" w:lineRule="exact"/>
              <w:ind w:left="175" w:right="0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B</w:t>
            </w:r>
          </w:p>
        </w:tc>
        <w:tc>
          <w:tcPr>
            <w:tcW w:w="29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56" w:lineRule="exact"/>
              <w:ind w:right="381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C</w:t>
            </w:r>
          </w:p>
          <w:p>
            <w:pPr>
              <w:pStyle w:val="TableParagraph"/>
              <w:spacing w:before="44" w:line="240" w:lineRule="auto"/>
              <w:ind w:right="526"/>
              <w:jc w:val="center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>B.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37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2"/>
                <w:sz w:val="20"/>
                <w:szCs w:val="20"/>
              </w:rPr>
              <w:t>旱冰鞋装有滚轮</w:t>
            </w:r>
          </w:p>
        </w:tc>
        <w:tc>
          <w:tcPr>
            <w:tcW w:w="20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56" w:lineRule="exact"/>
              <w:ind w:left="49" w:right="0"/>
              <w:jc w:val="lef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D</w:t>
            </w:r>
          </w:p>
        </w:tc>
      </w:tr>
      <w:tr>
        <w:tblPrEx>
          <w:tblW w:w="0" w:type="auto"/>
          <w:jc w:val="left"/>
          <w:tblInd w:w="298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310"/>
          <w:jc w:val="left"/>
        </w:trPr>
        <w:tc>
          <w:tcPr>
            <w:tcW w:w="2972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85" w:lineRule="exact"/>
              <w:ind w:left="35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 xml:space="preserve">C.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9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2"/>
                <w:sz w:val="20"/>
                <w:szCs w:val="20"/>
              </w:rPr>
              <w:t>汽车轮胎表面做得凹凸不平</w:t>
            </w:r>
          </w:p>
        </w:tc>
        <w:tc>
          <w:tcPr>
            <w:tcW w:w="656" w:type="dxa"/>
            <w:tcBorders>
              <w:top w:val="nil"/>
              <w:left w:val="nil"/>
              <w:bottom w:val="nil"/>
              <w:right w:val="nil"/>
            </w:tcBorders>
          </w:tcPr>
          <w:p/>
        </w:tc>
        <w:tc>
          <w:tcPr>
            <w:tcW w:w="29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spacing w:line="285" w:lineRule="exact"/>
              <w:ind w:left="372" w:right="0"/>
              <w:jc w:val="left"/>
              <w:rPr>
                <w:rFonts w:ascii="Arial Unicode MS" w:eastAsia="Arial Unicode MS" w:hAnsi="Arial Unicode MS" w:cs="Arial Unicode MS" w:hint="default"/>
                <w:sz w:val="20"/>
                <w:szCs w:val="20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20"/>
                <w:szCs w:val="20"/>
              </w:rPr>
              <w:t xml:space="preserve">D.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2"/>
                <w:sz w:val="20"/>
                <w:szCs w:val="20"/>
              </w:rPr>
              <w:t>自行车刹车时用力捏刹把</w:t>
            </w:r>
          </w:p>
        </w:tc>
        <w:tc>
          <w:tcPr>
            <w:tcW w:w="202" w:type="dxa"/>
            <w:tcBorders>
              <w:top w:val="nil"/>
              <w:left w:val="nil"/>
              <w:bottom w:val="nil"/>
              <w:right w:val="nil"/>
            </w:tcBorders>
          </w:tcPr>
          <w:p/>
        </w:tc>
      </w:tr>
    </w:tbl>
    <w:p>
      <w:pPr>
        <w:pStyle w:val="BodyText"/>
        <w:spacing w:line="256" w:lineRule="auto"/>
        <w:ind w:left="318" w:right="112" w:hanging="212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8.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 xml:space="preserve"> </w:t>
      </w:r>
      <w:r>
        <w:rPr>
          <w:color w:val="231F20"/>
          <w:spacing w:val="-1"/>
          <w:w w:val="102"/>
        </w:rPr>
        <w:t>如图所示，将小铁球从斜面顶端由静止释放，观察到它在斜面上沿直线</w:t>
      </w:r>
      <w:r>
        <w:rPr>
          <w:color w:val="231F20"/>
          <w:w w:val="102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1"/>
          <w:w w:val="107"/>
        </w:rPr>
        <w:t>AB</w:t>
      </w:r>
      <w:r>
        <w:rPr>
          <w:rFonts w:ascii="Calibri" w:eastAsia="Calibri" w:hAnsi="Calibri" w:cs="Calibri" w:hint="default"/>
          <w:i/>
          <w:color w:val="231F20"/>
          <w:spacing w:val="-35"/>
          <w:w w:val="107"/>
        </w:rPr>
        <w:t xml:space="preserve"> </w:t>
      </w:r>
      <w:r>
        <w:rPr>
          <w:color w:val="231F20"/>
          <w:spacing w:val="4"/>
          <w:w w:val="102"/>
        </w:rPr>
        <w:t>运动。如果</w:t>
      </w:r>
      <w:r>
        <w:rPr>
          <w:color w:val="231F20"/>
          <w:w w:val="102"/>
        </w:rPr>
        <w:t xml:space="preserve"> </w:t>
      </w:r>
      <w:r>
        <w:rPr>
          <w:color w:val="231F20"/>
          <w:w w:val="102"/>
        </w:rPr>
        <w:t xml:space="preserve">在 </w:t>
      </w:r>
      <w:r>
        <w:rPr>
          <w:rFonts w:ascii="Calibri" w:eastAsia="Calibri" w:hAnsi="Calibri" w:cs="Calibri" w:hint="default"/>
          <w:i/>
          <w:color w:val="231F20"/>
          <w:spacing w:val="1"/>
          <w:w w:val="107"/>
        </w:rPr>
        <w:t>AB</w:t>
      </w:r>
      <w:r>
        <w:rPr>
          <w:rFonts w:ascii="Calibri" w:eastAsia="Calibri" w:hAnsi="Calibri" w:cs="Calibri" w:hint="default"/>
          <w:i/>
          <w:color w:val="231F20"/>
          <w:spacing w:val="-20"/>
          <w:w w:val="107"/>
        </w:rPr>
        <w:t xml:space="preserve"> </w:t>
      </w:r>
      <w:r>
        <w:rPr>
          <w:color w:val="231F20"/>
          <w:spacing w:val="-1"/>
          <w:w w:val="102"/>
        </w:rPr>
        <w:t>方向的侧旁放一磁铁，再次将小铁球从斜面同位置由静止释放，观察到它在斜面</w:t>
      </w:r>
      <w:r>
        <w:rPr>
          <w:color w:val="231F20"/>
          <w:w w:val="102"/>
        </w:rPr>
        <w:t xml:space="preserve"> </w:t>
      </w:r>
      <w:r>
        <w:rPr>
          <w:color w:val="231F20"/>
          <w:spacing w:val="2"/>
        </w:rPr>
        <w:t xml:space="preserve">运动的路径将变成曲线   </w:t>
      </w:r>
      <w:r>
        <w:rPr>
          <w:color w:val="231F20"/>
          <w:spacing w:val="15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2"/>
        </w:rPr>
        <w:t>AC</w:t>
      </w:r>
      <w:r>
        <w:rPr>
          <w:color w:val="231F20"/>
          <w:spacing w:val="2"/>
        </w:rPr>
        <w:t>。由上述实验现象可以得出的结论是</w:t>
      </w:r>
    </w:p>
    <w:p>
      <w:pPr>
        <w:pStyle w:val="BodyText"/>
        <w:spacing w:before="6" w:line="240" w:lineRule="auto"/>
        <w:ind w:left="332" w:right="0"/>
        <w:jc w:val="left"/>
      </w:pPr>
      <w:r>
        <w:pict>
          <v:group id="_x0000_s1332" style="width:101.95pt;height:64.05pt;margin-top:10.15pt;margin-left:884.46pt;mso-position-horizontal-relative:page;position:absolute;z-index:251661312" coordorigin="17689,203" coordsize="2039,1281">
            <v:group id="_x0000_s1333" style="width:82;height:82;left:18092;position:absolute;top:310" coordorigin="18092,310" coordsize="82,82">
              <v:shape id="_x0000_s1334" style="width:82;height:82;left:18092;position:absolute;top:310" coordorigin="18092,310" coordsize="82,82" path="m18136,310l18151,315,18163,325,18171,338,18173,354,18168,370,18159,382,18145,390,18129,391,18113,387,18101,377,18094,364,18092,347,18096,332,18106,320,18120,312,18136,310xe" filled="f" stroked="t" strokecolor="#231f20" strokeweight="0.57pt">
                <v:path arrowok="t"/>
              </v:shape>
            </v:group>
            <v:group id="_x0000_s1335" style="width:17;height:4;left:18170;position:absolute;top:347" coordorigin="18170,347" coordsize="17,4">
              <v:shape id="_x0000_s1336" style="width:17;height:4;left:18170;position:absolute;top:347" coordorigin="18170,347" coordsize="17,4" path="m18170,347l18186,351e" filled="f" stroked="t" strokecolor="#231f20" strokeweight="0.57pt">
                <v:path arrowok="t"/>
              </v:shape>
            </v:group>
            <v:group id="_x0000_s1337" style="width:34;height:8;left:18219;position:absolute;top:358" coordorigin="18219,358" coordsize="34,8">
              <v:shape id="_x0000_s1338" style="width:34;height:8;left:18219;position:absolute;top:358" coordorigin="18219,358" coordsize="34,8" path="m18219,358l18253,365e" filled="f" stroked="t" strokecolor="#231f20" strokeweight="0.57pt">
                <v:path arrowok="t"/>
              </v:shape>
            </v:group>
            <v:group id="_x0000_s1339" style="width:34;height:8;left:18286;position:absolute;top:372" coordorigin="18286,372" coordsize="34,8">
              <v:shape id="_x0000_s1340" style="width:34;height:8;left:18286;position:absolute;top:372" coordorigin="18286,372" coordsize="34,8" path="m18286,372l18319,379e" filled="f" stroked="t" strokecolor="#231f20" strokeweight="0.57pt">
                <v:path arrowok="t"/>
              </v:shape>
            </v:group>
            <v:group id="_x0000_s1341" style="width:34;height:8;left:18352;position:absolute;top:387" coordorigin="18352,387" coordsize="34,8">
              <v:shape id="_x0000_s1342" style="width:34;height:8;left:18352;position:absolute;top:387" coordorigin="18352,387" coordsize="34,8" path="m18352,387l18385,394e" filled="f" stroked="t" strokecolor="#231f20" strokeweight="0.57pt">
                <v:path arrowok="t"/>
              </v:shape>
            </v:group>
            <v:group id="_x0000_s1343" style="width:34;height:8;left:18418;position:absolute;top:401" coordorigin="18418,401" coordsize="34,8">
              <v:shape id="_x0000_s1344" style="width:34;height:8;left:18418;position:absolute;top:401" coordorigin="18418,401" coordsize="34,8" path="m18418,401l18451,408e" filled="f" stroked="t" strokecolor="#231f20" strokeweight="0.57pt">
                <v:path arrowok="t"/>
              </v:shape>
            </v:group>
            <v:group id="_x0000_s1345" style="width:34;height:8;left:18485;position:absolute;top:415" coordorigin="18485,415" coordsize="34,8">
              <v:shape id="_x0000_s1346" style="width:34;height:8;left:18485;position:absolute;top:415" coordorigin="18485,415" coordsize="34,8" path="m18485,415l18518,423e" filled="f" stroked="t" strokecolor="#231f20" strokeweight="0.57pt">
                <v:path arrowok="t"/>
              </v:shape>
            </v:group>
            <v:group id="_x0000_s1347" style="width:34;height:8;left:18551;position:absolute;top:430" coordorigin="18551,430" coordsize="34,8">
              <v:shape id="_x0000_s1348" style="width:34;height:8;left:18551;position:absolute;top:430" coordorigin="18551,430" coordsize="34,8" path="m18551,430l18584,437e" filled="f" stroked="t" strokecolor="#231f20" strokeweight="0.57pt">
                <v:path arrowok="t"/>
              </v:shape>
            </v:group>
            <v:group id="_x0000_s1349" style="width:34;height:8;left:18617;position:absolute;top:444" coordorigin="18617,444" coordsize="34,8">
              <v:shape id="_x0000_s1350" style="width:34;height:8;left:18617;position:absolute;top:444" coordorigin="18617,444" coordsize="34,8" path="m18617,444l18650,451e" filled="f" stroked="t" strokecolor="#231f20" strokeweight="0.57pt">
                <v:path arrowok="t"/>
              </v:shape>
            </v:group>
            <v:group id="_x0000_s1351" style="width:34;height:8;left:18683;position:absolute;top:458" coordorigin="18683,458" coordsize="34,8">
              <v:shape id="_x0000_s1352" style="width:34;height:8;left:18683;position:absolute;top:458" coordorigin="18683,458" coordsize="34,8" path="m18683,458l18717,466e" filled="f" stroked="t" strokecolor="#231f20" strokeweight="0.57pt">
                <v:path arrowok="t"/>
              </v:shape>
            </v:group>
            <v:group id="_x0000_s1353" style="width:34;height:8;left:18750;position:absolute;top:473" coordorigin="18750,473" coordsize="34,8">
              <v:shape id="_x0000_s1354" style="width:34;height:8;left:18750;position:absolute;top:473" coordorigin="18750,473" coordsize="34,8" path="m18750,473l18783,480e" filled="f" stroked="t" strokecolor="#231f20" strokeweight="0.57pt">
                <v:path arrowok="t"/>
              </v:shape>
            </v:group>
            <v:group id="_x0000_s1355" style="width:34;height:8;left:18816;position:absolute;top:487" coordorigin="18816,487" coordsize="34,8">
              <v:shape id="_x0000_s1356" style="width:34;height:8;left:18816;position:absolute;top:487" coordorigin="18816,487" coordsize="34,8" path="m18816,487l18849,494e" filled="f" stroked="t" strokecolor="#231f20" strokeweight="0.57pt">
                <v:path arrowok="t"/>
              </v:shape>
            </v:group>
            <v:group id="_x0000_s1357" style="width:34;height:8;left:18882;position:absolute;top:501" coordorigin="18882,501" coordsize="34,8">
              <v:shape id="_x0000_s1358" style="width:34;height:8;left:18882;position:absolute;top:501" coordorigin="18882,501" coordsize="34,8" path="m18882,501l18915,509e" filled="f" stroked="t" strokecolor="#231f20" strokeweight="0.57pt">
                <v:path arrowok="t"/>
              </v:shape>
            </v:group>
            <v:group id="_x0000_s1359" style="width:34;height:8;left:18949;position:absolute;top:516" coordorigin="18949,516" coordsize="34,8">
              <v:shape id="_x0000_s1360" style="width:34;height:8;left:18949;position:absolute;top:516" coordorigin="18949,516" coordsize="34,8" path="m18949,516l18982,523e" filled="f" stroked="t" strokecolor="#231f20" strokeweight="0.57pt">
                <v:path arrowok="t"/>
              </v:shape>
            </v:group>
            <v:group id="_x0000_s1361" style="width:34;height:8;left:19015;position:absolute;top:530" coordorigin="19015,530" coordsize="34,8">
              <v:shape id="_x0000_s1362" style="width:34;height:8;left:19015;position:absolute;top:530" coordorigin="19015,530" coordsize="34,8" path="m19015,530l19048,537e" filled="f" stroked="t" strokecolor="#231f20" strokeweight="0.57pt">
                <v:path arrowok="t"/>
              </v:shape>
            </v:group>
            <v:group id="_x0000_s1363" style="width:34;height:8;left:19081;position:absolute;top:545" coordorigin="19081,545" coordsize="34,8">
              <v:shape id="_x0000_s1364" style="width:34;height:8;left:19081;position:absolute;top:545" coordorigin="19081,545" coordsize="34,8" path="m19081,545l19114,552e" filled="f" stroked="t" strokecolor="#231f20" strokeweight="0.57pt">
                <v:path arrowok="t"/>
              </v:shape>
            </v:group>
            <v:group id="_x0000_s1365" style="width:34;height:8;left:19147;position:absolute;top:559" coordorigin="19147,559" coordsize="34,8">
              <v:shape id="_x0000_s1366" style="width:34;height:8;left:19147;position:absolute;top:559" coordorigin="19147,559" coordsize="34,8" path="m19147,559l19181,566e" filled="f" stroked="t" strokecolor="#231f20" strokeweight="0.57pt">
                <v:path arrowok="t"/>
              </v:shape>
            </v:group>
            <v:group id="_x0000_s1367" style="width:34;height:8;left:19214;position:absolute;top:573" coordorigin="19214,573" coordsize="34,8">
              <v:shape id="_x0000_s1368" style="width:34;height:8;left:19214;position:absolute;top:573" coordorigin="19214,573" coordsize="34,8" path="m19214,573l19247,580e" filled="f" stroked="t" strokecolor="#231f20" strokeweight="0.57pt">
                <v:path arrowok="t"/>
              </v:shape>
            </v:group>
            <v:group id="_x0000_s1369" style="width:34;height:8;left:19280;position:absolute;top:588" coordorigin="19280,588" coordsize="34,8">
              <v:shape id="_x0000_s1370" style="width:34;height:8;left:19280;position:absolute;top:588" coordorigin="19280,588" coordsize="34,8" path="m19280,588l19313,595e" filled="f" stroked="t" strokecolor="#231f20" strokeweight="0.57pt">
                <v:path arrowok="t"/>
              </v:shape>
            </v:group>
            <v:group id="_x0000_s1371" style="width:34;height:8;left:19346;position:absolute;top:602" coordorigin="19346,602" coordsize="34,8">
              <v:shape id="_x0000_s1372" style="width:34;height:8;left:19346;position:absolute;top:602" coordorigin="19346,602" coordsize="34,8" path="m19346,602l19379,609e" filled="f" stroked="t" strokecolor="#231f20" strokeweight="0.57pt">
                <v:path arrowok="t"/>
              </v:shape>
            </v:group>
            <v:group id="_x0000_s1373" style="width:82;height:82;left:19490;position:absolute;top:605" coordorigin="19490,605" coordsize="82,82">
              <v:shape id="_x0000_s1374" style="width:82;height:82;left:19490;position:absolute;top:605" coordorigin="19490,605" coordsize="82,82" path="m19534,605l19549,609,19561,619,19569,633,19571,649,19566,664,19556,677,19543,684,19527,686,19511,681,19499,672,19492,658,19490,642,19494,626,19504,614,19518,607,19534,605xe" filled="f" stroked="t" strokecolor="#231f20" strokeweight="0.57pt">
                <v:path arrowok="t"/>
              </v:shape>
            </v:group>
            <v:group id="_x0000_s1375" style="width:34;height:8;left:19413;position:absolute;top:616" coordorigin="19413,616" coordsize="34,8">
              <v:shape id="_x0000_s1376" style="width:34;height:8;left:19413;position:absolute;top:616" coordorigin="19413,616" coordsize="34,8" path="m19413,616l19446,624e" filled="f" stroked="t" strokecolor="#231f20" strokeweight="0.57pt">
                <v:path arrowok="t"/>
              </v:shape>
            </v:group>
            <v:group id="_x0000_s1377" style="width:17;height:4;left:19479;position:absolute;top:631" coordorigin="19479,631" coordsize="17,4">
              <v:shape id="_x0000_s1378" style="width:17;height:4;left:19479;position:absolute;top:631" coordorigin="19479,631" coordsize="17,4" path="m19479,631l19495,634e" filled="f" stroked="t" strokecolor="#231f20" strokeweight="0.57pt">
                <v:path arrowok="t"/>
              </v:shape>
            </v:group>
            <v:group id="_x0000_s1379" style="width:82;height:82;left:19300;position:absolute;top:1069" coordorigin="19300,1069" coordsize="82,82">
              <v:shape id="_x0000_s1380" style="width:82;height:82;left:19300;position:absolute;top:1069" coordorigin="19300,1069" coordsize="82,82" path="m19344,1069l19360,1073,19372,1083,19380,1097,19382,1113,19377,1128,19367,1141,19354,1148,19338,1150,19322,1145,19310,1136,19302,1122,19300,1106,19305,1090,19315,1078,19328,1071,19344,1069xe" filled="f" stroked="t" strokecolor="#231f20" strokeweight="0.57pt">
                <v:path arrowok="t"/>
              </v:shape>
            </v:group>
            <v:group id="_x0000_s1381" style="width:2021;height:1264;left:17701;position:absolute;top:209" coordorigin="17701,209" coordsize="2021,1264">
              <v:shape id="_x0000_s1382" style="width:2021;height:1264;left:17701;position:absolute;top:209" coordorigin="17701,209" coordsize="2021,1264" path="m18011,209l19722,576,19430,1473,17701,1117,18011,209xe" filled="f" stroked="t" strokecolor="#231f20" strokeweight="0.57pt">
                <v:path arrowok="t"/>
              </v:shape>
            </v:group>
            <v:group id="_x0000_s1383" style="width:1136;height:725;left:18173;position:absolute;top:356" coordorigin="18173,356" coordsize="1136,725">
              <v:shape id="_x0000_s1384" style="width:1136;height:725;left:18173;position:absolute;top:356" coordorigin="18173,356" coordsize="1136,725" path="m18173,356l18263,374,18363,400,18424,419,18490,442,18561,469,18636,502,18713,540,18792,584,18871,634,18951,690,19029,753,19105,823,19178,901,19246,986,19309,1080e" filled="f" stroked="t" strokecolor="#231f20" strokeweight="0.57pt">
                <v:path arrowok="t"/>
              </v:shape>
              <v:shape id="_x0000_s1385" type="#_x0000_t75" style="width:192;height:439;left:18885;position:absolute;top:915" stroked="f">
                <v:imagedata r:id="rId19" o:title=""/>
              </v:shape>
            </v:group>
            <v:group id="_x0000_s1386" style="width:129;height:421;left:18951;position:absolute;top:920" coordorigin="18951,920" coordsize="129,421">
              <v:shape id="_x0000_s1387" style="width:129;height:421;left:18951;position:absolute;top:920" coordorigin="18951,920" coordsize="129,421" path="m19073,920l18951,1280,18961,1340,19079,969,19073,920xe" filled="t" fillcolor="#231f20" stroked="f">
                <v:fill type="solid"/>
                <v:path arrowok="t"/>
              </v:shape>
            </v:group>
            <v:group id="_x0000_s1388" style="width:129;height:421;left:18951;position:absolute;top:920" coordorigin="18951,920" coordsize="129,421">
              <v:shape id="_x0000_s1389" style="width:129;height:421;left:18951;position:absolute;top:920" coordorigin="18951,920" coordsize="129,421" path="m18961,1340l18951,1280,19073,920,19079,969,18961,1340xe" filled="f" stroked="t" strokecolor="#231f20" strokeweight="0.28pt">
                <v:path arrowok="t"/>
              </v:shape>
            </v:group>
            <v:group id="_x0000_s1390" style="width:1737;height:2;left:17695;position:absolute;top:1475" coordorigin="17695,1475" coordsize="1737,2">
              <v:shape id="_x0000_s1391" style="width:1737;height:2;left:17695;position:absolute;top:1475" coordorigin="17695,1475" coordsize="1737,0" path="m17695,1475l19432,1475e" filled="f" stroked="t" strokecolor="#231f20" strokeweight="0.57pt">
                <v:path arrowok="t"/>
              </v:shape>
            </v:group>
            <v:group id="_x0000_s1392" style="width:2;height:357;left:17700;position:absolute;top:1121" coordorigin="17700,1121" coordsize="2,357">
              <v:shape id="_x0000_s1393" style="width:2;height:357;left:17700;position:absolute;top:1121" coordorigin="17700,1121" coordsize="0,357" path="m17700,1121l17700,1477e" filled="f" stroked="t" strokecolor="#231f20" strokeweight="0.57pt">
                <v:path arrowok="t"/>
              </v:shape>
              <v:shape id="_x0000_s1394" type="#_x0000_t202" style="width:98;height:176;left:18058;position:absolute;top:433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95"/>
                          <w:sz w:val="17"/>
                        </w:rPr>
                        <w:t>A</w:t>
                      </w:r>
                    </w:p>
                  </w:txbxContent>
                </v:textbox>
              </v:shape>
              <v:shape id="_x0000_s1395" type="#_x0000_t202" style="width:107;height:176;left:19487;position:absolute;top:695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15"/>
                          <w:sz w:val="17"/>
                        </w:rPr>
                        <w:t>B</w:t>
                      </w:r>
                    </w:p>
                  </w:txbxContent>
                </v:textbox>
              </v:shape>
              <v:shape id="_x0000_s1396" type="#_x0000_t202" style="width:107;height:176;left:19334;position:absolute;top:1145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120"/>
                          <w:sz w:val="17"/>
                        </w:rPr>
                        <w:t>C</w:t>
                      </w:r>
                    </w:p>
                  </w:txbxContent>
                </v:textbox>
              </v:shape>
            </v:group>
          </v:group>
        </w:pict>
      </w:r>
      <w:r>
        <w:rPr>
          <w:rFonts w:ascii="Arial Unicode MS" w:eastAsia="Arial Unicode MS" w:hAnsi="Arial Unicode MS" w:cs="Arial Unicode MS" w:hint="default"/>
          <w:color w:val="231F20"/>
        </w:rPr>
        <w:t xml:space="preserve">A. </w:t>
      </w:r>
      <w:r>
        <w:rPr>
          <w:rFonts w:ascii="Arial Unicode MS" w:eastAsia="Arial Unicode MS" w:hAnsi="Arial Unicode MS" w:cs="Arial Unicode MS" w:hint="default"/>
          <w:color w:val="231F20"/>
          <w:spacing w:val="25"/>
        </w:rPr>
        <w:t xml:space="preserve"> </w:t>
      </w:r>
      <w:r>
        <w:rPr>
          <w:color w:val="231F20"/>
          <w:spacing w:val="2"/>
        </w:rPr>
        <w:t>磁铁对小铁球没有作用力</w:t>
      </w:r>
    </w:p>
    <w:p>
      <w:pPr>
        <w:pStyle w:val="BodyText"/>
        <w:spacing w:before="25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B. </w:t>
      </w:r>
      <w:r>
        <w:rPr>
          <w:rFonts w:ascii="Arial Unicode MS" w:eastAsia="Arial Unicode MS" w:hAnsi="Arial Unicode MS" w:cs="Arial Unicode MS" w:hint="default"/>
          <w:color w:val="231F20"/>
          <w:spacing w:val="13"/>
        </w:rPr>
        <w:t xml:space="preserve"> </w:t>
      </w:r>
      <w:r>
        <w:rPr>
          <w:color w:val="231F20"/>
          <w:spacing w:val="2"/>
        </w:rPr>
        <w:t>力可以使小铁球发生形变</w:t>
      </w:r>
    </w:p>
    <w:p>
      <w:pPr>
        <w:pStyle w:val="BodyText"/>
        <w:spacing w:before="25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C.  </w:t>
      </w:r>
      <w:r>
        <w:rPr>
          <w:color w:val="231F20"/>
          <w:spacing w:val="2"/>
        </w:rPr>
        <w:t xml:space="preserve">小铁球沿曲线 </w:t>
      </w:r>
      <w:r>
        <w:rPr>
          <w:rFonts w:ascii="Calibri" w:eastAsia="Calibri" w:hAnsi="Calibri" w:cs="Calibri" w:hint="default"/>
          <w:i/>
          <w:color w:val="231F20"/>
        </w:rPr>
        <w:t>AC</w:t>
      </w:r>
      <w:r>
        <w:rPr>
          <w:rFonts w:ascii="Calibri" w:eastAsia="Calibri" w:hAnsi="Calibri" w:cs="Calibri" w:hint="default"/>
          <w:i/>
          <w:color w:val="231F20"/>
          <w:spacing w:val="5"/>
        </w:rPr>
        <w:t xml:space="preserve"> </w:t>
      </w:r>
      <w:r>
        <w:rPr>
          <w:color w:val="231F20"/>
          <w:spacing w:val="2"/>
        </w:rPr>
        <w:t>运动时运动状态不变</w:t>
      </w:r>
    </w:p>
    <w:p>
      <w:pPr>
        <w:pStyle w:val="BodyText"/>
        <w:spacing w:before="25" w:line="240" w:lineRule="auto"/>
        <w:ind w:left="332" w:right="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 xml:space="preserve">D. </w:t>
      </w:r>
      <w:r>
        <w:rPr>
          <w:rFonts w:ascii="Arial Unicode MS" w:eastAsia="Arial Unicode MS" w:hAnsi="Arial Unicode MS" w:cs="Arial Unicode MS" w:hint="default"/>
          <w:color w:val="231F20"/>
          <w:spacing w:val="30"/>
        </w:rPr>
        <w:t xml:space="preserve"> </w:t>
      </w:r>
      <w:r>
        <w:rPr>
          <w:color w:val="231F20"/>
          <w:spacing w:val="2"/>
        </w:rPr>
        <w:t>力可以改变小铁球的运动方向</w:t>
      </w:r>
    </w:p>
    <w:p>
      <w:pPr>
        <w:spacing w:after="0" w:line="240" w:lineRule="auto"/>
        <w:jc w:val="left"/>
        <w:sectPr>
          <w:type w:val="continuous"/>
          <w:pgSz w:w="21320" w:h="15090" w:orient="landscape"/>
          <w:pgMar w:top="1160" w:right="1480" w:bottom="280" w:left="2340" w:header="708" w:footer="708"/>
          <w:cols w:num="2" w:space="708" w:equalWidth="0">
            <w:col w:w="8037" w:space="1310"/>
            <w:col w:w="8153"/>
          </w:cols>
        </w:sectPr>
      </w:pPr>
    </w:p>
    <w:p>
      <w:pPr>
        <w:spacing w:before="15" w:line="240" w:lineRule="auto"/>
        <w:ind w:right="0"/>
        <w:rPr>
          <w:rFonts w:ascii="Arial Unicode MS" w:eastAsia="Arial Unicode MS" w:hAnsi="Arial Unicode MS" w:cs="Arial Unicode MS" w:hint="default"/>
          <w:sz w:val="10"/>
          <w:szCs w:val="10"/>
        </w:rPr>
      </w:pPr>
      <w:r>
        <w:pict>
          <v:group id="_x0000_s1397" style="width:0.1pt;height:632.3pt;margin-top:70.72pt;margin-left:554.17pt;mso-position-horizontal-relative:page;mso-position-vertical-relative:page;position:absolute;z-index:-251649024" coordorigin="11083,1414" coordsize="2,12646">
            <v:shape id="_x0000_s1398" style="width:2;height:12646;left:11083;position:absolute;top:1414" coordorigin="11083,1414" coordsize="0,12646" path="m11083,14060l11083,1414e" filled="f" stroked="t" strokecolor="#231f20" strokeweight="0.57pt">
              <v:path arrowok="t"/>
            </v:shape>
          </v:group>
        </w:pict>
      </w:r>
    </w:p>
    <w:p>
      <w:pPr>
        <w:pStyle w:val="BodyText"/>
        <w:tabs>
          <w:tab w:val="left" w:pos="4489"/>
          <w:tab w:val="left" w:pos="11531"/>
          <w:tab w:val="left" w:pos="13841"/>
        </w:tabs>
        <w:spacing w:line="309" w:lineRule="exact"/>
        <w:ind w:left="2179" w:right="0"/>
        <w:jc w:val="left"/>
      </w:pP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  <w:tab/>
      </w: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</w:r>
    </w:p>
    <w:p>
      <w:pPr>
        <w:spacing w:after="0" w:line="309" w:lineRule="exact"/>
        <w:jc w:val="left"/>
        <w:sectPr>
          <w:type w:val="continuous"/>
          <w:pgSz w:w="21320" w:h="15090" w:orient="landscape"/>
          <w:pgMar w:top="1160" w:right="1480" w:bottom="280" w:left="2340" w:header="708" w:footer="708"/>
          <w:cols w:space="708"/>
        </w:sectPr>
      </w:pPr>
    </w:p>
    <w:p>
      <w:pPr>
        <w:spacing w:before="1" w:line="240" w:lineRule="auto"/>
        <w:ind w:right="0"/>
        <w:rPr>
          <w:rFonts w:ascii="Arial Unicode MS" w:eastAsia="Arial Unicode MS" w:hAnsi="Arial Unicode MS" w:cs="Arial Unicode MS" w:hint="default"/>
          <w:sz w:val="6"/>
          <w:szCs w:val="6"/>
        </w:rPr>
      </w:pPr>
    </w:p>
    <w:p>
      <w:pPr>
        <w:spacing w:after="0" w:line="240" w:lineRule="auto"/>
        <w:rPr>
          <w:rFonts w:ascii="Arial Unicode MS" w:eastAsia="Arial Unicode MS" w:hAnsi="Arial Unicode MS" w:cs="Arial Unicode MS" w:hint="default"/>
          <w:sz w:val="6"/>
          <w:szCs w:val="6"/>
        </w:rPr>
        <w:sectPr>
          <w:pgSz w:w="21320" w:h="15090" w:orient="landscape"/>
          <w:pgMar w:top="1400" w:right="2320" w:bottom="280" w:left="1480" w:header="708" w:footer="708"/>
          <w:cols w:space="708"/>
        </w:sectPr>
      </w:pPr>
    </w:p>
    <w:p>
      <w:pPr>
        <w:pStyle w:val="BodyText"/>
        <w:spacing w:line="314" w:lineRule="exact"/>
        <w:ind w:left="109" w:right="-1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-48"/>
          <w:w w:val="92"/>
        </w:rPr>
        <w:t>.</w:t>
      </w:r>
      <w:r>
        <w:rPr>
          <w:color w:val="231F20"/>
          <w:spacing w:val="8"/>
          <w:w w:val="308"/>
        </w:rPr>
        <w:t>“</w:t>
      </w:r>
      <w:r>
        <w:rPr>
          <w:color w:val="231F20"/>
          <w:spacing w:val="8"/>
          <w:w w:val="102"/>
        </w:rPr>
        <w:t>给我一个支点和一根足够长的杠杆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我就能撬起地球</w:t>
      </w:r>
      <w:r>
        <w:rPr>
          <w:color w:val="231F20"/>
          <w:spacing w:val="-97"/>
          <w:w w:val="308"/>
        </w:rPr>
        <w:t>”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这是阿基米德留给后人的</w:t>
      </w:r>
      <w:r>
        <w:rPr>
          <w:color w:val="231F20"/>
          <w:w w:val="102"/>
        </w:rPr>
        <w:t>豪</w:t>
      </w:r>
    </w:p>
    <w:p>
      <w:pPr>
        <w:pStyle w:val="BodyText"/>
        <w:spacing w:before="96" w:line="240" w:lineRule="auto"/>
        <w:ind w:left="323" w:right="0"/>
        <w:jc w:val="both"/>
      </w:pPr>
      <w:r>
        <w:rPr>
          <w:color w:val="231F20"/>
          <w:spacing w:val="2"/>
          <w:w w:val="105"/>
        </w:rPr>
        <w:t>言壮语。下列与阿基米德设想的杠杆属于同一类型的是</w:t>
      </w:r>
    </w:p>
    <w:p>
      <w:pPr>
        <w:spacing w:before="4" w:line="240" w:lineRule="auto"/>
        <w:ind w:right="0"/>
        <w:rPr>
          <w:rFonts w:ascii="Arial Unicode MS" w:eastAsia="Arial Unicode MS" w:hAnsi="Arial Unicode MS" w:cs="Arial Unicode MS" w:hint="default"/>
          <w:sz w:val="12"/>
          <w:szCs w:val="12"/>
        </w:rPr>
      </w:pPr>
    </w:p>
    <w:p>
      <w:pPr>
        <w:pStyle w:val="BodyText"/>
        <w:tabs>
          <w:tab w:val="left" w:pos="2455"/>
          <w:tab w:val="left" w:pos="4167"/>
          <w:tab w:val="left" w:pos="5854"/>
        </w:tabs>
        <w:spacing w:line="240" w:lineRule="auto"/>
        <w:ind w:left="594" w:right="0"/>
        <w:jc w:val="left"/>
      </w:pPr>
      <w:r>
        <w:drawing>
          <wp:inline distT="0" distB="0" distL="0" distR="0">
            <wp:extent cx="1038248" cy="712089"/>
            <wp:effectExtent l="0" t="0" r="0" b="0"/>
            <wp:docPr id="2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6.png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248" cy="712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drawing>
          <wp:inline distT="0" distB="0" distL="0" distR="0">
            <wp:extent cx="944206" cy="718184"/>
            <wp:effectExtent l="0" t="0" r="0" b="0"/>
            <wp:docPr id="27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7.png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4206" cy="718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drawing>
          <wp:inline distT="0" distB="0" distL="0" distR="0">
            <wp:extent cx="929168" cy="726090"/>
            <wp:effectExtent l="0" t="0" r="0" b="0"/>
            <wp:docPr id="2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9168" cy="72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drawing>
          <wp:inline distT="0" distB="0" distL="0" distR="0">
            <wp:extent cx="1088560" cy="725233"/>
            <wp:effectExtent l="0" t="0" r="0" b="0"/>
            <wp:docPr id="31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9.png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8560" cy="725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tabs>
          <w:tab w:val="left" w:pos="2887"/>
          <w:tab w:val="left" w:pos="4458"/>
          <w:tab w:val="left" w:pos="6188"/>
        </w:tabs>
        <w:spacing w:before="114" w:line="240" w:lineRule="auto"/>
        <w:ind w:left="966" w:right="-10"/>
        <w:jc w:val="left"/>
      </w:pPr>
      <w:r>
        <w:rPr>
          <w:rFonts w:ascii="Arial Unicode MS" w:eastAsia="Arial Unicode MS" w:hAnsi="Arial Unicode MS" w:cs="Arial Unicode MS" w:hint="default"/>
          <w:color w:val="231F20"/>
        </w:rPr>
        <w:t>A.</w:t>
      </w:r>
      <w:r>
        <w:rPr>
          <w:rFonts w:ascii="Arial Unicode MS" w:eastAsia="Arial Unicode MS" w:hAnsi="Arial Unicode MS" w:cs="Arial Unicode MS" w:hint="default"/>
          <w:color w:val="231F20"/>
          <w:spacing w:val="16"/>
        </w:rPr>
        <w:t xml:space="preserve"> </w:t>
      </w:r>
      <w:r>
        <w:rPr>
          <w:color w:val="231F20"/>
        </w:rPr>
        <w:t>天平</w:t>
        <w:tab/>
      </w:r>
      <w:r>
        <w:rPr>
          <w:rFonts w:ascii="Arial Unicode MS" w:eastAsia="Arial Unicode MS" w:hAnsi="Arial Unicode MS" w:cs="Arial Unicode MS" w:hint="default"/>
          <w:color w:val="231F20"/>
        </w:rPr>
        <w:t>B.</w:t>
      </w:r>
      <w:r>
        <w:rPr>
          <w:rFonts w:ascii="Arial Unicode MS" w:eastAsia="Arial Unicode MS" w:hAnsi="Arial Unicode MS" w:cs="Arial Unicode MS" w:hint="default"/>
          <w:color w:val="231F20"/>
          <w:spacing w:val="3"/>
        </w:rPr>
        <w:t xml:space="preserve"> </w:t>
      </w:r>
      <w:r>
        <w:rPr>
          <w:color w:val="231F20"/>
        </w:rPr>
        <w:t>筷子</w:t>
        <w:tab/>
      </w:r>
      <w:r>
        <w:rPr>
          <w:rFonts w:ascii="Arial Unicode MS" w:eastAsia="Arial Unicode MS" w:hAnsi="Arial Unicode MS" w:cs="Arial Unicode MS" w:hint="default"/>
          <w:color w:val="231F20"/>
        </w:rPr>
        <w:t>C.</w:t>
      </w:r>
      <w:r>
        <w:rPr>
          <w:rFonts w:ascii="Arial Unicode MS" w:eastAsia="Arial Unicode MS" w:hAnsi="Arial Unicode MS" w:cs="Arial Unicode MS" w:hint="default"/>
          <w:color w:val="231F20"/>
          <w:spacing w:val="2"/>
        </w:rPr>
        <w:t xml:space="preserve"> </w:t>
      </w:r>
      <w:r>
        <w:rPr>
          <w:color w:val="231F20"/>
        </w:rPr>
        <w:t>食品夹</w:t>
        <w:tab/>
      </w:r>
      <w:r>
        <w:rPr>
          <w:rFonts w:ascii="Arial Unicode MS" w:eastAsia="Arial Unicode MS" w:hAnsi="Arial Unicode MS" w:cs="Arial Unicode MS" w:hint="default"/>
          <w:color w:val="231F20"/>
        </w:rPr>
        <w:t>D.</w:t>
      </w:r>
      <w:r>
        <w:rPr>
          <w:rFonts w:ascii="Arial Unicode MS" w:eastAsia="Arial Unicode MS" w:hAnsi="Arial Unicode MS" w:cs="Arial Unicode MS" w:hint="default"/>
          <w:color w:val="231F20"/>
          <w:spacing w:val="16"/>
        </w:rPr>
        <w:t xml:space="preserve"> </w:t>
      </w:r>
      <w:r>
        <w:rPr>
          <w:color w:val="231F20"/>
          <w:spacing w:val="2"/>
        </w:rPr>
        <w:t>园艺剪刀</w:t>
      </w:r>
    </w:p>
    <w:p>
      <w:pPr>
        <w:pStyle w:val="BodyText"/>
        <w:spacing w:before="96" w:line="307" w:lineRule="auto"/>
        <w:ind w:left="426" w:right="-10" w:hanging="317"/>
        <w:jc w:val="left"/>
      </w:pPr>
      <w:r>
        <w:pict>
          <v:shape id="_x0000_s1399" type="#_x0000_t75" style="width:107.12pt;height:76.79pt;margin-top:41.95pt;margin-left:369.22pt;mso-position-horizontal-relative:page;position:absolute;z-index:-251641856" stroked="f">
            <v:imagedata r:id="rId24" o:title=""/>
          </v:shape>
        </w:pic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10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1"/>
        </w:rPr>
        <w:t xml:space="preserve"> </w:t>
      </w:r>
      <w:r>
        <w:rPr>
          <w:color w:val="231F20"/>
          <w:spacing w:val="5"/>
          <w:w w:val="102"/>
        </w:rPr>
        <w:t>如图是学校旗杆顶上的一个滑轮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升旗时往下拉动绳子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国旗就会上升。下列对于</w:t>
      </w:r>
      <w:r>
        <w:rPr>
          <w:color w:val="231F20"/>
          <w:w w:val="102"/>
        </w:rPr>
        <w:t>滑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轮的说法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正确的</w:t>
      </w:r>
      <w:r>
        <w:rPr>
          <w:color w:val="231F20"/>
          <w:w w:val="102"/>
        </w:rPr>
        <w:t>是</w:t>
      </w:r>
    </w:p>
    <w:p>
      <w:pPr>
        <w:pStyle w:val="BodyText"/>
        <w:spacing w:before="21" w:line="307" w:lineRule="auto"/>
        <w:ind w:right="3602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3"/>
          <w:w w:val="102"/>
        </w:rPr>
        <w:t>A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这是一个定滑轮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可省力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可改变力的方</w:t>
      </w:r>
      <w:r>
        <w:rPr>
          <w:color w:val="231F20"/>
          <w:w w:val="102"/>
        </w:rPr>
        <w:t>向</w:t>
      </w:r>
      <w:r>
        <w:rPr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4"/>
        </w:rPr>
        <w:t>B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这是一个动滑轮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可省力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不改变力的方</w:t>
      </w:r>
      <w:r>
        <w:rPr>
          <w:color w:val="231F20"/>
          <w:w w:val="102"/>
        </w:rPr>
        <w:t>向</w:t>
      </w:r>
      <w:r>
        <w:rPr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6"/>
        </w:rPr>
        <w:t>C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这是一个定滑轮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不省力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可改变力的方</w:t>
      </w:r>
      <w:r>
        <w:rPr>
          <w:color w:val="231F20"/>
          <w:w w:val="102"/>
        </w:rPr>
        <w:t>向</w:t>
      </w:r>
      <w:r>
        <w:rPr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94"/>
        </w:rPr>
        <w:t>D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这是一个动滑轮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不省力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可改变力的方</w:t>
      </w:r>
      <w:r>
        <w:rPr>
          <w:color w:val="231F20"/>
          <w:w w:val="102"/>
        </w:rPr>
        <w:t>向</w:t>
      </w:r>
    </w:p>
    <w:p>
      <w:pPr>
        <w:spacing w:before="9" w:line="240" w:lineRule="auto"/>
        <w:ind w:right="0"/>
        <w:rPr>
          <w:rFonts w:ascii="Arial Unicode MS" w:eastAsia="Arial Unicode MS" w:hAnsi="Arial Unicode MS" w:cs="Arial Unicode MS" w:hint="default"/>
          <w:sz w:val="22"/>
          <w:szCs w:val="22"/>
        </w:rPr>
      </w:pPr>
    </w:p>
    <w:p>
      <w:pPr>
        <w:pStyle w:val="Heading1"/>
        <w:tabs>
          <w:tab w:val="left" w:pos="3352"/>
          <w:tab w:val="left" w:pos="4820"/>
        </w:tabs>
        <w:spacing w:line="240" w:lineRule="auto"/>
        <w:ind w:left="2094" w:right="-10"/>
        <w:jc w:val="left"/>
      </w:pPr>
      <w:r>
        <w:rPr>
          <w:color w:val="231F20"/>
          <w:spacing w:val="3"/>
          <w:w w:val="105"/>
        </w:rPr>
        <w:t>第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105"/>
        </w:rPr>
        <w:t>Ⅱ</w:t>
      </w:r>
      <w:r>
        <w:rPr>
          <w:color w:val="231F20"/>
          <w:spacing w:val="3"/>
          <w:w w:val="105"/>
        </w:rPr>
        <w:t>卷</w:t>
        <w:tab/>
      </w:r>
      <w:r>
        <w:rPr>
          <w:color w:val="231F20"/>
          <w:spacing w:val="4"/>
          <w:w w:val="95"/>
        </w:rPr>
        <w:t>非选择题</w:t>
        <w:tab/>
      </w:r>
      <w:r>
        <w:rPr>
          <w:color w:val="231F20"/>
          <w:spacing w:val="-25"/>
        </w:rPr>
        <w:t>（共</w:t>
      </w:r>
      <w:r>
        <w:rPr>
          <w:color w:val="231F20"/>
          <w:spacing w:val="-6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1"/>
        </w:rPr>
        <w:t>70</w:t>
      </w:r>
      <w:r>
        <w:rPr>
          <w:rFonts w:ascii="Arial Unicode MS" w:eastAsia="Arial Unicode MS" w:hAnsi="Arial Unicode MS" w:cs="Arial Unicode MS" w:hint="default"/>
          <w:color w:val="231F20"/>
          <w:spacing w:val="-64"/>
        </w:rPr>
        <w:t xml:space="preserve"> </w:t>
      </w:r>
      <w:r>
        <w:rPr>
          <w:color w:val="231F20"/>
          <w:spacing w:val="-25"/>
        </w:rPr>
        <w:t>分）</w:t>
      </w:r>
    </w:p>
    <w:p>
      <w:pPr>
        <w:pStyle w:val="BodyText"/>
        <w:spacing w:before="82" w:line="307" w:lineRule="auto"/>
        <w:ind w:left="430" w:right="-10" w:hanging="321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7"/>
          <w:w w:val="102"/>
        </w:rPr>
        <w:t>二</w:t>
      </w:r>
      <w:r>
        <w:rPr>
          <w:rFonts w:ascii="Arial Unicode MS" w:eastAsia="Arial Unicode MS" w:hAnsi="Arial Unicode MS" w:cs="Arial Unicode MS" w:hint="default"/>
          <w:color w:val="231F20"/>
          <w:spacing w:val="-98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7"/>
          <w:w w:val="102"/>
        </w:rPr>
        <w:t>实验探</w:t>
      </w:r>
      <w:r>
        <w:rPr>
          <w:rFonts w:ascii="Arial Unicode MS" w:eastAsia="Arial Unicode MS" w:hAnsi="Arial Unicode MS" w:cs="Arial Unicode MS" w:hint="default"/>
          <w:color w:val="231F20"/>
          <w:spacing w:val="-66"/>
          <w:w w:val="102"/>
        </w:rPr>
        <w:t>究</w:t>
      </w:r>
      <w:r>
        <w:rPr>
          <w:color w:val="231F20"/>
          <w:spacing w:val="-21"/>
          <w:w w:val="102"/>
        </w:rPr>
        <w:t>（</w:t>
      </w:r>
      <w:r>
        <w:rPr>
          <w:color w:val="231F20"/>
          <w:spacing w:val="7"/>
          <w:w w:val="102"/>
        </w:rPr>
        <w:t>本大题</w:t>
      </w:r>
      <w:r>
        <w:rPr>
          <w:color w:val="231F20"/>
          <w:w w:val="102"/>
        </w:rPr>
        <w:t>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个小题</w:t>
      </w:r>
      <w:r>
        <w:rPr>
          <w:color w:val="231F20"/>
          <w:spacing w:val="-9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7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分</w:t>
      </w:r>
      <w:r>
        <w:rPr>
          <w:color w:val="231F20"/>
          <w:spacing w:val="-9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分</w:t>
      </w:r>
      <w:r>
        <w:rPr>
          <w:color w:val="231F20"/>
          <w:spacing w:val="-9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分</w:t>
      </w:r>
      <w:r>
        <w:rPr>
          <w:color w:val="231F20"/>
          <w:spacing w:val="-9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4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7"/>
          <w:w w:val="102"/>
        </w:rPr>
        <w:t>分</w:t>
      </w:r>
      <w:r>
        <w:rPr>
          <w:color w:val="231F20"/>
          <w:spacing w:val="-9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 xml:space="preserve"> </w:t>
      </w:r>
      <w:r>
        <w:rPr>
          <w:color w:val="231F20"/>
          <w:spacing w:val="4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6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分</w:t>
      </w:r>
      <w:r>
        <w:rPr>
          <w:color w:val="231F20"/>
          <w:spacing w:val="-101"/>
          <w:w w:val="102"/>
        </w:rPr>
        <w:t>，</w:t>
      </w:r>
      <w:r>
        <w:rPr>
          <w:color w:val="231F20"/>
          <w:w w:val="102"/>
        </w:rPr>
        <w:t>共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4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-28"/>
          <w:w w:val="102"/>
        </w:rPr>
        <w:t>分</w:t>
      </w:r>
      <w:r>
        <w:rPr>
          <w:color w:val="231F20"/>
          <w:w w:val="102"/>
        </w:rPr>
        <w:t>）</w:t>
      </w:r>
    </w:p>
    <w:p>
      <w:pPr>
        <w:pStyle w:val="BodyText"/>
        <w:spacing w:before="21" w:line="240" w:lineRule="auto"/>
        <w:ind w:left="109" w:right="-10"/>
        <w:jc w:val="left"/>
      </w:pPr>
      <w:r>
        <w:pict>
          <v:group id="_x0000_s1400" style="width:19.1pt;height:104.45pt;margin-top:29.3pt;margin-left:107.46pt;mso-position-horizontal-relative:page;position:absolute;z-index:-251646976" coordorigin="2149,586" coordsize="382,2089">
            <v:shape id="_x0000_s1401" type="#_x0000_t75" style="width:382;height:1648;left:2149;position:absolute;top:586" stroked="f">
              <v:imagedata r:id="rId25" o:title=""/>
            </v:shape>
            <v:group id="_x0000_s1402" style="width:2;height:194;left:2331;position:absolute;top:2226" coordorigin="2331,2226" coordsize="2,194">
              <v:shape id="_x0000_s1403" style="width:2;height:194;left:2331;position:absolute;top:2226" coordorigin="2331,2226" coordsize="0,194" path="m2331,2226l2331,2420e" filled="f" stroked="t" strokecolor="#231f20" strokeweight="0.57pt">
                <v:path arrowok="t"/>
              </v:shape>
            </v:group>
            <v:group id="_x0000_s1404" style="width:314;height:247;left:2174;position:absolute;top:2422" coordorigin="2174,2422" coordsize="314,247">
              <v:shape id="_x0000_s1405" style="width:314;height:247;left:2174;position:absolute;top:2422" coordorigin="2174,2422" coordsize="314,247" path="m2174,2422l2487,2422,2487,2669,2174,2669,2174,2422xe" filled="f" stroked="t" strokecolor="#231f20" strokeweight="0.57pt">
                <v:path arrowok="t"/>
              </v:shape>
            </v:group>
          </v:group>
        </w:pic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小梦学习小组利用如图甲所示的装置</w:t>
      </w:r>
      <w:r>
        <w:rPr>
          <w:color w:val="231F20"/>
          <w:spacing w:val="-206"/>
          <w:w w:val="308"/>
        </w:rPr>
        <w:t>“</w:t>
      </w:r>
      <w:r>
        <w:rPr>
          <w:color w:val="231F20"/>
          <w:spacing w:val="4"/>
          <w:w w:val="102"/>
        </w:rPr>
        <w:t>，探究重力的大小跟质量的关</w:t>
      </w:r>
      <w:r>
        <w:rPr>
          <w:color w:val="231F20"/>
          <w:spacing w:val="3"/>
          <w:w w:val="102"/>
        </w:rPr>
        <w:t>系</w:t>
      </w:r>
      <w:r>
        <w:rPr>
          <w:color w:val="231F20"/>
          <w:spacing w:val="-101"/>
          <w:w w:val="308"/>
        </w:rPr>
        <w:t>”</w:t>
      </w:r>
      <w:r>
        <w:rPr>
          <w:color w:val="231F20"/>
          <w:w w:val="102"/>
        </w:rPr>
        <w:t>。</w:t>
      </w: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13" w:line="240" w:lineRule="auto"/>
        <w:ind w:right="0"/>
        <w:rPr>
          <w:rFonts w:ascii="Arial Unicode MS" w:eastAsia="Arial Unicode MS" w:hAnsi="Arial Unicode MS" w:cs="Arial Unicode MS" w:hint="default"/>
          <w:sz w:val="16"/>
          <w:szCs w:val="16"/>
        </w:rPr>
      </w:pPr>
    </w:p>
    <w:p>
      <w:pPr>
        <w:spacing w:before="0"/>
        <w:ind w:left="0" w:right="2485" w:firstLine="0"/>
        <w:jc w:val="righ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pict>
          <v:group id="_x0000_s1406" style="width:77.2pt;height:74pt;margin-top:-3.1pt;margin-left:353.07pt;mso-position-horizontal-relative:page;position:absolute;z-index:-251645952" coordorigin="7061,-62" coordsize="1544,1480">
            <v:group id="_x0000_s1407" style="width:80;height:80;left:7061;position:absolute;top:-62" coordorigin="7061,-62" coordsize="80,80">
              <v:shape id="_x0000_s1408" style="width:80;height:80;left:7061;position:absolute;top:-62" coordorigin="7061,-62" coordsize="80,80" path="m7101,-62l7061,17,7085,-8,7101,-17,7124,-17,7101,-62xe" filled="t" fillcolor="#231f20" stroked="f">
                <v:fill type="solid"/>
                <v:path arrowok="t"/>
              </v:shape>
              <v:shape id="_x0000_s1409" style="width:80;height:80;left:7061;position:absolute;top:-62" coordorigin="7061,-62" coordsize="80,80" path="m7124,-17l7101,-17,7117,-8,7141,17,7124,-17xe" filled="t" fillcolor="#231f20" stroked="f">
                <v:fill type="solid"/>
                <v:path arrowok="t"/>
              </v:shape>
            </v:group>
            <v:group id="_x0000_s1410" style="width:80;height:80;left:8526;position:absolute;top:1338" coordorigin="8526,1338" coordsize="80,80">
              <v:shape id="_x0000_s1411" style="width:80;height:80;left:8526;position:absolute;top:1338" coordorigin="8526,1338" coordsize="80,80" path="m8526,1338l8552,1362,8560,1378,8552,1394,8526,1418,8605,1378,8526,1338xe" filled="t" fillcolor="#231f20" stroked="f">
                <v:fill type="solid"/>
                <v:path arrowok="t"/>
              </v:shape>
            </v:group>
            <v:group id="_x0000_s1412" style="width:1471;height:1407;left:7101;position:absolute;top:-28" coordorigin="7101,-28" coordsize="1471,1407">
              <v:shape id="_x0000_s1413" style="width:1471;height:1407;left:7101;position:absolute;top:-28" coordorigin="7101,-28" coordsize="1471,1407" path="m7101,-28l7101,1378,8571,1378e" filled="f" stroked="t" strokecolor="#231f20" strokeweight="0.28pt">
                <v:path arrowok="t"/>
              </v:shape>
            </v:group>
            <v:group id="_x0000_s1414" style="width:1265;height:2;left:7099;position:absolute;top:178" coordorigin="7099,178" coordsize="1265,2">
              <v:shape id="_x0000_s1415" style="width:1265;height:2;left:7099;position:absolute;top:178" coordorigin="7099,178" coordsize="1265,0" path="m7099,178l8364,178e" filled="f" stroked="t" strokecolor="#231f20" strokeweight="0.37pt">
                <v:path arrowok="t"/>
              </v:shape>
            </v:group>
            <v:group id="_x0000_s1416" style="width:1251;height:2;left:7107;position:absolute;top:377" coordorigin="7107,377" coordsize="1251,2">
              <v:shape id="_x0000_s1417" style="width:1251;height:2;left:7107;position:absolute;top:377" coordorigin="7107,377" coordsize="1251,0" path="m7107,377l8357,377e" filled="f" stroked="t" strokecolor="#231f20" strokeweight="0.37pt">
                <v:path arrowok="t"/>
              </v:shape>
            </v:group>
            <v:group id="_x0000_s1418" style="width:1251;height:2;left:7107;position:absolute;top:576" coordorigin="7107,576" coordsize="1251,2">
              <v:shape id="_x0000_s1419" style="width:1251;height:2;left:7107;position:absolute;top:576" coordorigin="7107,576" coordsize="1251,0" path="m7107,576l8357,576e" filled="f" stroked="t" strokecolor="#231f20" strokeweight="0.37pt">
                <v:path arrowok="t"/>
              </v:shape>
            </v:group>
            <v:group id="_x0000_s1420" style="width:1251;height:2;left:7107;position:absolute;top:775" coordorigin="7107,775" coordsize="1251,2">
              <v:shape id="_x0000_s1421" style="width:1251;height:2;left:7107;position:absolute;top:775" coordorigin="7107,775" coordsize="1251,0" path="m7107,775l8357,775e" filled="f" stroked="t" strokecolor="#231f20" strokeweight="0.37pt">
                <v:path arrowok="t"/>
              </v:shape>
            </v:group>
            <v:group id="_x0000_s1422" style="width:1251;height:2;left:7107;position:absolute;top:973" coordorigin="7107,973" coordsize="1251,2">
              <v:shape id="_x0000_s1423" style="width:1251;height:2;left:7107;position:absolute;top:973" coordorigin="7107,973" coordsize="1251,0" path="m7107,973l8357,973e" filled="f" stroked="t" strokecolor="#231f20" strokeweight="0.37pt">
                <v:path arrowok="t"/>
              </v:shape>
            </v:group>
            <v:group id="_x0000_s1424" style="width:1251;height:2;left:7107;position:absolute;top:1172" coordorigin="7107,1172" coordsize="1251,2">
              <v:shape id="_x0000_s1425" style="width:1251;height:2;left:7107;position:absolute;top:1172" coordorigin="7107,1172" coordsize="1251,0" path="m7107,1172l8357,1172e" filled="f" stroked="t" strokecolor="#231f20" strokeweight="0.37pt">
                <v:path arrowok="t"/>
              </v:shape>
            </v:group>
            <v:group id="_x0000_s1426" style="width:1265;height:2;left:7099;position:absolute;top:1371" coordorigin="7099,1371" coordsize="1265,2">
              <v:shape id="_x0000_s1427" style="width:1265;height:2;left:7099;position:absolute;top:1371" coordorigin="7099,1371" coordsize="1265,0" path="m7099,1371l8364,1371e" filled="f" stroked="t" strokecolor="#231f20" strokeweight="0.37pt">
                <v:path arrowok="t"/>
              </v:shape>
            </v:group>
            <v:group id="_x0000_s1428" style="width:2;height:1201;left:7103;position:absolute;top:174" coordorigin="7103,174" coordsize="2,1201">
              <v:shape id="_x0000_s1429" style="width:2;height:1201;left:7103;position:absolute;top:174" coordorigin="7103,174" coordsize="0,1201" path="m7103,174l7103,1375e" filled="f" stroked="t" strokecolor="#231f20" strokeweight="0.37pt">
                <v:path arrowok="t"/>
              </v:shape>
            </v:group>
            <v:group id="_x0000_s1430" style="width:2;height:1186;left:7312;position:absolute;top:182" coordorigin="7312,182" coordsize="2,1186">
              <v:shape id="_x0000_s1431" style="width:2;height:1186;left:7312;position:absolute;top:182" coordorigin="7312,182" coordsize="0,1186" path="m7312,182l7312,1367e" filled="f" stroked="t" strokecolor="#231f20" strokeweight="0.37pt">
                <v:path arrowok="t"/>
              </v:shape>
            </v:group>
            <v:group id="_x0000_s1432" style="width:2;height:1186;left:7522;position:absolute;top:182" coordorigin="7522,182" coordsize="2,1186">
              <v:shape id="_x0000_s1433" style="width:2;height:1186;left:7522;position:absolute;top:182" coordorigin="7522,182" coordsize="0,1186" path="m7522,182l7522,1367e" filled="f" stroked="t" strokecolor="#231f20" strokeweight="0.37pt">
                <v:path arrowok="t"/>
              </v:shape>
            </v:group>
            <v:group id="_x0000_s1434" style="width:2;height:1186;left:7732;position:absolute;top:182" coordorigin="7732,182" coordsize="2,1186">
              <v:shape id="_x0000_s1435" style="width:2;height:1186;left:7732;position:absolute;top:182" coordorigin="7732,182" coordsize="0,1186" path="m7732,182l7732,1367e" filled="f" stroked="t" strokecolor="#231f20" strokeweight="0.37pt">
                <v:path arrowok="t"/>
              </v:shape>
            </v:group>
            <v:group id="_x0000_s1436" style="width:2;height:1186;left:7941;position:absolute;top:182" coordorigin="7941,182" coordsize="2,1186">
              <v:shape id="_x0000_s1437" style="width:2;height:1186;left:7941;position:absolute;top:182" coordorigin="7941,182" coordsize="0,1186" path="m7941,182l7941,1367e" filled="f" stroked="t" strokecolor="#231f20" strokeweight="0.37pt">
                <v:path arrowok="t"/>
              </v:shape>
            </v:group>
            <v:group id="_x0000_s1438" style="width:2;height:1186;left:8151;position:absolute;top:182" coordorigin="8151,182" coordsize="2,1186">
              <v:shape id="_x0000_s1439" style="width:2;height:1186;left:8151;position:absolute;top:182" coordorigin="8151,182" coordsize="0,1186" path="m8151,182l8151,1367e" filled="f" stroked="t" strokecolor="#231f20" strokeweight="0.37pt">
                <v:path arrowok="t"/>
              </v:shape>
            </v:group>
            <v:group id="_x0000_s1440" style="width:2;height:1201;left:8360;position:absolute;top:174" coordorigin="8360,174" coordsize="2,1201">
              <v:shape id="_x0000_s1441" style="width:2;height:1201;left:8360;position:absolute;top:174" coordorigin="8360,174" coordsize="0,1201" path="m8360,174l8360,1375e" filled="f" stroked="t" strokecolor="#231f20" strokeweight="0.37pt">
                <v:path arrowok="t"/>
              </v:shape>
              <v:shape id="_x0000_s1442" type="#_x0000_t202" style="width:276;height:213;left:7167;position:absolute;top:-57" filled="f" stroked="f">
                <v:textbox inset="0,0,0,0">
                  <w:txbxContent>
                    <w:p>
                      <w:pPr>
                        <w:spacing w:before="0" w:line="182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95"/>
                          <w:sz w:val="17"/>
                        </w:rPr>
                        <w:t>G</w:t>
                      </w:r>
                      <w:r>
                        <w:rPr>
                          <w:rFonts w:ascii="Arial Unicode MS"/>
                          <w:color w:val="231F20"/>
                          <w:w w:val="95"/>
                          <w:sz w:val="17"/>
                        </w:rPr>
                        <w:t>/N</w:t>
                      </w:r>
                    </w:p>
                  </w:txbxContent>
                </v:textbox>
              </v:shape>
            </v:group>
          </v:group>
        </w:pict>
      </w:r>
      <w:r>
        <w:pict>
          <v:shape id="_x0000_s1443" type="#_x0000_t202" style="width:142.4pt;height:88.45pt;margin-top:-9.01pt;margin-left:172.07pt;mso-position-horizontal-relative:page;position:absolute;z-index:251662336" filled="f" stroked="f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41"/>
                    <w:gridCol w:w="1119"/>
                    <w:gridCol w:w="1062"/>
                  </w:tblGrid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7" w:space="0" w:color="231F20"/>
                          <w:left w:val="single" w:sz="7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6" w:lineRule="exact"/>
                          <w:ind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w w:val="105"/>
                            <w:sz w:val="17"/>
                            <w:szCs w:val="17"/>
                          </w:rPr>
                          <w:t>次数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7" w:space="0" w:color="231F20"/>
                          <w:left w:val="single" w:sz="5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6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z w:val="17"/>
                            <w:szCs w:val="17"/>
                          </w:rPr>
                          <w:t>质量</w:t>
                        </w: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pacing w:val="-27"/>
                            <w:sz w:val="17"/>
                            <w:szCs w:val="17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 w:hint="default"/>
                            <w:i/>
                            <w:color w:val="231F20"/>
                            <w:sz w:val="17"/>
                            <w:szCs w:val="17"/>
                          </w:rPr>
                          <w:t>m</w:t>
                        </w: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z w:val="17"/>
                            <w:szCs w:val="17"/>
                          </w:rPr>
                          <w:t>/kg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7" w:space="0" w:color="231F20"/>
                          <w:left w:val="single" w:sz="5" w:space="0" w:color="231F20"/>
                          <w:bottom w:val="single" w:sz="5" w:space="0" w:color="231F20"/>
                          <w:right w:val="single" w:sz="7" w:space="0" w:color="231F20"/>
                        </w:tcBorders>
                      </w:tcPr>
                      <w:p>
                        <w:pPr>
                          <w:pStyle w:val="TableParagraph"/>
                          <w:spacing w:line="246" w:lineRule="exact"/>
                          <w:ind w:left="3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z w:val="17"/>
                            <w:szCs w:val="17"/>
                          </w:rPr>
                          <w:t>重力</w:t>
                        </w: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pacing w:val="-12"/>
                            <w:sz w:val="17"/>
                            <w:szCs w:val="17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 w:hint="default"/>
                            <w:i/>
                            <w:color w:val="231F20"/>
                            <w:sz w:val="17"/>
                            <w:szCs w:val="17"/>
                          </w:rPr>
                          <w:t>G</w:t>
                        </w:r>
                        <w:r>
                          <w:rPr>
                            <w:rFonts w:ascii="Arial Unicode MS" w:eastAsia="Arial Unicode MS" w:hAnsi="Arial Unicode MS" w:cs="Arial Unicode MS" w:hint="default"/>
                            <w:color w:val="231F20"/>
                            <w:sz w:val="17"/>
                            <w:szCs w:val="17"/>
                          </w:rPr>
                          <w:t>/N</w:t>
                        </w:r>
                      </w:p>
                    </w:tc>
                  </w:tr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5" w:space="0" w:color="231F20"/>
                          <w:left w:val="single" w:sz="7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right="1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1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0.1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7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4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0.98</w:t>
                        </w:r>
                      </w:p>
                    </w:tc>
                  </w:tr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5" w:space="0" w:color="231F20"/>
                          <w:left w:val="single" w:sz="7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right="1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2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0.2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7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4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1.96</w:t>
                        </w:r>
                      </w:p>
                    </w:tc>
                  </w:tr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5" w:space="0" w:color="231F20"/>
                          <w:left w:val="single" w:sz="7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right="1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3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0.3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7" w:space="0" w:color="231F20"/>
                        </w:tcBorders>
                      </w:tcPr>
                      <w:p/>
                    </w:tc>
                  </w:tr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5" w:space="0" w:color="231F20"/>
                          <w:left w:val="single" w:sz="7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right="1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4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0.4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5" w:space="0" w:color="231F20"/>
                          <w:right w:val="single" w:sz="7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4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3.92</w:t>
                        </w:r>
                      </w:p>
                    </w:tc>
                  </w:tr>
                  <w:tr>
                    <w:tblPrEx>
                      <w:tblW w:w="0" w:type="auto"/>
                      <w:jc w:val="left"/>
                      <w:tblLayout w:type="fixed"/>
                      <w:tblCellMar>
                        <w:top w:w="0" w:type="dxa"/>
                        <w:left w:w="0" w:type="dxa"/>
                        <w:bottom w:w="0" w:type="dxa"/>
                        <w:right w:w="0" w:type="dxa"/>
                      </w:tblCellMar>
                      <w:tblLook w:val="01E0"/>
                    </w:tblPrEx>
                    <w:trPr>
                      <w:trHeight w:hRule="exact" w:val="292"/>
                      <w:jc w:val="left"/>
                    </w:trPr>
                    <w:tc>
                      <w:tcPr>
                        <w:tcW w:w="641" w:type="dxa"/>
                        <w:tcBorders>
                          <w:top w:val="single" w:sz="5" w:space="0" w:color="231F20"/>
                          <w:left w:val="single" w:sz="7" w:space="0" w:color="231F20"/>
                          <w:bottom w:val="single" w:sz="7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right="1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5</w:t>
                        </w:r>
                      </w:p>
                    </w:tc>
                    <w:tc>
                      <w:tcPr>
                        <w:tcW w:w="1119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7" w:space="0" w:color="231F20"/>
                          <w:right w:val="single" w:sz="5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1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0.5</w:t>
                        </w:r>
                      </w:p>
                    </w:tc>
                    <w:tc>
                      <w:tcPr>
                        <w:tcW w:w="1062" w:type="dxa"/>
                        <w:tcBorders>
                          <w:top w:val="single" w:sz="5" w:space="0" w:color="231F20"/>
                          <w:left w:val="single" w:sz="5" w:space="0" w:color="231F20"/>
                          <w:bottom w:val="single" w:sz="7" w:space="0" w:color="231F20"/>
                          <w:right w:val="single" w:sz="7" w:space="0" w:color="231F20"/>
                        </w:tcBorders>
                      </w:tcPr>
                      <w:p>
                        <w:pPr>
                          <w:pStyle w:val="TableParagraph"/>
                          <w:spacing w:line="249" w:lineRule="exact"/>
                          <w:ind w:left="4" w:right="0"/>
                          <w:jc w:val="center"/>
                          <w:rPr>
                            <w:rFonts w:ascii="Arial Unicode MS" w:eastAsia="Arial Unicode MS" w:hAnsi="Arial Unicode MS" w:cs="Arial Unicode MS" w:hint="default"/>
                            <w:sz w:val="17"/>
                            <w:szCs w:val="17"/>
                          </w:rPr>
                        </w:pPr>
                        <w:r>
                          <w:rPr>
                            <w:rFonts w:ascii="Arial Unicode MS"/>
                            <w:color w:val="231F20"/>
                            <w:sz w:val="17"/>
                          </w:rPr>
                          <w:t>4.90</w:t>
                        </w:r>
                      </w:p>
                    </w:tc>
                  </w:tr>
                </w:tbl>
                <w:p/>
              </w:txbxContent>
            </v:textbox>
          </v:shape>
        </w:pict>
      </w:r>
      <w:r>
        <w:rPr>
          <w:rFonts w:ascii="Arial Unicode MS"/>
          <w:color w:val="231F20"/>
          <w:w w:val="90"/>
          <w:sz w:val="17"/>
        </w:rPr>
        <w:t>6</w:t>
      </w:r>
    </w:p>
    <w:p>
      <w:pPr>
        <w:spacing w:before="107"/>
        <w:ind w:left="0" w:right="2485" w:firstLine="0"/>
        <w:jc w:val="righ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/>
          <w:color w:val="231F20"/>
          <w:w w:val="90"/>
          <w:sz w:val="17"/>
        </w:rPr>
        <w:t>4</w:t>
      </w:r>
    </w:p>
    <w:p>
      <w:pPr>
        <w:spacing w:before="107"/>
        <w:ind w:left="0" w:right="2485" w:firstLine="0"/>
        <w:jc w:val="righ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/>
          <w:color w:val="231F20"/>
          <w:w w:val="90"/>
          <w:sz w:val="17"/>
        </w:rPr>
        <w:t>2</w:t>
      </w:r>
    </w:p>
    <w:p>
      <w:pPr>
        <w:pStyle w:val="BodyText"/>
        <w:spacing w:line="314" w:lineRule="exact"/>
        <w:ind w:left="348" w:right="0"/>
        <w:jc w:val="both"/>
      </w:pPr>
      <w:r>
        <w:br w:type="column"/>
      </w: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4</w:t>
      </w:r>
      <w:r>
        <w:rPr>
          <w:color w:val="231F20"/>
          <w:spacing w:val="-66"/>
          <w:w w:val="102"/>
        </w:rPr>
        <w:t>）</w:t>
      </w:r>
      <w:r>
        <w:rPr>
          <w:color w:val="231F20"/>
          <w:spacing w:val="7"/>
          <w:w w:val="102"/>
        </w:rPr>
        <w:t>在通常情况下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我们</w:t>
      </w:r>
      <w:r>
        <w:rPr>
          <w:color w:val="231F20"/>
          <w:w w:val="102"/>
        </w:rPr>
        <w:t>将</w:t>
      </w:r>
      <w:r>
        <w:rPr>
          <w:color w:val="231F20"/>
          <w:spacing w:val="-22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00"/>
        </w:rPr>
        <w:t>g</w:t>
      </w:r>
      <w:r>
        <w:rPr>
          <w:rFonts w:ascii="Calibri" w:eastAsia="Calibri" w:hAnsi="Calibri" w:cs="Calibri" w:hint="default"/>
          <w:i/>
          <w:color w:val="231F20"/>
          <w:spacing w:val="-14"/>
        </w:rPr>
        <w:t xml:space="preserve"> </w:t>
      </w:r>
      <w:r>
        <w:rPr>
          <w:color w:val="231F20"/>
          <w:spacing w:val="7"/>
          <w:w w:val="102"/>
        </w:rPr>
        <w:t>值取</w:t>
      </w:r>
      <w:r>
        <w:rPr>
          <w:color w:val="231F20"/>
          <w:w w:val="102"/>
        </w:rPr>
        <w:t>为</w:t>
      </w:r>
      <w:r>
        <w:rPr>
          <w:color w:val="231F20"/>
          <w:spacing w:val="-2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94"/>
        </w:rPr>
        <w:t>N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/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102"/>
        </w:rPr>
        <w:t>k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1"/>
        </w:rPr>
        <w:t>g</w:t>
      </w:r>
      <w:r>
        <w:rPr>
          <w:color w:val="231F20"/>
          <w:spacing w:val="7"/>
          <w:w w:val="102"/>
        </w:rPr>
        <w:t>。但经过精确测量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发现在某些不同的</w:t>
      </w:r>
      <w:r>
        <w:rPr>
          <w:color w:val="231F20"/>
          <w:w w:val="102"/>
        </w:rPr>
        <w:t>地</w:t>
      </w:r>
    </w:p>
    <w:p>
      <w:pPr>
        <w:pStyle w:val="BodyText"/>
        <w:spacing w:before="96" w:line="240" w:lineRule="auto"/>
        <w:ind w:right="0"/>
        <w:jc w:val="both"/>
      </w:pPr>
      <w:r>
        <w:rPr>
          <w:color w:val="231F20"/>
          <w:spacing w:val="4"/>
          <w:w w:val="102"/>
        </w:rPr>
        <w:t>理位置</w:t>
      </w:r>
      <w:r>
        <w:rPr>
          <w:color w:val="231F20"/>
          <w:spacing w:val="-101"/>
          <w:w w:val="102"/>
        </w:rPr>
        <w:t>，</w:t>
      </w:r>
      <w:r>
        <w:rPr>
          <w:rFonts w:ascii="Calibri" w:eastAsia="Calibri" w:hAnsi="Calibri" w:cs="Calibri" w:hint="default"/>
          <w:i/>
          <w:color w:val="231F20"/>
          <w:w w:val="100"/>
        </w:rPr>
        <w:t>g</w:t>
      </w:r>
      <w:r>
        <w:rPr>
          <w:rFonts w:ascii="Calibri" w:eastAsia="Calibri" w:hAnsi="Calibri" w:cs="Calibri" w:hint="default"/>
          <w:i/>
          <w:color w:val="231F20"/>
          <w:spacing w:val="-17"/>
        </w:rPr>
        <w:t xml:space="preserve"> </w:t>
      </w:r>
      <w:r>
        <w:rPr>
          <w:color w:val="231F20"/>
          <w:spacing w:val="4"/>
          <w:w w:val="102"/>
        </w:rPr>
        <w:t>值存在着微小差异。下表列出了一些城市和地区</w:t>
      </w:r>
      <w:r>
        <w:rPr>
          <w:color w:val="231F20"/>
          <w:w w:val="102"/>
        </w:rPr>
        <w:t>的</w:t>
      </w:r>
      <w:r>
        <w:rPr>
          <w:color w:val="231F20"/>
          <w:spacing w:val="-26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00"/>
        </w:rPr>
        <w:t>g</w:t>
      </w:r>
      <w:r>
        <w:rPr>
          <w:rFonts w:ascii="Calibri" w:eastAsia="Calibri" w:hAnsi="Calibri" w:cs="Calibri" w:hint="default"/>
          <w:i/>
          <w:color w:val="231F20"/>
          <w:spacing w:val="-17"/>
        </w:rPr>
        <w:t xml:space="preserve"> </w:t>
      </w:r>
      <w:r>
        <w:rPr>
          <w:color w:val="231F20"/>
          <w:spacing w:val="4"/>
          <w:w w:val="102"/>
        </w:rPr>
        <w:t>值大</w:t>
      </w:r>
      <w:r>
        <w:rPr>
          <w:color w:val="231F20"/>
          <w:spacing w:val="3"/>
          <w:w w:val="102"/>
        </w:rPr>
        <w:t>小</w:t>
      </w:r>
      <w:r>
        <w:rPr>
          <w:color w:val="231F20"/>
          <w:w w:val="102"/>
        </w:rPr>
        <w:t>。</w:t>
      </w:r>
    </w:p>
    <w:p>
      <w:pPr>
        <w:spacing w:before="9" w:line="240" w:lineRule="auto"/>
        <w:ind w:right="0"/>
        <w:rPr>
          <w:rFonts w:ascii="Arial Unicode MS" w:eastAsia="Arial Unicode MS" w:hAnsi="Arial Unicode MS" w:cs="Arial Unicode MS" w:hint="default"/>
          <w:sz w:val="11"/>
          <w:szCs w:val="11"/>
        </w:rPr>
      </w:pPr>
    </w:p>
    <w:tbl>
      <w:tblPr>
        <w:tblW w:w="0" w:type="auto"/>
        <w:jc w:val="left"/>
        <w:tblInd w:w="59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133"/>
        <w:gridCol w:w="795"/>
        <w:gridCol w:w="1133"/>
        <w:gridCol w:w="1133"/>
        <w:gridCol w:w="1133"/>
        <w:gridCol w:w="1133"/>
        <w:gridCol w:w="795"/>
      </w:tblGrid>
      <w:tr>
        <w:tblPrEx>
          <w:tblW w:w="0" w:type="auto"/>
          <w:jc w:val="left"/>
          <w:tblInd w:w="594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292"/>
          <w:jc w:val="left"/>
        </w:trPr>
        <w:tc>
          <w:tcPr>
            <w:tcW w:w="1133" w:type="dxa"/>
            <w:tcBorders>
              <w:top w:val="single" w:sz="7" w:space="0" w:color="231F20"/>
              <w:left w:val="single" w:sz="7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地点</w:t>
            </w:r>
          </w:p>
        </w:tc>
        <w:tc>
          <w:tcPr>
            <w:tcW w:w="795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赤道</w:t>
            </w:r>
          </w:p>
        </w:tc>
        <w:tc>
          <w:tcPr>
            <w:tcW w:w="1133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广州</w:t>
            </w:r>
          </w:p>
        </w:tc>
        <w:tc>
          <w:tcPr>
            <w:tcW w:w="1133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上海</w:t>
            </w:r>
          </w:p>
        </w:tc>
        <w:tc>
          <w:tcPr>
            <w:tcW w:w="1133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382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北京</w:t>
            </w:r>
          </w:p>
        </w:tc>
        <w:tc>
          <w:tcPr>
            <w:tcW w:w="1133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6" w:lineRule="exact"/>
              <w:ind w:right="292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莫斯科</w:t>
            </w:r>
          </w:p>
        </w:tc>
        <w:tc>
          <w:tcPr>
            <w:tcW w:w="795" w:type="dxa"/>
            <w:tcBorders>
              <w:top w:val="single" w:sz="7" w:space="0" w:color="231F20"/>
              <w:left w:val="single" w:sz="5" w:space="0" w:color="231F20"/>
              <w:bottom w:val="single" w:sz="5" w:space="0" w:color="231F20"/>
              <w:right w:val="single" w:sz="7" w:space="0" w:color="231F20"/>
            </w:tcBorders>
          </w:tcPr>
          <w:p>
            <w:pPr>
              <w:pStyle w:val="TableParagraph"/>
              <w:spacing w:line="246" w:lineRule="exact"/>
              <w:ind w:right="210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北极</w:t>
            </w:r>
          </w:p>
        </w:tc>
      </w:tr>
      <w:tr>
        <w:tblPrEx>
          <w:tblW w:w="0" w:type="auto"/>
          <w:jc w:val="left"/>
          <w:tblInd w:w="594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292"/>
          <w:jc w:val="left"/>
        </w:trPr>
        <w:tc>
          <w:tcPr>
            <w:tcW w:w="1133" w:type="dxa"/>
            <w:tcBorders>
              <w:top w:val="single" w:sz="5" w:space="0" w:color="231F20"/>
              <w:left w:val="single" w:sz="7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Calibri" w:eastAsia="Calibri" w:hAnsi="Calibri" w:cs="Calibri" w:hint="default"/>
                <w:i/>
                <w:color w:val="231F20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 w:hint="default"/>
                <w:i/>
                <w:color w:val="231F20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值大小</w:t>
            </w:r>
          </w:p>
        </w:tc>
        <w:tc>
          <w:tcPr>
            <w:tcW w:w="79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9.780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9.788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9.794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358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9.801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358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9.816</w:t>
            </w:r>
          </w:p>
        </w:tc>
        <w:tc>
          <w:tcPr>
            <w:tcW w:w="795" w:type="dxa"/>
            <w:tcBorders>
              <w:top w:val="single" w:sz="5" w:space="0" w:color="231F20"/>
              <w:left w:val="single" w:sz="5" w:space="0" w:color="231F20"/>
              <w:bottom w:val="single" w:sz="5" w:space="0" w:color="231F20"/>
              <w:right w:val="single" w:sz="7" w:space="0" w:color="231F20"/>
            </w:tcBorders>
          </w:tcPr>
          <w:p>
            <w:pPr>
              <w:pStyle w:val="TableParagraph"/>
              <w:spacing w:line="249" w:lineRule="exact"/>
              <w:ind w:right="186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9.832</w:t>
            </w:r>
          </w:p>
        </w:tc>
      </w:tr>
      <w:tr>
        <w:tblPrEx>
          <w:tblW w:w="0" w:type="auto"/>
          <w:jc w:val="left"/>
          <w:tblInd w:w="594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292"/>
          <w:jc w:val="left"/>
        </w:trPr>
        <w:tc>
          <w:tcPr>
            <w:tcW w:w="1133" w:type="dxa"/>
            <w:tcBorders>
              <w:top w:val="single" w:sz="5" w:space="0" w:color="231F20"/>
              <w:left w:val="single" w:sz="7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地理纬度</w:t>
            </w:r>
          </w:p>
        </w:tc>
        <w:tc>
          <w:tcPr>
            <w:tcW w:w="795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0°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1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23°06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34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′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1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31°12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34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′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314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39°56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34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′</w:t>
            </w:r>
          </w:p>
        </w:tc>
        <w:tc>
          <w:tcPr>
            <w:tcW w:w="1133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5" w:space="0" w:color="231F20"/>
            </w:tcBorders>
          </w:tcPr>
          <w:p>
            <w:pPr>
              <w:pStyle w:val="TableParagraph"/>
              <w:spacing w:line="249" w:lineRule="exact"/>
              <w:ind w:right="314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55°45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34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′</w:t>
            </w:r>
          </w:p>
        </w:tc>
        <w:tc>
          <w:tcPr>
            <w:tcW w:w="795" w:type="dxa"/>
            <w:tcBorders>
              <w:top w:val="single" w:sz="5" w:space="0" w:color="231F20"/>
              <w:left w:val="single" w:sz="5" w:space="0" w:color="231F20"/>
              <w:bottom w:val="single" w:sz="7" w:space="0" w:color="231F20"/>
              <w:right w:val="single" w:sz="7" w:space="0" w:color="231F20"/>
            </w:tcBorders>
          </w:tcPr>
          <w:p>
            <w:pPr>
              <w:pStyle w:val="TableParagraph"/>
              <w:spacing w:line="249" w:lineRule="exact"/>
              <w:ind w:left="4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90°</w:t>
            </w:r>
          </w:p>
        </w:tc>
      </w:tr>
    </w:tbl>
    <w:p>
      <w:pPr>
        <w:pStyle w:val="BodyText"/>
        <w:spacing w:before="107" w:line="240" w:lineRule="auto"/>
        <w:ind w:right="0"/>
        <w:jc w:val="both"/>
      </w:pPr>
      <w:r>
        <w:rPr>
          <w:color w:val="231F20"/>
          <w:spacing w:val="4"/>
          <w:w w:val="102"/>
        </w:rPr>
        <w:t>根据表中提供的信息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回答下列问题</w:t>
      </w:r>
      <w:r>
        <w:rPr>
          <w:color w:val="231F20"/>
          <w:w w:val="102"/>
        </w:rPr>
        <w:t>：</w:t>
      </w:r>
    </w:p>
    <w:p>
      <w:pPr>
        <w:pStyle w:val="BodyText"/>
        <w:tabs>
          <w:tab w:val="left" w:pos="4671"/>
        </w:tabs>
        <w:spacing w:before="92" w:line="240" w:lineRule="auto"/>
        <w:ind w:right="0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2"/>
        </w:rPr>
        <w:t>①</w:t>
      </w:r>
      <w:r>
        <w:rPr>
          <w:color w:val="231F20"/>
          <w:spacing w:val="2"/>
        </w:rPr>
        <w:t>你认为造成</w:t>
      </w:r>
      <w:r>
        <w:rPr>
          <w:color w:val="231F20"/>
          <w:spacing w:val="30"/>
        </w:rPr>
        <w:t xml:space="preserve"> </w:t>
      </w:r>
      <w:r>
        <w:rPr>
          <w:rFonts w:ascii="Calibri" w:eastAsia="Calibri" w:hAnsi="Calibri" w:cs="Calibri" w:hint="default"/>
          <w:i/>
          <w:color w:val="231F20"/>
        </w:rPr>
        <w:t>g</w:t>
      </w:r>
      <w:r>
        <w:rPr>
          <w:rFonts w:ascii="Calibri" w:eastAsia="Calibri" w:hAnsi="Calibri" w:cs="Calibri" w:hint="default"/>
          <w:i/>
          <w:color w:val="231F20"/>
          <w:spacing w:val="37"/>
        </w:rPr>
        <w:t xml:space="preserve"> </w:t>
      </w:r>
      <w:r>
        <w:rPr>
          <w:color w:val="231F20"/>
          <w:spacing w:val="2"/>
        </w:rPr>
        <w:t>值不同的原因可能是</w:t>
      </w:r>
      <w:r>
        <w:rPr>
          <w:rFonts w:ascii="Times New Roman" w:eastAsia="Times New Roman" w:hAnsi="Times New Roman" w:cs="Times New Roman" w:hint="default"/>
          <w:color w:val="231F20"/>
          <w:spacing w:val="2"/>
          <w:u w:val="single" w:color="231F20"/>
        </w:rPr>
        <w:t xml:space="preserve"> </w:t>
        <w:tab/>
      </w:r>
      <w:r>
        <w:rPr>
          <w:color w:val="231F20"/>
        </w:rPr>
        <w:t>。</w:t>
      </w:r>
    </w:p>
    <w:p>
      <w:pPr>
        <w:pStyle w:val="BodyText"/>
        <w:tabs>
          <w:tab w:val="left" w:pos="4023"/>
        </w:tabs>
        <w:spacing w:before="92" w:line="302" w:lineRule="auto"/>
        <w:ind w:right="118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5"/>
          <w:w w:val="102"/>
        </w:rPr>
        <w:t>②</w:t>
      </w:r>
      <w:r>
        <w:rPr>
          <w:color w:val="231F20"/>
          <w:spacing w:val="5"/>
          <w:w w:val="102"/>
        </w:rPr>
        <w:t>我国与世界许多国家之间的贸易往来频繁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在这些往来的货物运输中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发货单上</w:t>
      </w:r>
      <w:r>
        <w:rPr>
          <w:color w:val="231F20"/>
          <w:w w:val="102"/>
        </w:rPr>
        <w:t>所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标示</w:t>
      </w:r>
      <w:r>
        <w:rPr>
          <w:color w:val="231F20"/>
          <w:spacing w:val="-101"/>
          <w:w w:val="102"/>
        </w:rPr>
        <w:t>的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货物</w:t>
      </w:r>
      <w:r>
        <w:rPr>
          <w:color w:val="231F20"/>
          <w:spacing w:val="3"/>
          <w:w w:val="102"/>
        </w:rPr>
        <w:t>重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4"/>
          <w:w w:val="102"/>
        </w:rPr>
        <w:t>指的是物体</w:t>
      </w:r>
      <w:r>
        <w:rPr>
          <w:color w:val="231F20"/>
          <w:spacing w:val="2"/>
          <w:w w:val="102"/>
        </w:rPr>
        <w:t>的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  <w:u w:val="single" w:color="231F20"/>
        </w:rPr>
        <w:t>（</w:t>
      </w:r>
      <w:r>
        <w:rPr>
          <w:color w:val="231F20"/>
          <w:spacing w:val="4"/>
          <w:w w:val="102"/>
        </w:rPr>
        <w:t>选</w:t>
      </w:r>
      <w:r>
        <w:rPr>
          <w:color w:val="231F20"/>
          <w:spacing w:val="-101"/>
          <w:w w:val="102"/>
        </w:rPr>
        <w:t>填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质</w:t>
      </w:r>
      <w:r>
        <w:rPr>
          <w:color w:val="231F20"/>
          <w:spacing w:val="3"/>
          <w:w w:val="102"/>
        </w:rPr>
        <w:t>量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或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重</w:t>
      </w:r>
      <w:r>
        <w:rPr>
          <w:color w:val="231F20"/>
          <w:spacing w:val="3"/>
          <w:w w:val="102"/>
        </w:rPr>
        <w:t>力</w:t>
      </w:r>
      <w:r>
        <w:rPr>
          <w:color w:val="231F20"/>
          <w:spacing w:val="-133"/>
          <w:w w:val="308"/>
        </w:rPr>
        <w:t>”</w:t>
      </w:r>
      <w:r>
        <w:rPr>
          <w:color w:val="231F20"/>
          <w:spacing w:val="-70"/>
          <w:w w:val="102"/>
        </w:rPr>
        <w:t>）</w:t>
      </w:r>
      <w:r>
        <w:rPr>
          <w:color w:val="231F20"/>
          <w:w w:val="102"/>
        </w:rPr>
        <w:t>。</w:t>
      </w:r>
    </w:p>
    <w:p>
      <w:pPr>
        <w:pStyle w:val="BodyText"/>
        <w:spacing w:before="22" w:line="240" w:lineRule="auto"/>
        <w:ind w:left="109" w:right="118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小梦学习小组利用如图所示的装置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研</w:t>
      </w:r>
      <w:r>
        <w:rPr>
          <w:color w:val="231F20"/>
          <w:spacing w:val="-101"/>
          <w:w w:val="102"/>
        </w:rPr>
        <w:t>究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滑动摩擦力的大小与哪些因素有</w:t>
      </w:r>
      <w:r>
        <w:rPr>
          <w:color w:val="231F20"/>
          <w:spacing w:val="3"/>
          <w:w w:val="102"/>
        </w:rPr>
        <w:t>关</w:t>
      </w:r>
      <w:r>
        <w:rPr>
          <w:color w:val="231F20"/>
          <w:spacing w:val="-101"/>
          <w:w w:val="308"/>
        </w:rPr>
        <w:t>”</w:t>
      </w:r>
      <w:r>
        <w:rPr>
          <w:color w:val="231F20"/>
          <w:w w:val="102"/>
        </w:rPr>
        <w:t>。</w:t>
      </w:r>
    </w:p>
    <w:p>
      <w:pPr>
        <w:spacing w:before="115" w:line="271" w:lineRule="auto"/>
        <w:ind w:left="2536" w:right="4052" w:firstLine="471"/>
        <w:jc w:val="lef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pict>
          <v:group id="_x0000_s1444" style="width:174.25pt;height:70pt;margin-top:10.49pt;margin-left:668.59pt;mso-position-horizontal-relative:page;position:absolute;z-index:-251644928" coordorigin="13372,210" coordsize="3485,1400">
            <v:shape id="_x0000_s1445" type="#_x0000_t75" style="width:2793;height:1400;left:14063;position:absolute;top:210" stroked="f">
              <v:imagedata r:id="rId26" o:title=""/>
            </v:shape>
            <v:group id="_x0000_s1446" style="width:1072;height:179;left:13843;position:absolute;top:215" coordorigin="13843,215" coordsize="1072,179">
              <v:shape id="_x0000_s1447" style="width:1072;height:179;left:13843;position:absolute;top:215" coordorigin="13843,215" coordsize="1072,179" path="m14915,394l14915,215,13843,215,13843,394,14915,394xe" filled="t" fillcolor="white" stroked="f">
                <v:fill type="solid"/>
                <v:path arrowok="t"/>
              </v:shape>
            </v:group>
            <v:group id="_x0000_s1448" style="width:1072;height:179;left:13372;position:absolute;top:550" coordorigin="13372,550" coordsize="1072,179">
              <v:shape id="_x0000_s1449" style="width:1072;height:179;left:13372;position:absolute;top:550" coordorigin="13372,550" coordsize="1072,179" path="m14443,729l14443,550,13372,550,13372,729,14443,729xe" filled="t" fillcolor="white" stroked="f">
                <v:fill type="solid"/>
                <v:path arrowok="t"/>
              </v:shape>
            </v:group>
          </v:group>
        </w:pict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 xml:space="preserve">丙 毛巾表面 乙  </w:t>
      </w:r>
      <w:r>
        <w:rPr>
          <w:rFonts w:ascii="Arial Unicode MS" w:eastAsia="Arial Unicode MS" w:hAnsi="Arial Unicode MS" w:cs="Arial Unicode MS" w:hint="default"/>
          <w:color w:val="231F20"/>
          <w:spacing w:val="24"/>
          <w:w w:val="105"/>
          <w:sz w:val="17"/>
          <w:szCs w:val="17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>木板表面</w:t>
      </w:r>
    </w:p>
    <w:p>
      <w:pPr>
        <w:spacing w:before="0" w:line="267" w:lineRule="exact"/>
        <w:ind w:left="50" w:right="2875" w:firstLine="0"/>
        <w:jc w:val="center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 xml:space="preserve">甲  </w:t>
      </w:r>
      <w:r>
        <w:rPr>
          <w:rFonts w:ascii="Arial Unicode MS" w:eastAsia="Arial Unicode MS" w:hAnsi="Arial Unicode MS" w:cs="Arial Unicode MS" w:hint="default"/>
          <w:color w:val="231F20"/>
          <w:spacing w:val="24"/>
          <w:w w:val="105"/>
          <w:sz w:val="17"/>
          <w:szCs w:val="17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>木板表面</w:t>
      </w: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18"/>
          <w:szCs w:val="18"/>
        </w:rPr>
      </w:pPr>
    </w:p>
    <w:p>
      <w:pPr>
        <w:spacing w:before="14" w:line="240" w:lineRule="auto"/>
        <w:ind w:right="0"/>
        <w:rPr>
          <w:rFonts w:ascii="Arial Unicode MS" w:eastAsia="Arial Unicode MS" w:hAnsi="Arial Unicode MS" w:cs="Arial Unicode MS" w:hint="default"/>
          <w:sz w:val="20"/>
          <w:szCs w:val="20"/>
        </w:rPr>
      </w:pPr>
    </w:p>
    <w:p>
      <w:pPr>
        <w:pStyle w:val="BodyText"/>
        <w:tabs>
          <w:tab w:val="left" w:pos="8025"/>
        </w:tabs>
        <w:spacing w:line="307" w:lineRule="auto"/>
        <w:ind w:right="115" w:hanging="73"/>
        <w:jc w:val="left"/>
      </w:pPr>
      <w:r>
        <w:rPr>
          <w:color w:val="231F20"/>
          <w:spacing w:val="-4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4"/>
          <w:w w:val="102"/>
        </w:rPr>
        <w:t>1</w:t>
      </w:r>
      <w:r>
        <w:rPr>
          <w:color w:val="231F20"/>
          <w:spacing w:val="-4"/>
          <w:w w:val="102"/>
        </w:rPr>
        <w:t>）如果小梦想探究滑动摩擦力大小与接触表面粗糙程度的关系，应该选择</w:t>
      </w:r>
      <w:r>
        <w:rPr>
          <w:rFonts w:ascii="Times New Roman" w:eastAsia="Times New Roman" w:hAnsi="Times New Roman" w:cs="Times New Roman" w:hint="default"/>
          <w:color w:val="231F20"/>
          <w:spacing w:val="-4"/>
          <w:w w:val="102"/>
          <w:u w:val="single" w:color="231F20"/>
        </w:rPr>
        <w:tab/>
      </w:r>
      <w:r>
        <w:rPr>
          <w:rFonts w:ascii="Times New Roman" w:eastAsia="Times New Roman" w:hAnsi="Times New Roman" w:cs="Times New Roman" w:hint="default"/>
          <w:color w:val="231F20"/>
          <w:w w:val="102"/>
        </w:rPr>
        <w:t xml:space="preserve"> </w:t>
      </w:r>
      <w:r>
        <w:rPr>
          <w:color w:val="231F20"/>
          <w:spacing w:val="2"/>
          <w:w w:val="105"/>
        </w:rPr>
        <w:t>两图进行实验。</w:t>
      </w:r>
    </w:p>
    <w:p>
      <w:pPr>
        <w:pStyle w:val="BodyText"/>
        <w:tabs>
          <w:tab w:val="left" w:pos="1994"/>
          <w:tab w:val="left" w:pos="4079"/>
        </w:tabs>
        <w:spacing w:before="17" w:line="302" w:lineRule="auto"/>
        <w:ind w:right="118" w:hanging="73"/>
        <w:jc w:val="both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2</w:t>
      </w:r>
      <w:r>
        <w:rPr>
          <w:color w:val="231F20"/>
          <w:spacing w:val="-65"/>
          <w:w w:val="102"/>
        </w:rPr>
        <w:t>）</w:t>
      </w:r>
      <w:r>
        <w:rPr>
          <w:color w:val="231F20"/>
          <w:spacing w:val="8"/>
          <w:w w:val="102"/>
        </w:rPr>
        <w:t>同组的小伟在探</w:t>
      </w:r>
      <w:r>
        <w:rPr>
          <w:color w:val="231F20"/>
          <w:spacing w:val="-97"/>
          <w:w w:val="102"/>
        </w:rPr>
        <w:t>究</w:t>
      </w:r>
      <w:r>
        <w:rPr>
          <w:color w:val="231F20"/>
          <w:spacing w:val="8"/>
          <w:w w:val="308"/>
        </w:rPr>
        <w:t>“</w:t>
      </w:r>
      <w:r>
        <w:rPr>
          <w:color w:val="231F20"/>
          <w:spacing w:val="8"/>
          <w:w w:val="102"/>
        </w:rPr>
        <w:t>滑动摩擦力大小与压力的关系</w:t>
      </w:r>
      <w:r>
        <w:rPr>
          <w:color w:val="231F20"/>
          <w:spacing w:val="-96"/>
          <w:w w:val="308"/>
        </w:rPr>
        <w:t>”</w:t>
      </w:r>
      <w:r>
        <w:rPr>
          <w:color w:val="231F20"/>
          <w:spacing w:val="8"/>
          <w:w w:val="102"/>
        </w:rPr>
        <w:t>时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利用图乙</w:t>
      </w:r>
      <w:r>
        <w:rPr>
          <w:color w:val="231F20"/>
          <w:spacing w:val="-96"/>
          <w:w w:val="102"/>
        </w:rPr>
        <w:t>、</w:t>
      </w:r>
      <w:r>
        <w:rPr>
          <w:color w:val="231F20"/>
          <w:spacing w:val="8"/>
          <w:w w:val="102"/>
        </w:rPr>
        <w:t>丙两图进行</w:t>
      </w:r>
      <w:r>
        <w:rPr>
          <w:color w:val="231F20"/>
          <w:w w:val="102"/>
        </w:rPr>
        <w:t>实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验。你认为小伟的设计方案</w:t>
      </w:r>
      <w:r>
        <w:rPr>
          <w:color w:val="231F20"/>
          <w:w w:val="102"/>
        </w:rPr>
        <w:t>是</w:t>
      </w:r>
      <w:r>
        <w:rPr>
          <w:color w:val="231F20"/>
          <w:spacing w:val="-1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  <w:u w:val="single" w:color="231F20"/>
        </w:rPr>
        <w:t>（</w:t>
      </w:r>
      <w:r>
        <w:rPr>
          <w:color w:val="231F20"/>
          <w:spacing w:val="4"/>
          <w:w w:val="102"/>
        </w:rPr>
        <w:t>选</w:t>
      </w:r>
      <w:r>
        <w:rPr>
          <w:color w:val="231F20"/>
          <w:spacing w:val="-101"/>
          <w:w w:val="102"/>
        </w:rPr>
        <w:t>填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正确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或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错误</w:t>
      </w:r>
      <w:r>
        <w:rPr>
          <w:color w:val="231F20"/>
          <w:spacing w:val="-133"/>
          <w:w w:val="308"/>
        </w:rPr>
        <w:t>”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的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支持你的观点</w:t>
      </w:r>
      <w:r>
        <w:rPr>
          <w:color w:val="231F20"/>
          <w:w w:val="102"/>
        </w:rPr>
        <w:t>的</w:t>
      </w:r>
      <w:r>
        <w:rPr>
          <w:color w:val="231F20"/>
          <w:w w:val="102"/>
        </w:rPr>
        <w:t xml:space="preserve"> </w:t>
      </w:r>
      <w:r>
        <w:rPr>
          <w:color w:val="231F20"/>
          <w:spacing w:val="2"/>
        </w:rPr>
        <w:t>依据是</w:t>
      </w:r>
      <w:r>
        <w:rPr>
          <w:rFonts w:ascii="Times New Roman" w:eastAsia="Times New Roman" w:hAnsi="Times New Roman" w:cs="Times New Roman" w:hint="default"/>
          <w:color w:val="231F20"/>
          <w:spacing w:val="2"/>
          <w:u w:val="single" w:color="231F20"/>
        </w:rPr>
        <w:t xml:space="preserve"> </w:t>
        <w:tab/>
      </w:r>
      <w:r>
        <w:rPr>
          <w:color w:val="231F20"/>
          <w:w w:val="120"/>
        </w:rPr>
        <w:t>。</w:t>
      </w:r>
    </w:p>
    <w:p>
      <w:pPr>
        <w:pStyle w:val="BodyText"/>
        <w:tabs>
          <w:tab w:val="left" w:pos="5965"/>
        </w:tabs>
        <w:spacing w:before="22" w:line="240" w:lineRule="auto"/>
        <w:ind w:left="348" w:right="0"/>
        <w:jc w:val="both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3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下列现象中应用了从图甲</w:t>
      </w:r>
      <w:r>
        <w:rPr>
          <w:color w:val="231F20"/>
          <w:spacing w:val="-101"/>
          <w:w w:val="102"/>
        </w:rPr>
        <w:t>、</w:t>
      </w:r>
      <w:r>
        <w:rPr>
          <w:color w:val="231F20"/>
          <w:spacing w:val="4"/>
          <w:w w:val="102"/>
        </w:rPr>
        <w:t>乙实验所得结论的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</w:rPr>
        <w:t>（</w:t>
      </w:r>
      <w:r>
        <w:rPr>
          <w:color w:val="231F20"/>
          <w:spacing w:val="4"/>
          <w:w w:val="102"/>
        </w:rPr>
        <w:t>选填字</w:t>
      </w:r>
      <w:r>
        <w:rPr>
          <w:color w:val="231F20"/>
          <w:spacing w:val="-28"/>
          <w:w w:val="102"/>
        </w:rPr>
        <w:t>母</w:t>
      </w:r>
      <w:r>
        <w:rPr>
          <w:color w:val="231F20"/>
          <w:spacing w:val="-70"/>
          <w:w w:val="102"/>
        </w:rPr>
        <w:t>）</w:t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3462"/>
        </w:tabs>
        <w:spacing w:before="92" w:line="240" w:lineRule="auto"/>
        <w:ind w:right="0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3"/>
          <w:w w:val="102"/>
        </w:rPr>
        <w:t>A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运动鞋底的花</w:t>
      </w:r>
      <w:r>
        <w:rPr>
          <w:color w:val="231F20"/>
          <w:w w:val="102"/>
        </w:rPr>
        <w:t>纹</w:t>
      </w:r>
      <w:r>
        <w:rPr>
          <w:color w:val="231F20"/>
        </w:rPr>
        <w:tab/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4"/>
        </w:rPr>
        <w:t>B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用力压住橡皮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擦去写错的</w:t>
      </w:r>
      <w:r>
        <w:rPr>
          <w:color w:val="231F20"/>
          <w:w w:val="102"/>
        </w:rPr>
        <w:t>字</w:t>
      </w:r>
    </w:p>
    <w:p>
      <w:pPr>
        <w:pStyle w:val="BodyText"/>
        <w:spacing w:before="92" w:line="240" w:lineRule="auto"/>
        <w:ind w:left="109" w:right="118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小梦学习小组</w:t>
      </w:r>
      <w:r>
        <w:rPr>
          <w:color w:val="231F20"/>
          <w:spacing w:val="-101"/>
          <w:w w:val="102"/>
        </w:rPr>
        <w:t>在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探究杠杆的平衡条</w:t>
      </w:r>
      <w:r>
        <w:rPr>
          <w:color w:val="231F20"/>
          <w:spacing w:val="3"/>
          <w:w w:val="102"/>
        </w:rPr>
        <w:t>件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4"/>
          <w:w w:val="102"/>
        </w:rPr>
        <w:t>的实验</w:t>
      </w:r>
      <w:r>
        <w:rPr>
          <w:color w:val="231F20"/>
          <w:spacing w:val="3"/>
          <w:w w:val="102"/>
        </w:rPr>
        <w:t>中</w:t>
      </w:r>
      <w:r>
        <w:rPr>
          <w:color w:val="231F20"/>
          <w:spacing w:val="-174"/>
          <w:w w:val="102"/>
        </w:rPr>
        <w:t>。</w:t>
      </w:r>
      <w:r>
        <w:rPr>
          <w:color w:val="231F20"/>
          <w:spacing w:val="-28"/>
          <w:w w:val="102"/>
        </w:rPr>
        <w:t>（</w:t>
      </w:r>
      <w:r>
        <w:rPr>
          <w:color w:val="231F20"/>
          <w:spacing w:val="4"/>
          <w:w w:val="102"/>
        </w:rPr>
        <w:t>不考虑杠杆自身重</w:t>
      </w:r>
      <w:r>
        <w:rPr>
          <w:color w:val="231F20"/>
          <w:spacing w:val="-28"/>
          <w:w w:val="102"/>
        </w:rPr>
        <w:t>力</w:t>
      </w:r>
      <w:r>
        <w:rPr>
          <w:color w:val="231F20"/>
          <w:w w:val="102"/>
        </w:rPr>
        <w:t>）</w:t>
      </w:r>
    </w:p>
    <w:p>
      <w:pPr>
        <w:spacing w:after="0" w:line="240" w:lineRule="auto"/>
        <w:jc w:val="left"/>
        <w:sectPr>
          <w:type w:val="continuous"/>
          <w:pgSz w:w="21320" w:h="15090" w:orient="landscape"/>
          <w:pgMar w:top="1160" w:right="2320" w:bottom="280" w:left="1480" w:header="708" w:footer="708"/>
          <w:cols w:num="2" w:space="708" w:equalWidth="0">
            <w:col w:w="8047" w:space="1309"/>
            <w:col w:w="8164"/>
          </w:cols>
        </w:sectPr>
      </w:pPr>
    </w:p>
    <w:p>
      <w:pPr>
        <w:spacing w:before="3" w:line="240" w:lineRule="auto"/>
        <w:ind w:right="0"/>
        <w:rPr>
          <w:rFonts w:ascii="Arial Unicode MS" w:eastAsia="Arial Unicode MS" w:hAnsi="Arial Unicode MS" w:cs="Arial Unicode MS" w:hint="default"/>
          <w:sz w:val="9"/>
          <w:szCs w:val="9"/>
        </w:rPr>
      </w:pPr>
    </w:p>
    <w:p>
      <w:pPr>
        <w:tabs>
          <w:tab w:val="left" w:pos="5939"/>
          <w:tab w:val="left" w:pos="6788"/>
        </w:tabs>
        <w:spacing w:before="0" w:line="306" w:lineRule="exact"/>
        <w:ind w:left="5471" w:right="0" w:firstLine="0"/>
        <w:jc w:val="lef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pict>
          <v:shape id="_x0000_s1450" type="#_x0000_t75" style="width:88.44pt;height:66.48pt;margin-top:-5.75pt;margin-left:627.52pt;mso-position-horizontal-relative:page;position:absolute;z-index:-251643904" stroked="f">
            <v:imagedata r:id="rId27" o:title=""/>
          </v:shape>
        </w:pict>
      </w:r>
      <w:r>
        <w:pict>
          <v:shape id="_x0000_s1451" type="#_x0000_t75" style="width:89.4pt;height:66.48pt;margin-top:-4.86pt;margin-left:774.23pt;mso-position-horizontal-relative:page;position:absolute;z-index:-251642880" stroked="f">
            <v:imagedata r:id="rId28" o:title=""/>
          </v:shape>
        </w:pict>
      </w:r>
      <w:r>
        <w:rPr>
          <w:rFonts w:ascii="Arial Unicode MS"/>
          <w:color w:val="231F20"/>
          <w:w w:val="90"/>
          <w:position w:val="9"/>
          <w:sz w:val="17"/>
        </w:rPr>
        <w:t>0</w:t>
        <w:tab/>
      </w:r>
      <w:r>
        <w:rPr>
          <w:rFonts w:ascii="Arial Unicode MS"/>
          <w:color w:val="231F20"/>
          <w:sz w:val="17"/>
        </w:rPr>
        <w:t xml:space="preserve">0.2  </w:t>
      </w:r>
      <w:r>
        <w:rPr>
          <w:rFonts w:ascii="Arial Unicode MS"/>
          <w:color w:val="231F20"/>
          <w:spacing w:val="5"/>
          <w:sz w:val="17"/>
        </w:rPr>
        <w:t xml:space="preserve"> </w:t>
      </w:r>
      <w:r>
        <w:rPr>
          <w:rFonts w:ascii="Arial Unicode MS"/>
          <w:color w:val="231F20"/>
          <w:sz w:val="17"/>
        </w:rPr>
        <w:t>0.4</w:t>
        <w:tab/>
      </w:r>
      <w:r>
        <w:rPr>
          <w:rFonts w:ascii="Arial Unicode MS"/>
          <w:color w:val="231F20"/>
          <w:w w:val="95"/>
          <w:sz w:val="17"/>
        </w:rPr>
        <w:t>0.6</w:t>
      </w:r>
      <w:r>
        <w:rPr>
          <w:rFonts w:ascii="Arial Unicode MS"/>
          <w:color w:val="231F20"/>
          <w:spacing w:val="-21"/>
          <w:w w:val="95"/>
          <w:sz w:val="17"/>
        </w:rPr>
        <w:t xml:space="preserve"> </w:t>
      </w:r>
      <w:r>
        <w:rPr>
          <w:rFonts w:ascii="Calibri"/>
          <w:i/>
          <w:color w:val="231F20"/>
          <w:w w:val="95"/>
          <w:sz w:val="17"/>
        </w:rPr>
        <w:t>m</w:t>
      </w:r>
      <w:r>
        <w:rPr>
          <w:rFonts w:ascii="Arial Unicode MS"/>
          <w:color w:val="231F20"/>
          <w:w w:val="95"/>
          <w:sz w:val="17"/>
        </w:rPr>
        <w:t>/kg</w:t>
      </w:r>
    </w:p>
    <w:p>
      <w:pPr>
        <w:tabs>
          <w:tab w:val="left" w:pos="6225"/>
        </w:tabs>
        <w:spacing w:before="0" w:line="265" w:lineRule="exact"/>
        <w:ind w:left="780" w:right="0" w:firstLine="0"/>
        <w:jc w:val="left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 w:eastAsia="Arial Unicode MS" w:hAnsi="Arial Unicode MS" w:cs="Arial Unicode MS" w:hint="default"/>
          <w:color w:val="231F20"/>
          <w:sz w:val="17"/>
          <w:szCs w:val="17"/>
        </w:rPr>
        <w:t>甲</w:t>
        <w:tab/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>乙</w:t>
      </w:r>
    </w:p>
    <w:p>
      <w:pPr>
        <w:spacing w:before="8" w:line="240" w:lineRule="auto"/>
        <w:ind w:right="0"/>
        <w:rPr>
          <w:rFonts w:ascii="Arial Unicode MS" w:eastAsia="Arial Unicode MS" w:hAnsi="Arial Unicode MS" w:cs="Arial Unicode MS" w:hint="default"/>
          <w:sz w:val="7"/>
          <w:szCs w:val="7"/>
        </w:rPr>
      </w:pPr>
    </w:p>
    <w:p>
      <w:pPr>
        <w:spacing w:after="0" w:line="240" w:lineRule="auto"/>
        <w:rPr>
          <w:rFonts w:ascii="Arial Unicode MS" w:eastAsia="Arial Unicode MS" w:hAnsi="Arial Unicode MS" w:cs="Arial Unicode MS" w:hint="default"/>
          <w:sz w:val="7"/>
          <w:szCs w:val="7"/>
        </w:rPr>
        <w:sectPr>
          <w:type w:val="continuous"/>
          <w:pgSz w:w="21320" w:h="15090" w:orient="landscape"/>
          <w:pgMar w:top="1160" w:right="2320" w:bottom="280" w:left="1480" w:header="708" w:footer="708"/>
          <w:cols w:space="708"/>
        </w:sectPr>
      </w:pPr>
    </w:p>
    <w:p>
      <w:pPr>
        <w:pStyle w:val="BodyText"/>
        <w:tabs>
          <w:tab w:val="left" w:pos="6089"/>
        </w:tabs>
        <w:spacing w:line="320" w:lineRule="exact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1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实验中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需要的测量工具除弹簧测力计外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还需</w:t>
      </w:r>
      <w:r>
        <w:rPr>
          <w:color w:val="231F20"/>
          <w:spacing w:val="2"/>
          <w:w w:val="102"/>
        </w:rPr>
        <w:t>要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3359"/>
        </w:tabs>
        <w:spacing w:before="96" w:line="307" w:lineRule="auto"/>
        <w:ind w:right="0" w:hanging="73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2</w:t>
      </w:r>
      <w:r>
        <w:rPr>
          <w:color w:val="231F20"/>
          <w:spacing w:val="-67"/>
          <w:w w:val="102"/>
        </w:rPr>
        <w:t>）</w:t>
      </w:r>
      <w:r>
        <w:rPr>
          <w:color w:val="231F20"/>
          <w:spacing w:val="6"/>
          <w:w w:val="102"/>
        </w:rPr>
        <w:t>上表为某次测量重力和质量大小的数据</w:t>
      </w:r>
      <w:r>
        <w:rPr>
          <w:color w:val="231F20"/>
          <w:spacing w:val="-99"/>
          <w:w w:val="102"/>
        </w:rPr>
        <w:t>，</w:t>
      </w:r>
      <w:r>
        <w:rPr>
          <w:color w:val="231F20"/>
          <w:spacing w:val="6"/>
          <w:w w:val="102"/>
        </w:rPr>
        <w:t>其中第三组测得重力大小为如图甲所</w:t>
      </w:r>
      <w:r>
        <w:rPr>
          <w:color w:val="231F20"/>
          <w:w w:val="102"/>
        </w:rPr>
        <w:t>示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的弹簧测力计示数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2"/>
          <w:w w:val="102"/>
        </w:rPr>
        <w:t>为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94"/>
        </w:rPr>
        <w:t>N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请根据测量数据在图乙中画</w:t>
      </w:r>
      <w:r>
        <w:rPr>
          <w:color w:val="231F20"/>
          <w:w w:val="102"/>
        </w:rPr>
        <w:t>出</w:t>
      </w:r>
      <w:r>
        <w:rPr>
          <w:color w:val="231F20"/>
          <w:spacing w:val="-26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2"/>
          <w:w w:val="99"/>
        </w:rPr>
        <w:t>G</w:t>
      </w:r>
      <w:r>
        <w:rPr>
          <w:rFonts w:ascii="Calibri" w:eastAsia="Calibri" w:hAnsi="Calibri" w:cs="Calibri" w:hint="default"/>
          <w:i/>
          <w:color w:val="231F20"/>
          <w:spacing w:val="2"/>
          <w:w w:val="184"/>
        </w:rPr>
        <w:t>-</w:t>
      </w:r>
      <w:r>
        <w:rPr>
          <w:rFonts w:ascii="Calibri" w:eastAsia="Calibri" w:hAnsi="Calibri" w:cs="Calibri" w:hint="default"/>
          <w:i/>
          <w:color w:val="231F20"/>
          <w:w w:val="93"/>
        </w:rPr>
        <w:t>m</w:t>
      </w:r>
      <w:r>
        <w:rPr>
          <w:rFonts w:ascii="Calibri" w:eastAsia="Calibri" w:hAnsi="Calibri" w:cs="Calibri" w:hint="default"/>
          <w:i/>
          <w:color w:val="231F20"/>
          <w:spacing w:val="-16"/>
        </w:rPr>
        <w:t xml:space="preserve"> </w:t>
      </w:r>
      <w:r>
        <w:rPr>
          <w:color w:val="231F20"/>
          <w:spacing w:val="4"/>
          <w:w w:val="102"/>
        </w:rPr>
        <w:t>图</w:t>
      </w:r>
      <w:r>
        <w:rPr>
          <w:color w:val="231F20"/>
          <w:spacing w:val="3"/>
          <w:w w:val="102"/>
        </w:rPr>
        <w:t>像</w:t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4724"/>
        </w:tabs>
        <w:spacing w:before="21" w:line="240" w:lineRule="auto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3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分析表中数据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可以得出的结论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2"/>
        </w:rPr>
        <w:t>。</w:t>
      </w:r>
    </w:p>
    <w:p>
      <w:pPr>
        <w:spacing w:before="12" w:line="240" w:lineRule="auto"/>
        <w:ind w:right="0"/>
        <w:rPr>
          <w:rFonts w:ascii="Arial Unicode MS" w:eastAsia="Arial Unicode MS" w:hAnsi="Arial Unicode MS" w:cs="Arial Unicode MS" w:hint="default"/>
          <w:sz w:val="26"/>
          <w:szCs w:val="26"/>
        </w:rPr>
      </w:pPr>
      <w:r>
        <w:br w:type="column"/>
      </w:r>
    </w:p>
    <w:p>
      <w:pPr>
        <w:tabs>
          <w:tab w:val="left" w:pos="2997"/>
        </w:tabs>
        <w:spacing w:before="0"/>
        <w:ind w:left="50" w:right="0" w:firstLine="0"/>
        <w:jc w:val="center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 w:eastAsia="Arial Unicode MS" w:hAnsi="Arial Unicode MS" w:cs="Arial Unicode MS" w:hint="default"/>
          <w:color w:val="231F20"/>
          <w:sz w:val="17"/>
          <w:szCs w:val="17"/>
        </w:rPr>
        <w:t>甲</w:t>
        <w:tab/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>乙</w:t>
      </w:r>
    </w:p>
    <w:p>
      <w:pPr>
        <w:pStyle w:val="BodyText"/>
        <w:spacing w:before="96" w:line="240" w:lineRule="auto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1</w:t>
      </w:r>
      <w:r>
        <w:rPr>
          <w:color w:val="231F20"/>
          <w:spacing w:val="-51"/>
          <w:w w:val="102"/>
        </w:rPr>
        <w:t>）</w:t>
      </w:r>
      <w:r>
        <w:rPr>
          <w:color w:val="231F20"/>
          <w:w w:val="102"/>
        </w:rPr>
        <w:t>如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22"/>
          <w:w w:val="102"/>
        </w:rPr>
        <w:t>图甲所</w:t>
      </w:r>
      <w:r>
        <w:rPr>
          <w:color w:val="231F20"/>
          <w:w w:val="102"/>
        </w:rPr>
        <w:t>示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83"/>
          <w:w w:val="102"/>
        </w:rPr>
        <w:t>，</w:t>
      </w:r>
      <w:r>
        <w:rPr>
          <w:color w:val="231F20"/>
          <w:w w:val="102"/>
        </w:rPr>
        <w:t>为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22"/>
          <w:w w:val="102"/>
        </w:rPr>
        <w:t>了使杠杆在水平位置平</w:t>
      </w:r>
      <w:r>
        <w:rPr>
          <w:color w:val="231F20"/>
          <w:w w:val="102"/>
        </w:rPr>
        <w:t>衡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83"/>
          <w:w w:val="102"/>
        </w:rPr>
        <w:t>，</w:t>
      </w:r>
      <w:r>
        <w:rPr>
          <w:color w:val="231F20"/>
          <w:w w:val="102"/>
        </w:rPr>
        <w:t>此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22"/>
          <w:w w:val="102"/>
        </w:rPr>
        <w:t>时应将杠杆两端的平衡螺母</w:t>
      </w:r>
      <w:r>
        <w:rPr>
          <w:color w:val="231F20"/>
          <w:w w:val="102"/>
        </w:rPr>
        <w:t>向</w:t>
      </w:r>
    </w:p>
    <w:p>
      <w:pPr>
        <w:pStyle w:val="BodyText"/>
        <w:tabs>
          <w:tab w:val="left" w:pos="1293"/>
        </w:tabs>
        <w:spacing w:before="101" w:line="240" w:lineRule="auto"/>
        <w:ind w:left="419" w:right="118"/>
        <w:jc w:val="left"/>
      </w:pP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  <w:u w:val="single" w:color="231F20"/>
        </w:rPr>
        <w:t>（</w:t>
      </w:r>
      <w:r>
        <w:rPr>
          <w:color w:val="231F20"/>
          <w:spacing w:val="4"/>
          <w:w w:val="102"/>
        </w:rPr>
        <w:t>选</w:t>
      </w:r>
      <w:r>
        <w:rPr>
          <w:color w:val="231F20"/>
          <w:spacing w:val="-101"/>
          <w:w w:val="102"/>
        </w:rPr>
        <w:t>填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3"/>
          <w:w w:val="102"/>
        </w:rPr>
        <w:t>左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或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3"/>
          <w:w w:val="102"/>
        </w:rPr>
        <w:t>右</w:t>
      </w:r>
      <w:r>
        <w:rPr>
          <w:color w:val="231F20"/>
          <w:spacing w:val="-133"/>
          <w:w w:val="308"/>
        </w:rPr>
        <w:t>”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3"/>
          <w:w w:val="102"/>
        </w:rPr>
        <w:t>调</w:t>
      </w:r>
      <w:r>
        <w:rPr>
          <w:color w:val="231F20"/>
          <w:w w:val="102"/>
        </w:rPr>
        <w:t>。</w:t>
      </w:r>
    </w:p>
    <w:p>
      <w:pPr>
        <w:spacing w:after="0" w:line="240" w:lineRule="auto"/>
        <w:jc w:val="left"/>
        <w:sectPr>
          <w:type w:val="continuous"/>
          <w:pgSz w:w="21320" w:h="15090" w:orient="landscape"/>
          <w:pgMar w:top="1160" w:right="2320" w:bottom="280" w:left="1480" w:header="708" w:footer="708"/>
          <w:cols w:num="2" w:space="708" w:equalWidth="0">
            <w:col w:w="8045" w:space="1312"/>
            <w:col w:w="8163"/>
          </w:cols>
        </w:sectPr>
      </w:pPr>
    </w:p>
    <w:p>
      <w:pPr>
        <w:spacing w:before="12" w:line="240" w:lineRule="auto"/>
        <w:ind w:right="0"/>
        <w:rPr>
          <w:rFonts w:ascii="Arial Unicode MS" w:eastAsia="Arial Unicode MS" w:hAnsi="Arial Unicode MS" w:cs="Arial Unicode MS" w:hint="default"/>
          <w:sz w:val="13"/>
          <w:szCs w:val="13"/>
        </w:rPr>
      </w:pPr>
      <w:r>
        <w:pict>
          <v:group id="_x0000_s1452" style="width:0.1pt;height:632.3pt;margin-top:70.72pt;margin-left:511.65pt;mso-position-horizontal-relative:page;mso-position-vertical-relative:page;position:absolute;z-index:-251648000" coordorigin="10233,1414" coordsize="2,12646">
            <v:shape id="_x0000_s1453" style="width:2;height:12646;left:10233;position:absolute;top:1414" coordorigin="10233,1414" coordsize="0,12646" path="m10233,14060l10233,1414e" filled="f" stroked="t" strokecolor="#231f20" strokeweight="0.57pt">
              <v:path arrowok="t"/>
            </v:shape>
          </v:group>
        </w:pict>
      </w:r>
    </w:p>
    <w:p>
      <w:pPr>
        <w:pStyle w:val="BodyText"/>
        <w:tabs>
          <w:tab w:val="left" w:pos="4499"/>
          <w:tab w:val="left" w:pos="11541"/>
          <w:tab w:val="left" w:pos="13851"/>
        </w:tabs>
        <w:spacing w:line="309" w:lineRule="exact"/>
        <w:ind w:left="2189" w:right="0"/>
        <w:jc w:val="left"/>
      </w:pP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  <w:tab/>
      </w: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</w:r>
    </w:p>
    <w:p>
      <w:pPr>
        <w:spacing w:after="0" w:line="309" w:lineRule="exact"/>
        <w:jc w:val="left"/>
        <w:sectPr>
          <w:type w:val="continuous"/>
          <w:pgSz w:w="21320" w:h="15090" w:orient="landscape"/>
          <w:pgMar w:top="1160" w:right="2320" w:bottom="280" w:left="1480" w:header="708" w:footer="708"/>
          <w:cols w:space="708"/>
        </w:sectPr>
      </w:pPr>
    </w:p>
    <w:p>
      <w:pPr>
        <w:spacing w:before="1" w:line="240" w:lineRule="auto"/>
        <w:ind w:right="0"/>
        <w:rPr>
          <w:rFonts w:ascii="Arial Unicode MS" w:eastAsia="Arial Unicode MS" w:hAnsi="Arial Unicode MS" w:cs="Arial Unicode MS" w:hint="default"/>
          <w:sz w:val="6"/>
          <w:szCs w:val="6"/>
        </w:rPr>
      </w:pPr>
    </w:p>
    <w:p>
      <w:pPr>
        <w:spacing w:after="0" w:line="240" w:lineRule="auto"/>
        <w:rPr>
          <w:rFonts w:ascii="Arial Unicode MS" w:eastAsia="Arial Unicode MS" w:hAnsi="Arial Unicode MS" w:cs="Arial Unicode MS" w:hint="default"/>
          <w:sz w:val="6"/>
          <w:szCs w:val="6"/>
        </w:rPr>
        <w:sectPr>
          <w:pgSz w:w="21320" w:h="15090" w:orient="landscape"/>
          <w:pgMar w:top="1400" w:right="1380" w:bottom="280" w:left="2320" w:header="708" w:footer="708"/>
          <w:cols w:space="708"/>
        </w:sectPr>
      </w:pPr>
    </w:p>
    <w:p>
      <w:pPr>
        <w:pStyle w:val="BodyText"/>
        <w:spacing w:line="314" w:lineRule="exact"/>
        <w:ind w:left="35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2</w:t>
      </w:r>
      <w:r>
        <w:rPr>
          <w:color w:val="231F20"/>
          <w:spacing w:val="-61"/>
          <w:w w:val="102"/>
        </w:rPr>
        <w:t>）</w:t>
      </w:r>
      <w:r>
        <w:rPr>
          <w:color w:val="231F20"/>
          <w:w w:val="102"/>
        </w:rPr>
        <w:t>在</w:t>
      </w:r>
      <w:r>
        <w:rPr>
          <w:color w:val="231F20"/>
          <w:spacing w:val="-17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15"/>
        </w:rPr>
        <w:t>B</w:t>
      </w:r>
      <w:r>
        <w:rPr>
          <w:rFonts w:ascii="Calibri" w:eastAsia="Calibri" w:hAnsi="Calibri" w:cs="Calibri" w:hint="default"/>
          <w:i/>
          <w:color w:val="231F20"/>
          <w:spacing w:val="-8"/>
        </w:rPr>
        <w:t xml:space="preserve"> </w:t>
      </w:r>
      <w:r>
        <w:rPr>
          <w:color w:val="231F20"/>
          <w:spacing w:val="12"/>
          <w:w w:val="102"/>
        </w:rPr>
        <w:t>点挂</w:t>
      </w:r>
      <w:r>
        <w:rPr>
          <w:color w:val="231F20"/>
          <w:w w:val="102"/>
        </w:rPr>
        <w:t>有</w:t>
      </w:r>
      <w:r>
        <w:rPr>
          <w:color w:val="231F20"/>
          <w:spacing w:val="-17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-19"/>
        </w:rPr>
        <w:t xml:space="preserve"> </w:t>
      </w:r>
      <w:r>
        <w:rPr>
          <w:color w:val="231F20"/>
          <w:spacing w:val="12"/>
          <w:w w:val="102"/>
        </w:rPr>
        <w:t>个质量均</w:t>
      </w:r>
      <w:r>
        <w:rPr>
          <w:color w:val="231F20"/>
          <w:w w:val="102"/>
        </w:rPr>
        <w:t>为</w:t>
      </w:r>
      <w:r>
        <w:rPr>
          <w:color w:val="231F20"/>
          <w:spacing w:val="-17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7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81"/>
        </w:rPr>
        <w:t>g</w:t>
      </w:r>
      <w:r>
        <w:rPr>
          <w:rFonts w:ascii="Arial Unicode MS" w:eastAsia="Arial Unicode MS" w:hAnsi="Arial Unicode MS" w:cs="Arial Unicode MS" w:hint="default"/>
          <w:color w:val="231F20"/>
          <w:spacing w:val="-19"/>
        </w:rPr>
        <w:t xml:space="preserve"> </w:t>
      </w:r>
      <w:r>
        <w:rPr>
          <w:color w:val="231F20"/>
          <w:spacing w:val="12"/>
          <w:w w:val="102"/>
        </w:rPr>
        <w:t>的钩码</w:t>
      </w:r>
      <w:r>
        <w:rPr>
          <w:color w:val="231F20"/>
          <w:spacing w:val="-93"/>
          <w:w w:val="102"/>
        </w:rPr>
        <w:t>，</w:t>
      </w:r>
      <w:r>
        <w:rPr>
          <w:color w:val="231F20"/>
          <w:spacing w:val="12"/>
          <w:w w:val="102"/>
        </w:rPr>
        <w:t>为了使杠杆在水平位置平衡</w:t>
      </w:r>
      <w:r>
        <w:rPr>
          <w:color w:val="231F20"/>
          <w:spacing w:val="-93"/>
          <w:w w:val="102"/>
        </w:rPr>
        <w:t>，</w:t>
      </w:r>
      <w:r>
        <w:rPr>
          <w:color w:val="231F20"/>
          <w:spacing w:val="12"/>
          <w:w w:val="102"/>
        </w:rPr>
        <w:t>应</w:t>
      </w:r>
      <w:r>
        <w:rPr>
          <w:color w:val="231F20"/>
          <w:w w:val="102"/>
        </w:rPr>
        <w:t>在</w:t>
      </w:r>
      <w:r>
        <w:rPr>
          <w:color w:val="231F20"/>
          <w:spacing w:val="-17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20"/>
        </w:rPr>
        <w:t>C</w:t>
      </w:r>
      <w:r>
        <w:rPr>
          <w:rFonts w:ascii="Calibri" w:eastAsia="Calibri" w:hAnsi="Calibri" w:cs="Calibri" w:hint="default"/>
          <w:i/>
          <w:color w:val="231F20"/>
          <w:spacing w:val="-8"/>
        </w:rPr>
        <w:t xml:space="preserve"> </w:t>
      </w:r>
      <w:r>
        <w:rPr>
          <w:color w:val="231F20"/>
          <w:spacing w:val="12"/>
          <w:w w:val="102"/>
        </w:rPr>
        <w:t>点</w:t>
      </w:r>
      <w:r>
        <w:rPr>
          <w:color w:val="231F20"/>
          <w:w w:val="102"/>
        </w:rPr>
        <w:t>挂</w:t>
      </w:r>
    </w:p>
    <w:p>
      <w:pPr>
        <w:pStyle w:val="BodyText"/>
        <w:tabs>
          <w:tab w:val="left" w:pos="1374"/>
          <w:tab w:val="left" w:pos="3298"/>
        </w:tabs>
        <w:spacing w:before="155" w:line="345" w:lineRule="auto"/>
        <w:ind w:left="431" w:right="102" w:hanging="3"/>
        <w:jc w:val="left"/>
      </w:pP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7"/>
          <w:w w:val="102"/>
        </w:rPr>
        <w:t>个相同的钩码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使杠杆恢复在水平位置平衡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若恢复平衡后</w:t>
      </w:r>
      <w:r>
        <w:rPr>
          <w:color w:val="231F20"/>
          <w:spacing w:val="-98"/>
          <w:w w:val="102"/>
        </w:rPr>
        <w:t>，</w:t>
      </w:r>
      <w:r>
        <w:rPr>
          <w:rFonts w:ascii="Calibri" w:eastAsia="Calibri" w:hAnsi="Calibri" w:cs="Calibri" w:hint="default"/>
          <w:i/>
          <w:color w:val="231F20"/>
          <w:spacing w:val="2"/>
          <w:w w:val="115"/>
        </w:rPr>
        <w:t>B</w:t>
      </w:r>
      <w:r>
        <w:rPr>
          <w:color w:val="231F20"/>
          <w:spacing w:val="-98"/>
          <w:w w:val="102"/>
        </w:rPr>
        <w:t>、</w:t>
      </w:r>
      <w:r>
        <w:rPr>
          <w:rFonts w:ascii="Calibri" w:eastAsia="Calibri" w:hAnsi="Calibri" w:cs="Calibri" w:hint="default"/>
          <w:i/>
          <w:color w:val="231F20"/>
          <w:w w:val="120"/>
        </w:rPr>
        <w:t>C</w:t>
      </w:r>
      <w:r>
        <w:rPr>
          <w:rFonts w:ascii="Calibri" w:eastAsia="Calibri" w:hAnsi="Calibri" w:cs="Calibri" w:hint="default"/>
          <w:i/>
          <w:color w:val="231F20"/>
          <w:spacing w:val="-14"/>
        </w:rPr>
        <w:t xml:space="preserve"> </w:t>
      </w:r>
      <w:r>
        <w:rPr>
          <w:color w:val="231F20"/>
          <w:spacing w:val="7"/>
          <w:w w:val="102"/>
        </w:rPr>
        <w:t>两点同</w:t>
      </w:r>
      <w:r>
        <w:rPr>
          <w:color w:val="231F20"/>
          <w:w w:val="102"/>
        </w:rPr>
        <w:t>时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减去一个钩码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杠杆</w:t>
      </w:r>
      <w:r>
        <w:rPr>
          <w:color w:val="231F20"/>
          <w:spacing w:val="2"/>
          <w:w w:val="102"/>
        </w:rPr>
        <w:t>会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  <w:u w:val="single" w:color="231F20"/>
        </w:rPr>
        <w:t>（</w:t>
      </w:r>
      <w:r>
        <w:rPr>
          <w:color w:val="231F20"/>
          <w:spacing w:val="4"/>
          <w:w w:val="102"/>
        </w:rPr>
        <w:t>选</w:t>
      </w:r>
      <w:r>
        <w:rPr>
          <w:color w:val="231F20"/>
          <w:spacing w:val="-101"/>
          <w:w w:val="102"/>
        </w:rPr>
        <w:t>填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顺时</w:t>
      </w:r>
      <w:r>
        <w:rPr>
          <w:color w:val="231F20"/>
          <w:spacing w:val="3"/>
          <w:w w:val="102"/>
        </w:rPr>
        <w:t>针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或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逆时</w:t>
      </w:r>
      <w:r>
        <w:rPr>
          <w:color w:val="231F20"/>
          <w:spacing w:val="3"/>
          <w:w w:val="102"/>
        </w:rPr>
        <w:t>针</w:t>
      </w:r>
      <w:r>
        <w:rPr>
          <w:color w:val="231F20"/>
          <w:spacing w:val="-133"/>
          <w:w w:val="308"/>
        </w:rPr>
        <w:t>”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旋转</w:t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4333"/>
          <w:tab w:val="left" w:pos="7001"/>
          <w:tab w:val="left" w:pos="7502"/>
        </w:tabs>
        <w:spacing w:before="8" w:line="333" w:lineRule="auto"/>
        <w:ind w:left="431" w:right="0" w:hanging="73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3</w:t>
      </w:r>
      <w:r>
        <w:rPr>
          <w:color w:val="231F20"/>
          <w:spacing w:val="-61"/>
          <w:w w:val="102"/>
        </w:rPr>
        <w:t>）</w:t>
      </w:r>
      <w:r>
        <w:rPr>
          <w:color w:val="231F20"/>
          <w:spacing w:val="12"/>
          <w:w w:val="102"/>
        </w:rPr>
        <w:t>同组的小伟同学</w:t>
      </w:r>
      <w:r>
        <w:rPr>
          <w:color w:val="231F20"/>
          <w:w w:val="102"/>
        </w:rPr>
        <w:t>在</w:t>
      </w:r>
      <w:r>
        <w:rPr>
          <w:color w:val="231F20"/>
          <w:spacing w:val="-18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2"/>
          <w:w w:val="115"/>
        </w:rPr>
        <w:t>B</w:t>
      </w:r>
      <w:r>
        <w:rPr>
          <w:color w:val="231F20"/>
          <w:spacing w:val="-93"/>
          <w:w w:val="102"/>
        </w:rPr>
        <w:t>、</w:t>
      </w:r>
      <w:r>
        <w:rPr>
          <w:rFonts w:ascii="Calibri" w:eastAsia="Calibri" w:hAnsi="Calibri" w:cs="Calibri" w:hint="default"/>
          <w:i/>
          <w:color w:val="231F20"/>
          <w:w w:val="120"/>
        </w:rPr>
        <w:t>C</w:t>
      </w:r>
      <w:r>
        <w:rPr>
          <w:rFonts w:ascii="Calibri" w:eastAsia="Calibri" w:hAnsi="Calibri" w:cs="Calibri" w:hint="default"/>
          <w:i/>
          <w:color w:val="231F20"/>
          <w:spacing w:val="-9"/>
        </w:rPr>
        <w:t xml:space="preserve"> </w:t>
      </w:r>
      <w:r>
        <w:rPr>
          <w:color w:val="231F20"/>
          <w:spacing w:val="12"/>
          <w:w w:val="102"/>
        </w:rPr>
        <w:t>两点挂钩码</w:t>
      </w:r>
      <w:r>
        <w:rPr>
          <w:color w:val="231F20"/>
          <w:spacing w:val="-93"/>
          <w:w w:val="102"/>
        </w:rPr>
        <w:t>，</w:t>
      </w:r>
      <w:r>
        <w:rPr>
          <w:color w:val="231F20"/>
          <w:spacing w:val="12"/>
          <w:w w:val="102"/>
        </w:rPr>
        <w:t>进行正确的实验操作后</w:t>
      </w:r>
      <w:r>
        <w:rPr>
          <w:color w:val="231F20"/>
          <w:spacing w:val="-93"/>
          <w:w w:val="102"/>
        </w:rPr>
        <w:t>，</w:t>
      </w:r>
      <w:r>
        <w:rPr>
          <w:color w:val="231F20"/>
          <w:spacing w:val="12"/>
          <w:w w:val="102"/>
        </w:rPr>
        <w:t>得到的数据</w:t>
      </w:r>
      <w:r>
        <w:rPr>
          <w:color w:val="231F20"/>
          <w:w w:val="102"/>
        </w:rPr>
        <w:t>为</w:t>
      </w:r>
      <w:r>
        <w:rPr>
          <w:color w:val="231F20"/>
          <w:spacing w:val="-18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1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6"/>
        </w:rPr>
        <w:t>=</w:t>
      </w:r>
      <w:r>
        <w:rPr>
          <w:rFonts w:ascii="Arial Unicode MS" w:eastAsia="Arial Unicode MS" w:hAnsi="Arial Unicode MS" w:cs="Arial Unicode MS" w:hint="default"/>
          <w:color w:val="231F20"/>
          <w:w w:val="9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spacing w:val="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94"/>
        </w:rPr>
        <w:t>N</w:t>
      </w:r>
      <w:r>
        <w:rPr>
          <w:color w:val="231F20"/>
          <w:spacing w:val="-94"/>
          <w:w w:val="102"/>
        </w:rPr>
        <w:t>，</w:t>
      </w:r>
      <w:r>
        <w:rPr>
          <w:rFonts w:ascii="Calibri" w:eastAsia="Calibri" w:hAnsi="Calibri" w:cs="Calibri" w:hint="default"/>
          <w:i/>
          <w:color w:val="231F20"/>
          <w:spacing w:val="1"/>
          <w:w w:val="122"/>
        </w:rPr>
        <w:t>L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=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1"/>
        </w:rPr>
        <w:t>c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89"/>
        </w:rPr>
        <w:t>m</w:t>
      </w:r>
      <w:r>
        <w:rPr>
          <w:color w:val="231F20"/>
          <w:spacing w:val="-94"/>
          <w:w w:val="102"/>
        </w:rPr>
        <w:t>，</w:t>
      </w:r>
      <w:r>
        <w:rPr>
          <w:rFonts w:ascii="Calibri" w:eastAsia="Calibri" w:hAnsi="Calibri" w:cs="Calibri" w:hint="default"/>
          <w:i/>
          <w:color w:val="231F20"/>
          <w:spacing w:val="1"/>
          <w:w w:val="136"/>
        </w:rPr>
        <w:t>F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=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4"/>
        </w:rPr>
        <w:t>N</w:t>
      </w:r>
      <w:r>
        <w:rPr>
          <w:rFonts w:ascii="Arial Unicode MS" w:eastAsia="Arial Unicode MS" w:hAnsi="Arial Unicode MS" w:cs="Arial Unicode MS" w:hint="default"/>
          <w:color w:val="231F20"/>
          <w:spacing w:val="-19"/>
        </w:rPr>
        <w:t xml:space="preserve"> </w:t>
      </w:r>
      <w:r>
        <w:rPr>
          <w:color w:val="231F20"/>
          <w:w w:val="102"/>
        </w:rPr>
        <w:t>和</w:t>
      </w:r>
      <w:r>
        <w:rPr>
          <w:color w:val="231F20"/>
          <w:spacing w:val="-18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spacing w:val="1"/>
          <w:w w:val="122"/>
        </w:rPr>
        <w:t>L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9"/>
          <w:position w:val="-3"/>
          <w:sz w:val="11"/>
          <w:szCs w:val="11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6"/>
        </w:rPr>
        <w:t>=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spacing w:val="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1"/>
        </w:rPr>
        <w:t>c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89"/>
        </w:rPr>
        <w:t>m</w:t>
      </w:r>
      <w:r>
        <w:rPr>
          <w:color w:val="231F20"/>
          <w:spacing w:val="11"/>
          <w:w w:val="102"/>
        </w:rPr>
        <w:t>。小伟同学根据这些数</w:t>
      </w:r>
      <w:r>
        <w:rPr>
          <w:color w:val="231F20"/>
          <w:spacing w:val="2"/>
          <w:w w:val="102"/>
        </w:rPr>
        <w:t>据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1"/>
          <w:w w:val="102"/>
          <w:u w:val="single" w:color="231F20"/>
        </w:rPr>
        <w:t>（</w:t>
      </w:r>
      <w:r>
        <w:rPr>
          <w:color w:val="231F20"/>
          <w:spacing w:val="11"/>
          <w:w w:val="102"/>
        </w:rPr>
        <w:t>选</w:t>
      </w:r>
      <w:r>
        <w:rPr>
          <w:color w:val="231F20"/>
          <w:spacing w:val="-94"/>
          <w:w w:val="102"/>
        </w:rPr>
        <w:t>填</w:t>
      </w:r>
      <w:r>
        <w:rPr>
          <w:color w:val="231F20"/>
          <w:spacing w:val="11"/>
          <w:w w:val="308"/>
        </w:rPr>
        <w:t>“</w:t>
      </w:r>
      <w:r>
        <w:rPr>
          <w:color w:val="231F20"/>
          <w:spacing w:val="11"/>
          <w:w w:val="102"/>
        </w:rPr>
        <w:t>能</w:t>
      </w:r>
      <w:r>
        <w:rPr>
          <w:color w:val="231F20"/>
          <w:w w:val="308"/>
        </w:rPr>
        <w:t>”</w:t>
      </w:r>
      <w:r>
        <w:rPr>
          <w:color w:val="231F20"/>
          <w:w w:val="308"/>
        </w:rPr>
        <w:t xml:space="preserve"> </w:t>
      </w:r>
      <w:r>
        <w:rPr>
          <w:color w:val="231F20"/>
          <w:spacing w:val="-100"/>
          <w:w w:val="102"/>
        </w:rPr>
        <w:t>或</w:t>
      </w:r>
      <w:r>
        <w:rPr>
          <w:color w:val="231F20"/>
          <w:spacing w:val="5"/>
          <w:w w:val="308"/>
        </w:rPr>
        <w:t>“</w:t>
      </w:r>
      <w:r>
        <w:rPr>
          <w:color w:val="231F20"/>
          <w:spacing w:val="5"/>
          <w:w w:val="102"/>
        </w:rPr>
        <w:t>不能</w:t>
      </w:r>
      <w:r>
        <w:rPr>
          <w:color w:val="231F20"/>
          <w:spacing w:val="-132"/>
          <w:w w:val="308"/>
        </w:rPr>
        <w:t>”</w:t>
      </w:r>
      <w:r>
        <w:rPr>
          <w:color w:val="231F20"/>
          <w:spacing w:val="-68"/>
          <w:w w:val="102"/>
        </w:rPr>
        <w:t>）</w:t>
      </w:r>
      <w:r>
        <w:rPr>
          <w:color w:val="231F20"/>
          <w:spacing w:val="5"/>
          <w:w w:val="102"/>
        </w:rPr>
        <w:t>得出探究结论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理由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2"/>
        </w:rPr>
        <w:t>。</w:t>
      </w:r>
      <w:r>
        <w:rPr>
          <w:color w:val="231F20"/>
          <w:spacing w:val="2"/>
        </w:rPr>
        <w:t xml:space="preserve"> </w:t>
      </w:r>
      <w:r>
        <w:rPr>
          <w:color w:val="231F20"/>
          <w:spacing w:val="5"/>
          <w:w w:val="102"/>
        </w:rPr>
        <w:t>若</w:t>
      </w:r>
      <w:r>
        <w:rPr>
          <w:color w:val="231F20"/>
          <w:w w:val="102"/>
        </w:rPr>
        <w:t>将</w:t>
      </w:r>
      <w:r>
        <w:rPr>
          <w:color w:val="231F20"/>
          <w:spacing w:val="-24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20"/>
        </w:rPr>
        <w:t>C</w:t>
      </w:r>
      <w:r>
        <w:rPr>
          <w:rFonts w:ascii="Calibri" w:eastAsia="Calibri" w:hAnsi="Calibri" w:cs="Calibri" w:hint="default"/>
          <w:i/>
          <w:color w:val="231F20"/>
          <w:spacing w:val="-15"/>
        </w:rPr>
        <w:t xml:space="preserve"> </w:t>
      </w:r>
      <w:r>
        <w:rPr>
          <w:color w:val="231F20"/>
          <w:spacing w:val="5"/>
          <w:w w:val="102"/>
        </w:rPr>
        <w:t>点的钩码取下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用弹簧测力计</w:t>
      </w:r>
      <w:r>
        <w:rPr>
          <w:color w:val="231F20"/>
          <w:w w:val="102"/>
        </w:rPr>
        <w:t>在</w:t>
      </w:r>
      <w:r>
        <w:rPr>
          <w:color w:val="231F20"/>
          <w:w w:val="102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98"/>
        </w:rPr>
        <w:t>A</w:t>
      </w:r>
      <w:r>
        <w:rPr>
          <w:rFonts w:ascii="Calibri" w:eastAsia="Calibri" w:hAnsi="Calibri" w:cs="Calibri" w:hint="default"/>
          <w:i/>
          <w:color w:val="231F20"/>
          <w:spacing w:val="-17"/>
        </w:rPr>
        <w:t xml:space="preserve"> </w:t>
      </w:r>
      <w:r>
        <w:rPr>
          <w:color w:val="231F20"/>
          <w:spacing w:val="4"/>
          <w:w w:val="102"/>
        </w:rPr>
        <w:t>点施加竖直向上的拉力使杠杆水平平衡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此时弹簧测力计的示数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  <w:tab/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4"/>
        </w:rPr>
        <w:t>N</w:t>
      </w:r>
      <w:r>
        <w:rPr>
          <w:color w:val="231F20"/>
          <w:w w:val="102"/>
        </w:rPr>
        <w:t>。</w:t>
      </w:r>
    </w:p>
    <w:p>
      <w:pPr>
        <w:pStyle w:val="BodyText"/>
        <w:spacing w:before="46" w:line="343" w:lineRule="auto"/>
        <w:ind w:left="435" w:right="102" w:hanging="316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14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科技小组</w:t>
      </w:r>
      <w:r>
        <w:rPr>
          <w:color w:val="231F20"/>
          <w:spacing w:val="-101"/>
          <w:w w:val="102"/>
        </w:rPr>
        <w:t>在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4"/>
          <w:w w:val="102"/>
        </w:rPr>
        <w:t>制作橡皮筋测力计</w:t>
      </w:r>
      <w:r>
        <w:rPr>
          <w:color w:val="231F20"/>
          <w:spacing w:val="-48"/>
          <w:w w:val="308"/>
        </w:rPr>
        <w:t>”</w:t>
      </w:r>
      <w:r>
        <w:rPr>
          <w:color w:val="231F20"/>
          <w:spacing w:val="4"/>
          <w:w w:val="102"/>
        </w:rPr>
        <w:t>的过程中发现</w:t>
      </w:r>
      <w:r>
        <w:rPr>
          <w:color w:val="231F20"/>
          <w:spacing w:val="-101"/>
          <w:w w:val="102"/>
        </w:rPr>
        <w:t>：</w:t>
      </w:r>
      <w:r>
        <w:rPr>
          <w:color w:val="231F20"/>
          <w:spacing w:val="4"/>
          <w:w w:val="102"/>
        </w:rPr>
        <w:t>在一定的范围内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橡皮筋受到的拉</w:t>
      </w:r>
      <w:r>
        <w:rPr>
          <w:color w:val="231F20"/>
          <w:w w:val="102"/>
        </w:rPr>
        <w:t>力</w:t>
      </w:r>
      <w:r>
        <w:rPr>
          <w:color w:val="231F20"/>
          <w:w w:val="102"/>
        </w:rPr>
        <w:t xml:space="preserve"> </w:t>
      </w:r>
      <w:r>
        <w:rPr>
          <w:color w:val="231F20"/>
          <w:spacing w:val="-1"/>
          <w:w w:val="102"/>
        </w:rPr>
        <w:t>越大，橡皮筋的长度越长。根据这一现象，小明和小丽提出如图所示的猜想。究竟谁</w:t>
      </w:r>
      <w:r>
        <w:rPr>
          <w:color w:val="231F20"/>
          <w:w w:val="102"/>
        </w:rPr>
        <w:t xml:space="preserve"> </w:t>
      </w:r>
      <w:r>
        <w:rPr>
          <w:color w:val="231F20"/>
          <w:spacing w:val="2"/>
          <w:w w:val="105"/>
        </w:rPr>
        <w:t>的猜想正确呢？他们决定一起通过实验来验证自己的猜想。</w:t>
      </w:r>
    </w:p>
    <w:p>
      <w:pPr>
        <w:spacing w:before="13" w:line="240" w:lineRule="auto"/>
        <w:ind w:right="0"/>
        <w:rPr>
          <w:rFonts w:ascii="Arial Unicode MS" w:eastAsia="Arial Unicode MS" w:hAnsi="Arial Unicode MS" w:cs="Arial Unicode MS" w:hint="default"/>
          <w:sz w:val="8"/>
          <w:szCs w:val="8"/>
        </w:rPr>
      </w:pPr>
    </w:p>
    <w:p>
      <w:pPr>
        <w:pStyle w:val="BodyText"/>
        <w:tabs>
          <w:tab w:val="left" w:pos="5295"/>
        </w:tabs>
        <w:spacing w:line="240" w:lineRule="auto"/>
        <w:ind w:left="261" w:right="0"/>
        <w:jc w:val="left"/>
      </w:pPr>
      <w:r>
        <w:pict>
          <v:group id="_x0000_i1454" style="width:210.7pt;height:108.1pt;mso-position-horizontal-relative:char;mso-position-vertical-relative:line" coordorigin="0,0" coordsize="4214,2162">
            <v:shape id="_x0000_s1455" type="#_x0000_t75" style="width:3574;height:986;left:544;position:absolute;top:1176" stroked="f">
              <v:imagedata r:id="rId29" o:title=""/>
            </v:shape>
            <v:group id="_x0000_s1456" style="width:2031;height:1332;left:6;position:absolute;top:6" coordorigin="6,6" coordsize="2031,1332">
              <v:shape id="_x0000_s1457" style="width:2031;height:1332;left:6;position:absolute;top:6" coordorigin="6,6" coordsize="2031,1332" path="m1021,6l1119,9,1214,16,1306,28,1395,45,1480,66,1560,92,1635,121,1706,153,1771,189,1830,228,1882,270,1927,315,1965,362,2018,462,2036,569,2032,624,1995,729,1924,826,1878,871,1824,913,1764,953,1697,989,1625,1021,1548,1050,1465,1075,1379,1096,1288,1112,1194,1124,1097,1130,1094,1163,1110,1234,1125,1305,1122,1337,1080,1305,1019,1234,958,1162,917,1129,822,1121,731,1108,643,1091,559,1070,479,1045,404,1016,334,983,270,947,211,908,159,866,114,822,76,775,24,675,6,569,11,515,47,411,115,315,161,270,213,228,272,189,336,153,407,121,483,92,563,66,648,45,736,28,828,16,923,9,1021,6xe" filled="f" stroked="t" strokecolor="#231f20" strokeweight="0.57pt">
                <v:path arrowok="t"/>
              </v:shape>
            </v:group>
            <v:group id="_x0000_s1458" style="width:1933;height:1257;left:2275;position:absolute;top:29" coordorigin="2275,29" coordsize="1933,1257">
              <v:shape id="_x0000_s1459" style="width:1933;height:1257;left:2275;position:absolute;top:29" coordorigin="2275,29" coordsize="1933,1257" path="m3241,29l3148,32,3057,39,2970,51,2885,66,2805,86,2728,110,2656,138,2589,168,2527,202,2471,239,2422,279,2378,321,2313,412,2279,510,2275,561,2280,616,2320,721,2395,818,2445,862,2503,904,2567,942,2638,976,2715,1007,2797,1033,2884,1055,2975,1072,3070,1084,3169,1091,3172,1122,3157,1189,3142,1256,3145,1286,3185,1256,3243,1188,3301,1121,3340,1089,3436,1081,3529,1068,3617,1050,3702,1028,3782,1001,3856,971,3924,936,3987,899,4042,858,4091,814,4131,768,4188,668,4207,561,4203,510,4169,412,4103,321,4060,279,4010,239,3954,202,3893,168,3826,138,3754,110,3677,86,3597,66,3512,51,3425,39,3334,32,3241,29xe" filled="f" stroked="t" strokecolor="#231f20" strokeweight="0.57pt">
                <v:path arrowok="t"/>
              </v:shape>
              <v:shape id="_x0000_s1460" type="#_x0000_t202" style="width:1492;height:742;left:284;position:absolute;top:211" filled="f" stroked="f">
                <v:textbox inset="0,0,0,0">
                  <w:txbxContent>
                    <w:p>
                      <w:pPr>
                        <w:spacing w:before="0" w:line="170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10"/>
                          <w:sz w:val="17"/>
                          <w:szCs w:val="17"/>
                        </w:rPr>
                        <w:t>橡皮筋伸长的长度</w:t>
                      </w:r>
                    </w:p>
                    <w:p>
                      <w:pPr>
                        <w:spacing w:before="17" w:line="284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10"/>
                          <w:sz w:val="17"/>
                          <w:szCs w:val="17"/>
                        </w:rPr>
                        <w:t xml:space="preserve">可能跟它受到的拉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力成正比。</w:t>
                      </w:r>
                    </w:p>
                  </w:txbxContent>
                </v:textbox>
              </v:shape>
              <v:shape id="_x0000_s1461" type="#_x0000_t202" style="width:1379;height:742;left:2559;position:absolute;top:211" filled="f" stroked="f">
                <v:textbox inset="0,0,0,0">
                  <w:txbxContent>
                    <w:p>
                      <w:pPr>
                        <w:spacing w:before="0" w:line="170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橡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皮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筋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的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长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度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可</w:t>
                      </w:r>
                    </w:p>
                    <w:p>
                      <w:pPr>
                        <w:spacing w:before="17" w:line="284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能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跟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它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受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到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的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pacing w:val="-29"/>
                          <w:w w:val="105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拉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2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w w:val="105"/>
                          <w:sz w:val="17"/>
                          <w:szCs w:val="17"/>
                        </w:rPr>
                        <w:t>力成正比。</w:t>
                      </w:r>
                    </w:p>
                  </w:txbxContent>
                </v:textbox>
              </v:shape>
              <v:shape id="_x0000_s1462" type="#_x0000_t202" style="width:354;height:176;left:468;position:absolute;top:1793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z w:val="17"/>
                          <w:szCs w:val="17"/>
                        </w:rPr>
                        <w:t>小明</w:t>
                      </w:r>
                    </w:p>
                  </w:txbxContent>
                </v:textbox>
              </v:shape>
              <v:shape id="_x0000_s1463" type="#_x0000_t202" style="width:354;height:176;left:3511;position:absolute;top:1776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 w:eastAsia="Arial Unicode MS" w:hAnsi="Arial Unicode MS" w:cs="Arial Unicode MS" w:hint="default"/>
                          <w:color w:val="231F20"/>
                          <w:sz w:val="17"/>
                          <w:szCs w:val="17"/>
                        </w:rPr>
                        <w:t>小丽</w:t>
                      </w:r>
                    </w:p>
                  </w:txbxContent>
                </v:textbox>
              </v:shape>
            </v:group>
            <w10:wrap type="none"/>
          </v:group>
        </w:pict>
      </w:r>
      <w:r>
        <w:tab/>
      </w:r>
      <w:r>
        <w:rPr>
          <w:position w:val="37"/>
        </w:rPr>
        <w:pict>
          <v:shape id="_x0000_i1464" type="#_x0000_t202" style="width:130.5pt;height:70.85pt;mso-position-horizontal-relative:char;mso-position-vertical-relative:line" filled="f" stroked="t" strokecolor="#231f20" strokeweight="0.57pt">
            <v:textbox inset="0,0,0,0">
              <w:txbxContent>
                <w:p>
                  <w:pPr>
                    <w:spacing w:before="113" w:line="284" w:lineRule="exact"/>
                    <w:ind w:left="122" w:right="120" w:firstLine="0"/>
                    <w:jc w:val="both"/>
                    <w:rPr>
                      <w:rFonts w:ascii="Arial Unicode MS" w:eastAsia="Arial Unicode MS" w:hAnsi="Arial Unicode MS" w:cs="Arial Unicode MS" w:hint="default"/>
                      <w:sz w:val="9"/>
                      <w:szCs w:val="9"/>
                    </w:rPr>
                  </w:pP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4"/>
                      <w:sz w:val="17"/>
                      <w:szCs w:val="17"/>
                    </w:rPr>
                    <w:t xml:space="preserve">橡皮筋伸长的长度一般用符号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1"/>
                      <w:w w:val="111"/>
                      <w:sz w:val="17"/>
                      <w:szCs w:val="17"/>
                    </w:rPr>
                    <w:t>Δ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spacing w:val="1"/>
                      <w:w w:val="111"/>
                      <w:sz w:val="17"/>
                      <w:szCs w:val="17"/>
                    </w:rPr>
                    <w:t>L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11"/>
                      <w:sz w:val="17"/>
                      <w:szCs w:val="17"/>
                    </w:rPr>
                    <w:t xml:space="preserve">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02"/>
                      <w:sz w:val="17"/>
                      <w:szCs w:val="17"/>
                    </w:rPr>
                    <w:t xml:space="preserve">表示，它等于挂上钩码后皮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6"/>
                      <w:w w:val="105"/>
                      <w:sz w:val="17"/>
                      <w:szCs w:val="17"/>
                    </w:rPr>
                    <w:t>筋的长度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-36"/>
                      <w:w w:val="105"/>
                      <w:sz w:val="17"/>
                      <w:szCs w:val="17"/>
                    </w:rPr>
                    <w:t xml:space="preserve"> 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05"/>
                      <w:sz w:val="17"/>
                      <w:szCs w:val="17"/>
                    </w:rPr>
                    <w:t xml:space="preserve">L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7"/>
                      <w:w w:val="105"/>
                      <w:sz w:val="17"/>
                      <w:szCs w:val="17"/>
                    </w:rPr>
                    <w:t xml:space="preserve">与皮筋没有挂钩码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2"/>
                      <w:w w:val="102"/>
                      <w:sz w:val="17"/>
                      <w:szCs w:val="17"/>
                    </w:rPr>
                    <w:t>时的长度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-25"/>
                      <w:w w:val="102"/>
                      <w:sz w:val="17"/>
                      <w:szCs w:val="17"/>
                    </w:rPr>
                    <w:t xml:space="preserve"> 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06"/>
                      <w:sz w:val="17"/>
                      <w:szCs w:val="17"/>
                    </w:rPr>
                    <w:t>L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06"/>
                      <w:position w:val="-3"/>
                      <w:sz w:val="9"/>
                      <w:szCs w:val="9"/>
                    </w:rPr>
                    <w:t>0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-15"/>
                      <w:w w:val="106"/>
                      <w:position w:val="-3"/>
                      <w:sz w:val="9"/>
                      <w:szCs w:val="9"/>
                    </w:rPr>
                    <w:t xml:space="preserve">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-20"/>
                      <w:w w:val="102"/>
                      <w:sz w:val="17"/>
                      <w:szCs w:val="17"/>
                    </w:rPr>
                    <w:t>之差，即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spacing w:val="-25"/>
                      <w:w w:val="102"/>
                      <w:sz w:val="17"/>
                      <w:szCs w:val="17"/>
                    </w:rPr>
                    <w:t xml:space="preserve"> 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17"/>
                      <w:sz w:val="17"/>
                      <w:szCs w:val="17"/>
                    </w:rPr>
                    <w:t>Δ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17"/>
                      <w:sz w:val="17"/>
                      <w:szCs w:val="17"/>
                    </w:rPr>
                    <w:t>L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17"/>
                      <w:sz w:val="17"/>
                      <w:szCs w:val="17"/>
                    </w:rPr>
                    <w:t>=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17"/>
                      <w:sz w:val="17"/>
                      <w:szCs w:val="17"/>
                    </w:rPr>
                    <w:t>L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17"/>
                      <w:sz w:val="17"/>
                      <w:szCs w:val="17"/>
                    </w:rPr>
                    <w:t>-</w:t>
                  </w:r>
                  <w:r>
                    <w:rPr>
                      <w:rFonts w:ascii="Calibri" w:eastAsia="Calibri" w:hAnsi="Calibri" w:cs="Calibri" w:hint="default"/>
                      <w:i/>
                      <w:color w:val="231F20"/>
                      <w:w w:val="117"/>
                      <w:sz w:val="17"/>
                      <w:szCs w:val="17"/>
                    </w:rPr>
                    <w:t>L</w:t>
                  </w:r>
                  <w:r>
                    <w:rPr>
                      <w:rFonts w:ascii="Arial Unicode MS" w:eastAsia="Arial Unicode MS" w:hAnsi="Arial Unicode MS" w:cs="Arial Unicode MS" w:hint="default"/>
                      <w:color w:val="231F20"/>
                      <w:w w:val="117"/>
                      <w:position w:val="-3"/>
                      <w:sz w:val="9"/>
                      <w:szCs w:val="9"/>
                    </w:rPr>
                    <w:t>0</w:t>
                  </w:r>
                </w:p>
              </w:txbxContent>
            </v:textbox>
            <w10:wrap type="none"/>
            <w10:anchorlock/>
          </v:shape>
        </w:pict>
      </w:r>
    </w:p>
    <w:p>
      <w:pPr>
        <w:pStyle w:val="BodyText"/>
        <w:tabs>
          <w:tab w:val="left" w:pos="2124"/>
        </w:tabs>
        <w:spacing w:before="173" w:line="367" w:lineRule="auto"/>
        <w:ind w:left="431" w:right="102" w:hanging="73"/>
        <w:jc w:val="left"/>
      </w:pPr>
      <w:r>
        <w:rPr>
          <w:color w:val="231F20"/>
          <w:spacing w:val="-7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7"/>
          <w:w w:val="102"/>
        </w:rPr>
        <w:t>1</w:t>
      </w:r>
      <w:r>
        <w:rPr>
          <w:color w:val="231F20"/>
          <w:spacing w:val="-7"/>
          <w:w w:val="102"/>
        </w:rPr>
        <w:t>）要完成实验，除了需要一根橡皮筋、若干个相同的钩码、铁架台和细线外，还需要</w:t>
      </w:r>
      <w:r>
        <w:rPr>
          <w:color w:val="231F20"/>
          <w:w w:val="102"/>
        </w:rPr>
        <w:t xml:space="preserve"> </w:t>
      </w:r>
      <w:r>
        <w:rPr>
          <w:color w:val="231F20"/>
          <w:spacing w:val="2"/>
        </w:rPr>
        <w:t>的器材是</w:t>
      </w:r>
      <w:r>
        <w:rPr>
          <w:rFonts w:ascii="Times New Roman" w:eastAsia="Times New Roman" w:hAnsi="Times New Roman" w:cs="Times New Roman" w:hint="default"/>
          <w:color w:val="231F20"/>
          <w:spacing w:val="2"/>
          <w:u w:val="single" w:color="231F20"/>
        </w:rPr>
        <w:t xml:space="preserve"> </w:t>
        <w:tab/>
      </w:r>
      <w:r>
        <w:rPr>
          <w:color w:val="231F20"/>
          <w:w w:val="105"/>
        </w:rPr>
        <w:t>。</w:t>
      </w:r>
    </w:p>
    <w:p>
      <w:pPr>
        <w:pStyle w:val="BodyText"/>
        <w:spacing w:before="30" w:line="240" w:lineRule="auto"/>
        <w:ind w:left="358" w:right="0"/>
        <w:jc w:val="left"/>
      </w:pPr>
      <w:r>
        <w:rPr>
          <w:color w:val="231F20"/>
          <w:spacing w:val="-5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5"/>
        </w:rPr>
        <w:t>2</w:t>
      </w:r>
      <w:r>
        <w:rPr>
          <w:color w:val="231F20"/>
          <w:spacing w:val="-5"/>
        </w:rPr>
        <w:t>）小明和小丽的实验记录数据如下表：</w:t>
      </w:r>
    </w:p>
    <w:p>
      <w:pPr>
        <w:spacing w:before="15" w:line="240" w:lineRule="auto"/>
        <w:ind w:right="0"/>
        <w:rPr>
          <w:rFonts w:ascii="Arial Unicode MS" w:eastAsia="Arial Unicode MS" w:hAnsi="Arial Unicode MS" w:cs="Arial Unicode MS" w:hint="default"/>
          <w:sz w:val="14"/>
          <w:szCs w:val="14"/>
        </w:rPr>
      </w:pPr>
    </w:p>
    <w:tbl>
      <w:tblPr>
        <w:tblW w:w="0" w:type="auto"/>
        <w:jc w:val="left"/>
        <w:tblInd w:w="74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721"/>
        <w:gridCol w:w="680"/>
        <w:gridCol w:w="719"/>
        <w:gridCol w:w="680"/>
        <w:gridCol w:w="706"/>
        <w:gridCol w:w="771"/>
        <w:gridCol w:w="708"/>
      </w:tblGrid>
      <w:tr>
        <w:tblPrEx>
          <w:tblW w:w="0" w:type="auto"/>
          <w:jc w:val="left"/>
          <w:tblInd w:w="741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434"/>
          <w:jc w:val="left"/>
        </w:trPr>
        <w:tc>
          <w:tcPr>
            <w:tcW w:w="2721" w:type="dxa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right="1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pacing w:val="-14"/>
                <w:w w:val="105"/>
                <w:sz w:val="17"/>
                <w:szCs w:val="17"/>
              </w:rPr>
              <w:t>拉力（钩码总重）</w:t>
            </w:r>
            <w:r>
              <w:rPr>
                <w:rFonts w:ascii="Calibri" w:eastAsia="Calibri" w:hAnsi="Calibri" w:cs="Calibri" w:hint="default"/>
                <w:i/>
                <w:color w:val="231F20"/>
                <w:spacing w:val="-14"/>
                <w:w w:val="105"/>
                <w:sz w:val="17"/>
                <w:szCs w:val="17"/>
              </w:rPr>
              <w:t>F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14"/>
                <w:w w:val="105"/>
                <w:sz w:val="17"/>
                <w:szCs w:val="17"/>
              </w:rPr>
              <w:t>/N</w:t>
            </w:r>
          </w:p>
        </w:tc>
        <w:tc>
          <w:tcPr>
            <w:tcW w:w="68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0</w:t>
            </w:r>
          </w:p>
        </w:tc>
        <w:tc>
          <w:tcPr>
            <w:tcW w:w="719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0.5</w:t>
            </w:r>
          </w:p>
        </w:tc>
        <w:tc>
          <w:tcPr>
            <w:tcW w:w="680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right="220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1.0</w:t>
            </w:r>
          </w:p>
        </w:tc>
        <w:tc>
          <w:tcPr>
            <w:tcW w:w="706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1.5</w:t>
            </w:r>
          </w:p>
        </w:tc>
        <w:tc>
          <w:tcPr>
            <w:tcW w:w="771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0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2.0</w:t>
            </w:r>
          </w:p>
        </w:tc>
        <w:tc>
          <w:tcPr>
            <w:tcW w:w="708" w:type="dxa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before="20" w:line="240" w:lineRule="auto"/>
              <w:ind w:left="4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2.5</w:t>
            </w:r>
          </w:p>
        </w:tc>
      </w:tr>
      <w:tr>
        <w:tblPrEx>
          <w:tblW w:w="0" w:type="auto"/>
          <w:jc w:val="left"/>
          <w:tblInd w:w="741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434"/>
          <w:jc w:val="left"/>
        </w:trPr>
        <w:tc>
          <w:tcPr>
            <w:tcW w:w="2721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橡皮筋的总长度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-40"/>
                <w:w w:val="105"/>
                <w:sz w:val="17"/>
                <w:szCs w:val="17"/>
              </w:rPr>
              <w:t xml:space="preserve"> </w:t>
            </w:r>
            <w:r>
              <w:rPr>
                <w:rFonts w:ascii="Calibri" w:eastAsia="Calibri" w:hAnsi="Calibri" w:cs="Calibri" w:hint="default"/>
                <w:i/>
                <w:color w:val="231F20"/>
                <w:w w:val="105"/>
                <w:sz w:val="17"/>
                <w:szCs w:val="17"/>
              </w:rPr>
              <w:t>L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w w:val="105"/>
                <w:sz w:val="17"/>
                <w:szCs w:val="17"/>
              </w:rPr>
              <w:t>/cm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4.5</w:t>
            </w:r>
          </w:p>
        </w:tc>
        <w:tc>
          <w:tcPr>
            <w:tcW w:w="7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5.1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right="220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5.7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6.3</w:t>
            </w:r>
          </w:p>
        </w:tc>
        <w:tc>
          <w:tcPr>
            <w:tcW w:w="7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6.9</w:t>
            </w:r>
          </w:p>
        </w:tc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>
            <w:pPr>
              <w:pStyle w:val="TableParagraph"/>
              <w:spacing w:before="22" w:line="240" w:lineRule="auto"/>
              <w:ind w:left="4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7.5</w:t>
            </w:r>
          </w:p>
        </w:tc>
      </w:tr>
      <w:tr>
        <w:tblPrEx>
          <w:tblW w:w="0" w:type="auto"/>
          <w:jc w:val="left"/>
          <w:tblInd w:w="741" w:type="dxa"/>
          <w:tblLayout w:type="fixed"/>
          <w:tblCellMar>
            <w:top w:w="0" w:type="dxa"/>
            <w:left w:w="0" w:type="dxa"/>
            <w:bottom w:w="0" w:type="dxa"/>
            <w:right w:w="0" w:type="dxa"/>
          </w:tblCellMar>
          <w:tblLook w:val="01E0"/>
        </w:tblPrEx>
        <w:trPr>
          <w:trHeight w:hRule="exact" w:val="434"/>
          <w:jc w:val="left"/>
        </w:trPr>
        <w:tc>
          <w:tcPr>
            <w:tcW w:w="2721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 xml:space="preserve">橡皮筋伸长的长度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Δ</w:t>
            </w:r>
            <w:r>
              <w:rPr>
                <w:rFonts w:ascii="Calibri" w:eastAsia="Calibri" w:hAnsi="Calibri" w:cs="Calibri" w:hint="default"/>
                <w:i/>
                <w:color w:val="231F20"/>
                <w:sz w:val="17"/>
                <w:szCs w:val="17"/>
              </w:rPr>
              <w:t>L</w:t>
            </w:r>
            <w:r>
              <w:rPr>
                <w:rFonts w:ascii="Arial Unicode MS" w:eastAsia="Arial Unicode MS" w:hAnsi="Arial Unicode MS" w:cs="Arial Unicode MS" w:hint="default"/>
                <w:color w:val="231F20"/>
                <w:sz w:val="17"/>
                <w:szCs w:val="17"/>
              </w:rPr>
              <w:t>/cm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0</w:t>
            </w:r>
          </w:p>
        </w:tc>
        <w:tc>
          <w:tcPr>
            <w:tcW w:w="719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0.6</w:t>
            </w:r>
          </w:p>
        </w:tc>
        <w:tc>
          <w:tcPr>
            <w:tcW w:w="680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right="220"/>
              <w:jc w:val="right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w w:val="90"/>
                <w:sz w:val="17"/>
              </w:rPr>
              <w:t>1.2</w:t>
            </w:r>
          </w:p>
        </w:tc>
        <w:tc>
          <w:tcPr>
            <w:tcW w:w="706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/>
        </w:tc>
        <w:tc>
          <w:tcPr>
            <w:tcW w:w="771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</w:tcPr>
          <w:p>
            <w:pPr>
              <w:pStyle w:val="TableParagraph"/>
              <w:spacing w:before="22" w:line="240" w:lineRule="auto"/>
              <w:ind w:left="1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2.4</w:t>
            </w:r>
          </w:p>
        </w:tc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before="22" w:line="240" w:lineRule="auto"/>
              <w:ind w:left="4" w:right="0"/>
              <w:jc w:val="center"/>
              <w:rPr>
                <w:rFonts w:ascii="Arial Unicode MS" w:eastAsia="Arial Unicode MS" w:hAnsi="Arial Unicode MS" w:cs="Arial Unicode MS" w:hint="default"/>
                <w:sz w:val="17"/>
                <w:szCs w:val="17"/>
              </w:rPr>
            </w:pPr>
            <w:r>
              <w:rPr>
                <w:rFonts w:ascii="Arial Unicode MS"/>
                <w:color w:val="231F20"/>
                <w:sz w:val="17"/>
              </w:rPr>
              <w:t>3.0</w:t>
            </w:r>
          </w:p>
        </w:tc>
      </w:tr>
    </w:tbl>
    <w:p>
      <w:pPr>
        <w:pStyle w:val="BodyText"/>
        <w:tabs>
          <w:tab w:val="left" w:pos="4052"/>
        </w:tabs>
        <w:spacing w:before="165" w:line="240" w:lineRule="auto"/>
        <w:ind w:left="431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</w:rPr>
        <w:t>①</w:t>
      </w:r>
      <w:r>
        <w:rPr>
          <w:color w:val="231F20"/>
          <w:spacing w:val="2"/>
        </w:rPr>
        <w:t>表格中第</w:t>
      </w:r>
      <w:r>
        <w:rPr>
          <w:color w:val="231F20"/>
          <w:spacing w:val="14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10"/>
        </w:rPr>
        <w:t xml:space="preserve"> </w:t>
      </w:r>
      <w:r>
        <w:rPr>
          <w:color w:val="231F20"/>
          <w:spacing w:val="2"/>
        </w:rPr>
        <w:t>行缺失的数据是</w:t>
      </w:r>
      <w:r>
        <w:rPr>
          <w:rFonts w:ascii="Times New Roman" w:eastAsia="Times New Roman" w:hAnsi="Times New Roman" w:cs="Times New Roman" w:hint="default"/>
          <w:color w:val="231F20"/>
          <w:spacing w:val="2"/>
          <w:u w:val="single" w:color="231F20"/>
        </w:rPr>
        <w:t xml:space="preserve"> </w:t>
        <w:tab/>
      </w:r>
      <w:r>
        <w:rPr>
          <w:color w:val="231F20"/>
        </w:rPr>
        <w:t>。</w:t>
      </w:r>
    </w:p>
    <w:p>
      <w:pPr>
        <w:pStyle w:val="BodyText"/>
        <w:tabs>
          <w:tab w:val="left" w:pos="5710"/>
        </w:tabs>
        <w:spacing w:before="151" w:line="240" w:lineRule="auto"/>
        <w:ind w:left="431" w:right="0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16"/>
          <w:w w:val="102"/>
        </w:rPr>
        <w:t>②</w:t>
      </w:r>
      <w:r>
        <w:rPr>
          <w:color w:val="231F20"/>
          <w:spacing w:val="16"/>
          <w:w w:val="102"/>
        </w:rPr>
        <w:t>分析表格中的数据</w:t>
      </w:r>
      <w:r>
        <w:rPr>
          <w:color w:val="231F20"/>
          <w:spacing w:val="-89"/>
          <w:w w:val="102"/>
        </w:rPr>
        <w:t>，</w:t>
      </w:r>
      <w:r>
        <w:rPr>
          <w:color w:val="231F20"/>
          <w:spacing w:val="16"/>
          <w:w w:val="102"/>
        </w:rPr>
        <w:t>你认为实验能初步验</w:t>
      </w:r>
      <w:r>
        <w:rPr>
          <w:color w:val="231F20"/>
          <w:spacing w:val="2"/>
          <w:w w:val="102"/>
        </w:rPr>
        <w:t>证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16"/>
          <w:w w:val="102"/>
        </w:rPr>
        <w:t>的猜想是正确的</w:t>
      </w:r>
      <w:r>
        <w:rPr>
          <w:color w:val="231F20"/>
          <w:spacing w:val="-89"/>
          <w:w w:val="102"/>
        </w:rPr>
        <w:t>，</w:t>
      </w:r>
      <w:r>
        <w:rPr>
          <w:color w:val="231F20"/>
          <w:spacing w:val="16"/>
          <w:w w:val="102"/>
        </w:rPr>
        <w:t>理由</w:t>
      </w:r>
      <w:r>
        <w:rPr>
          <w:color w:val="231F20"/>
          <w:w w:val="102"/>
        </w:rPr>
        <w:t>是</w:t>
      </w:r>
    </w:p>
    <w:p>
      <w:pPr>
        <w:pStyle w:val="BodyText"/>
        <w:tabs>
          <w:tab w:val="left" w:pos="1374"/>
        </w:tabs>
        <w:spacing w:before="151" w:line="240" w:lineRule="auto"/>
        <w:ind w:left="429" w:right="0"/>
        <w:jc w:val="left"/>
      </w:pP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5"/>
        </w:rPr>
        <w:t>。</w:t>
      </w:r>
    </w:p>
    <w:p>
      <w:pPr>
        <w:pStyle w:val="BodyText"/>
        <w:spacing w:line="314" w:lineRule="exact"/>
        <w:ind w:left="119" w:right="51"/>
        <w:jc w:val="left"/>
      </w:pPr>
      <w:r>
        <w:br w:type="column"/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15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1"/>
        </w:rPr>
        <w:t xml:space="preserve"> </w:t>
      </w:r>
      <w:r>
        <w:rPr>
          <w:color w:val="231F20"/>
          <w:spacing w:val="11"/>
          <w:w w:val="102"/>
        </w:rPr>
        <w:t>力的作用效果与力的大小</w:t>
      </w:r>
      <w:r>
        <w:rPr>
          <w:color w:val="231F20"/>
          <w:spacing w:val="-94"/>
          <w:w w:val="102"/>
        </w:rPr>
        <w:t>、</w:t>
      </w:r>
      <w:r>
        <w:rPr>
          <w:color w:val="231F20"/>
          <w:spacing w:val="11"/>
          <w:w w:val="102"/>
        </w:rPr>
        <w:t>力的方向</w:t>
      </w:r>
      <w:r>
        <w:rPr>
          <w:color w:val="231F20"/>
          <w:spacing w:val="-94"/>
          <w:w w:val="102"/>
        </w:rPr>
        <w:t>、</w:t>
      </w:r>
      <w:r>
        <w:rPr>
          <w:color w:val="231F20"/>
          <w:spacing w:val="11"/>
          <w:w w:val="102"/>
        </w:rPr>
        <w:t>力的作用点有关</w:t>
      </w:r>
      <w:r>
        <w:rPr>
          <w:color w:val="231F20"/>
          <w:spacing w:val="-94"/>
          <w:w w:val="102"/>
        </w:rPr>
        <w:t>，</w:t>
      </w:r>
      <w:r>
        <w:rPr>
          <w:color w:val="231F20"/>
          <w:spacing w:val="11"/>
          <w:w w:val="102"/>
        </w:rPr>
        <w:t>现提供装满水的矿泉水瓶</w:t>
      </w:r>
      <w:r>
        <w:rPr>
          <w:color w:val="231F20"/>
          <w:w w:val="102"/>
        </w:rPr>
        <w:t>、</w:t>
      </w:r>
    </w:p>
    <w:p>
      <w:pPr>
        <w:pStyle w:val="BodyText"/>
        <w:spacing w:before="92" w:line="302" w:lineRule="auto"/>
        <w:ind w:left="438" w:right="51"/>
        <w:jc w:val="left"/>
      </w:pPr>
      <w:r>
        <w:rPr>
          <w:color w:val="231F20"/>
          <w:spacing w:val="-1"/>
          <w:w w:val="102"/>
        </w:rPr>
        <w:t>海绵、小桌、木块这些器材，请你从中选择合适的器材，探究力的作用效果与其中一</w:t>
      </w:r>
      <w:r>
        <w:rPr>
          <w:color w:val="231F20"/>
          <w:w w:val="102"/>
        </w:rPr>
        <w:t xml:space="preserve"> </w:t>
      </w:r>
      <w:r>
        <w:rPr>
          <w:color w:val="231F20"/>
          <w:spacing w:val="6"/>
          <w:w w:val="105"/>
        </w:rPr>
        <w:t>个因素的关系。</w:t>
      </w:r>
    </w:p>
    <w:p>
      <w:pPr>
        <w:pStyle w:val="BodyText"/>
        <w:tabs>
          <w:tab w:val="left" w:pos="2636"/>
        </w:tabs>
        <w:spacing w:before="22" w:line="240" w:lineRule="auto"/>
        <w:ind w:left="358" w:right="51"/>
        <w:jc w:val="left"/>
      </w:pPr>
      <w:r>
        <w:rPr>
          <w:color w:val="231F20"/>
          <w:spacing w:val="-15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15"/>
        </w:rPr>
        <w:t>1</w:t>
      </w:r>
      <w:r>
        <w:rPr>
          <w:color w:val="231F20"/>
          <w:spacing w:val="-15"/>
        </w:rPr>
        <w:t>）实验器材：</w:t>
        <w:tab/>
      </w:r>
      <w:r>
        <w:rPr>
          <w:color w:val="231F20"/>
        </w:rPr>
        <w:t>；</w:t>
      </w:r>
    </w:p>
    <w:p>
      <w:pPr>
        <w:pStyle w:val="BodyText"/>
        <w:tabs>
          <w:tab w:val="left" w:pos="2636"/>
        </w:tabs>
        <w:spacing w:before="92" w:line="240" w:lineRule="auto"/>
        <w:ind w:left="358" w:right="51"/>
        <w:jc w:val="left"/>
      </w:pPr>
      <w:r>
        <w:rPr>
          <w:color w:val="231F20"/>
          <w:spacing w:val="-15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15"/>
        </w:rPr>
        <w:t>2</w:t>
      </w:r>
      <w:r>
        <w:rPr>
          <w:color w:val="231F20"/>
          <w:spacing w:val="-15"/>
        </w:rPr>
        <w:t>）实验步骤：</w:t>
        <w:tab/>
      </w:r>
      <w:r>
        <w:rPr>
          <w:color w:val="231F20"/>
        </w:rPr>
        <w:t>；</w:t>
      </w:r>
    </w:p>
    <w:p>
      <w:pPr>
        <w:pStyle w:val="BodyText"/>
        <w:tabs>
          <w:tab w:val="left" w:pos="2636"/>
        </w:tabs>
        <w:spacing w:before="92" w:line="240" w:lineRule="auto"/>
        <w:ind w:left="358" w:right="51"/>
        <w:jc w:val="left"/>
      </w:pPr>
      <w:r>
        <w:rPr>
          <w:color w:val="231F20"/>
          <w:spacing w:val="-15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15"/>
        </w:rPr>
        <w:t>3</w:t>
      </w:r>
      <w:r>
        <w:rPr>
          <w:color w:val="231F20"/>
          <w:spacing w:val="-15"/>
        </w:rPr>
        <w:t>）实验结论：</w:t>
        <w:tab/>
      </w:r>
      <w:r>
        <w:rPr>
          <w:color w:val="231F20"/>
        </w:rPr>
        <w:t>。</w:t>
      </w:r>
    </w:p>
    <w:p>
      <w:pPr>
        <w:pStyle w:val="BodyText"/>
        <w:spacing w:before="92" w:line="328" w:lineRule="auto"/>
        <w:ind w:left="438" w:right="51" w:hanging="319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5"/>
          <w:w w:val="102"/>
        </w:rPr>
        <w:t>三</w:t>
      </w:r>
      <w:r>
        <w:rPr>
          <w:rFonts w:ascii="Arial Unicode MS" w:eastAsia="Arial Unicode MS" w:hAnsi="Arial Unicode MS" w:cs="Arial Unicode MS" w:hint="default"/>
          <w:color w:val="231F20"/>
          <w:spacing w:val="-100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5"/>
          <w:w w:val="102"/>
        </w:rPr>
        <w:t>综合应</w:t>
      </w:r>
      <w:r>
        <w:rPr>
          <w:rFonts w:ascii="Arial Unicode MS" w:eastAsia="Arial Unicode MS" w:hAnsi="Arial Unicode MS" w:cs="Arial Unicode MS" w:hint="default"/>
          <w:color w:val="231F20"/>
          <w:spacing w:val="-68"/>
          <w:w w:val="102"/>
        </w:rPr>
        <w:t>用</w:t>
      </w:r>
      <w:r>
        <w:rPr>
          <w:color w:val="231F20"/>
          <w:spacing w:val="-27"/>
          <w:w w:val="102"/>
        </w:rPr>
        <w:t>（</w:t>
      </w:r>
      <w:r>
        <w:rPr>
          <w:color w:val="231F20"/>
          <w:spacing w:val="5"/>
          <w:w w:val="102"/>
        </w:rPr>
        <w:t>本大题</w:t>
      </w:r>
      <w:r>
        <w:rPr>
          <w:color w:val="231F20"/>
          <w:w w:val="102"/>
        </w:rPr>
        <w:t>共</w:t>
      </w:r>
      <w:r>
        <w:rPr>
          <w:color w:val="231F20"/>
          <w:spacing w:val="-24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个小题</w:t>
      </w:r>
      <w:r>
        <w:rPr>
          <w:color w:val="231F20"/>
          <w:spacing w:val="-100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6</w:t>
      </w:r>
      <w:r>
        <w:rPr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7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小题</w:t>
      </w:r>
      <w:r>
        <w:rPr>
          <w:color w:val="231F20"/>
          <w:w w:val="102"/>
        </w:rPr>
        <w:t>各</w:t>
      </w:r>
      <w:r>
        <w:rPr>
          <w:color w:val="231F20"/>
          <w:spacing w:val="-24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分</w:t>
      </w:r>
      <w:r>
        <w:rPr>
          <w:color w:val="231F20"/>
          <w:spacing w:val="-100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8</w:t>
      </w:r>
      <w:r>
        <w:rPr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小题</w:t>
      </w:r>
      <w:r>
        <w:rPr>
          <w:color w:val="231F20"/>
          <w:w w:val="102"/>
        </w:rPr>
        <w:t>各</w:t>
      </w:r>
      <w:r>
        <w:rPr>
          <w:color w:val="231F20"/>
          <w:spacing w:val="-24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分</w:t>
      </w:r>
      <w:r>
        <w:rPr>
          <w:color w:val="231F20"/>
          <w:spacing w:val="-100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4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4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spacing w:val="5"/>
          <w:w w:val="102"/>
        </w:rPr>
        <w:t>分</w:t>
      </w:r>
      <w:r>
        <w:rPr>
          <w:color w:val="231F20"/>
          <w:spacing w:val="-100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6"/>
        </w:rPr>
        <w:t xml:space="preserve"> </w:t>
      </w:r>
      <w:r>
        <w:rPr>
          <w:color w:val="231F20"/>
          <w:w w:val="102"/>
        </w:rPr>
        <w:t>小 题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5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分</w:t>
      </w:r>
      <w:r>
        <w:rPr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4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分</w:t>
      </w:r>
      <w:r>
        <w:rPr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小</w:t>
      </w:r>
      <w:r>
        <w:rPr>
          <w:color w:val="231F20"/>
          <w:w w:val="102"/>
        </w:rPr>
        <w:t>题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6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4"/>
          <w:w w:val="102"/>
        </w:rPr>
        <w:t>分</w:t>
      </w:r>
      <w:r>
        <w:rPr>
          <w:color w:val="231F20"/>
          <w:spacing w:val="-101"/>
          <w:w w:val="102"/>
        </w:rPr>
        <w:t>，</w:t>
      </w:r>
      <w:r>
        <w:rPr>
          <w:color w:val="231F20"/>
          <w:w w:val="102"/>
        </w:rPr>
        <w:t>共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-28"/>
        </w:rPr>
        <w:t xml:space="preserve"> </w:t>
      </w:r>
      <w:r>
        <w:rPr>
          <w:color w:val="231F20"/>
          <w:spacing w:val="-28"/>
          <w:w w:val="102"/>
        </w:rPr>
        <w:t>分</w:t>
      </w:r>
      <w:r>
        <w:rPr>
          <w:color w:val="231F20"/>
          <w:w w:val="102"/>
        </w:rPr>
        <w:t>）</w:t>
      </w:r>
    </w:p>
    <w:p>
      <w:pPr>
        <w:pStyle w:val="BodyText"/>
        <w:tabs>
          <w:tab w:val="left" w:pos="4113"/>
          <w:tab w:val="left" w:pos="6340"/>
        </w:tabs>
        <w:spacing w:before="31" w:line="328" w:lineRule="auto"/>
        <w:ind w:left="438" w:right="1489" w:hanging="319"/>
        <w:jc w:val="left"/>
      </w:pPr>
      <w:r>
        <w:pict>
          <v:shape id="_x0000_s1465" type="#_x0000_t75" style="width:61.88pt;height:78.38pt;margin-top:118.99pt;margin-left:924.58pt;mso-position-horizontal-relative:page;position:absolute;z-index:251663360" stroked="f">
            <v:imagedata r:id="rId30" o:title=""/>
          </v:shape>
        </w:pict>
      </w:r>
      <w:r>
        <w:pict>
          <v:shape id="_x0000_s1466" type="#_x0000_t75" style="width:64.1pt;height:79.35pt;margin-top:1.9pt;margin-left:922.36pt;mso-position-horizontal-relative:page;position:absolute;z-index:251664384" stroked="f">
            <v:imagedata r:id="rId31" o:title=""/>
          </v:shape>
        </w:pic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16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1"/>
        </w:rPr>
        <w:t xml:space="preserve"> </w:t>
      </w:r>
      <w:r>
        <w:rPr>
          <w:color w:val="231F20"/>
          <w:spacing w:val="8"/>
          <w:w w:val="102"/>
        </w:rPr>
        <w:t>他</w:t>
      </w:r>
      <w:r>
        <w:rPr>
          <w:color w:val="231F20"/>
          <w:spacing w:val="-97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-24"/>
        </w:rPr>
        <w:t xml:space="preserve"> </w:t>
      </w:r>
      <w:r>
        <w:rPr>
          <w:color w:val="231F20"/>
          <w:spacing w:val="8"/>
          <w:w w:val="102"/>
        </w:rPr>
        <w:t>岁进入剑桥大学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靠为学院做杂务的收入支付学费。他的伟</w:t>
      </w:r>
      <w:r>
        <w:rPr>
          <w:color w:val="231F20"/>
          <w:w w:val="102"/>
        </w:rPr>
        <w:t>大</w:t>
      </w:r>
      <w:r>
        <w:rPr>
          <w:color w:val="231F20"/>
          <w:w w:val="102"/>
        </w:rPr>
        <w:t xml:space="preserve"> </w:t>
      </w:r>
      <w:r>
        <w:rPr>
          <w:color w:val="231F20"/>
          <w:spacing w:val="8"/>
          <w:w w:val="102"/>
        </w:rPr>
        <w:t>成就涉及物理学</w:t>
      </w:r>
      <w:r>
        <w:rPr>
          <w:color w:val="231F20"/>
          <w:spacing w:val="-96"/>
          <w:w w:val="102"/>
        </w:rPr>
        <w:t>、</w:t>
      </w:r>
      <w:r>
        <w:rPr>
          <w:color w:val="231F20"/>
          <w:spacing w:val="8"/>
          <w:w w:val="102"/>
        </w:rPr>
        <w:t>天文学</w:t>
      </w:r>
      <w:r>
        <w:rPr>
          <w:color w:val="231F20"/>
          <w:spacing w:val="-96"/>
          <w:w w:val="102"/>
        </w:rPr>
        <w:t>、</w:t>
      </w:r>
      <w:r>
        <w:rPr>
          <w:color w:val="231F20"/>
          <w:spacing w:val="8"/>
          <w:w w:val="102"/>
        </w:rPr>
        <w:t>数学等各个领域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他发现了万有引力定律</w:t>
      </w:r>
      <w:r>
        <w:rPr>
          <w:color w:val="231F20"/>
          <w:w w:val="102"/>
        </w:rPr>
        <w:t>，</w:t>
      </w:r>
      <w:r>
        <w:rPr>
          <w:color w:val="231F20"/>
          <w:w w:val="102"/>
        </w:rPr>
        <w:t xml:space="preserve"> </w:t>
      </w:r>
      <w:r>
        <w:rPr>
          <w:color w:val="231F20"/>
          <w:spacing w:val="10"/>
          <w:w w:val="102"/>
        </w:rPr>
        <w:t>这样才有了今天的通信卫星。这位伟大的物理学家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95"/>
          <w:w w:val="102"/>
        </w:rPr>
        <w:t>，</w:t>
      </w:r>
      <w:r>
        <w:rPr>
          <w:color w:val="231F20"/>
          <w:w w:val="102"/>
        </w:rPr>
        <w:t>为</w:t>
      </w:r>
      <w:r>
        <w:rPr>
          <w:color w:val="231F20"/>
          <w:w w:val="102"/>
        </w:rPr>
        <w:t xml:space="preserve"> </w:t>
      </w:r>
      <w:r>
        <w:rPr>
          <w:color w:val="231F20"/>
          <w:spacing w:val="9"/>
          <w:w w:val="102"/>
        </w:rPr>
        <w:t>了纪念他的杰出贡献</w:t>
      </w:r>
      <w:r>
        <w:rPr>
          <w:color w:val="231F20"/>
          <w:spacing w:val="-96"/>
          <w:w w:val="102"/>
        </w:rPr>
        <w:t>，</w:t>
      </w:r>
      <w:r>
        <w:rPr>
          <w:color w:val="231F20"/>
          <w:spacing w:val="9"/>
          <w:w w:val="102"/>
        </w:rPr>
        <w:t>人们将他的名字命名为力的单位</w:t>
      </w:r>
      <w:r>
        <w:rPr>
          <w:color w:val="231F20"/>
          <w:spacing w:val="-96"/>
          <w:w w:val="102"/>
        </w:rPr>
        <w:t>，</w:t>
      </w:r>
      <w:r>
        <w:rPr>
          <w:color w:val="231F20"/>
          <w:spacing w:val="9"/>
          <w:w w:val="102"/>
        </w:rPr>
        <w:t>他对科学</w:t>
      </w:r>
      <w:r>
        <w:rPr>
          <w:color w:val="231F20"/>
          <w:w w:val="102"/>
        </w:rPr>
        <w:t>的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贡献很多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请你列举其中一例</w:t>
      </w:r>
      <w:r>
        <w:rPr>
          <w:color w:val="231F20"/>
          <w:w w:val="102"/>
        </w:rPr>
        <w:t>：</w:t>
      </w:r>
      <w:r>
        <w:rPr>
          <w:color w:val="231F20"/>
        </w:rPr>
        <w:tab/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6368"/>
        </w:tabs>
        <w:spacing w:before="31" w:line="328" w:lineRule="auto"/>
        <w:ind w:left="438" w:right="1550" w:hanging="319"/>
        <w:jc w:val="both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17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1"/>
        </w:rPr>
        <w:t xml:space="preserve"> </w:t>
      </w:r>
      <w:r>
        <w:rPr>
          <w:color w:val="231F20"/>
          <w:spacing w:val="3"/>
          <w:w w:val="102"/>
        </w:rPr>
        <w:t>过春节时</w:t>
      </w:r>
      <w:r>
        <w:rPr>
          <w:color w:val="231F20"/>
          <w:spacing w:val="-102"/>
          <w:w w:val="102"/>
        </w:rPr>
        <w:t>，</w:t>
      </w:r>
      <w:r>
        <w:rPr>
          <w:color w:val="231F20"/>
          <w:spacing w:val="3"/>
          <w:w w:val="102"/>
        </w:rPr>
        <w:t>贴年画是我国的传统习俗。在墙壁上贴长方形年画时</w:t>
      </w:r>
      <w:r>
        <w:rPr>
          <w:color w:val="231F20"/>
          <w:spacing w:val="-102"/>
          <w:w w:val="102"/>
        </w:rPr>
        <w:t>，</w:t>
      </w:r>
      <w:r>
        <w:rPr>
          <w:color w:val="231F20"/>
          <w:spacing w:val="3"/>
          <w:w w:val="102"/>
        </w:rPr>
        <w:t>常</w:t>
      </w:r>
      <w:r>
        <w:rPr>
          <w:color w:val="231F20"/>
          <w:w w:val="102"/>
        </w:rPr>
        <w:t>利</w:t>
      </w:r>
      <w:r>
        <w:rPr>
          <w:color w:val="231F20"/>
          <w:w w:val="102"/>
        </w:rPr>
        <w:t xml:space="preserve"> </w:t>
      </w:r>
      <w:r>
        <w:rPr>
          <w:color w:val="231F20"/>
          <w:spacing w:val="1"/>
          <w:w w:val="102"/>
        </w:rPr>
        <w:t>用</w:t>
      </w:r>
      <w:r>
        <w:rPr>
          <w:color w:val="231F20"/>
          <w:spacing w:val="5"/>
          <w:w w:val="102"/>
        </w:rPr>
        <w:t>如图所示的重垂线来检查年画是否</w:t>
      </w:r>
      <w:r>
        <w:rPr>
          <w:color w:val="231F20"/>
          <w:spacing w:val="-100"/>
          <w:w w:val="102"/>
        </w:rPr>
        <w:t>贴</w:t>
      </w:r>
      <w:r>
        <w:rPr>
          <w:color w:val="231F20"/>
          <w:spacing w:val="5"/>
          <w:w w:val="308"/>
        </w:rPr>
        <w:t>“</w:t>
      </w:r>
      <w:r>
        <w:rPr>
          <w:color w:val="231F20"/>
          <w:spacing w:val="5"/>
          <w:w w:val="102"/>
        </w:rPr>
        <w:t>正</w:t>
      </w:r>
      <w:r>
        <w:rPr>
          <w:color w:val="231F20"/>
          <w:spacing w:val="-100"/>
          <w:w w:val="308"/>
        </w:rPr>
        <w:t>”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这是利用</w:t>
      </w:r>
      <w:r>
        <w:rPr>
          <w:color w:val="231F20"/>
          <w:spacing w:val="2"/>
          <w:w w:val="102"/>
        </w:rPr>
        <w:t>了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rFonts w:ascii="Times New Roman" w:eastAsia="Times New Roman" w:hAnsi="Times New Roman" w:cs="Times New Roman" w:hint="default"/>
          <w:color w:val="231F20"/>
          <w:w w:val="52"/>
          <w:u w:val="single" w:color="231F20"/>
        </w:rPr>
        <w:t xml:space="preserve"> </w:t>
      </w:r>
      <w:r>
        <w:rPr>
          <w:color w:val="231F20"/>
          <w:spacing w:val="-100"/>
          <w:w w:val="102"/>
        </w:rPr>
        <w:t>，</w:t>
      </w:r>
      <w:r>
        <w:rPr>
          <w:color w:val="231F20"/>
          <w:w w:val="102"/>
        </w:rPr>
        <w:t>图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中的年画发生了倾斜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要使年画</w:t>
      </w:r>
      <w:r>
        <w:rPr>
          <w:color w:val="231F20"/>
          <w:spacing w:val="-101"/>
          <w:w w:val="102"/>
        </w:rPr>
        <w:t>贴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3"/>
          <w:w w:val="102"/>
        </w:rPr>
        <w:t>正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你采取的办法</w:t>
      </w:r>
      <w:r>
        <w:rPr>
          <w:color w:val="231F20"/>
          <w:spacing w:val="2"/>
          <w:w w:val="102"/>
        </w:rPr>
        <w:t>是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4967"/>
        </w:tabs>
        <w:spacing w:before="31" w:line="328" w:lineRule="auto"/>
        <w:ind w:left="440" w:right="2007" w:hanging="321"/>
        <w:jc w:val="left"/>
      </w:pPr>
      <w:r>
        <w:pict>
          <v:shape id="_x0000_s1467" type="#_x0000_t75" style="width:84.75pt;height:62.35pt;margin-top:10.9pt;margin-left:901.71pt;mso-position-horizontal-relative:page;position:absolute;z-index:251665408" stroked="f">
            <v:imagedata r:id="rId32" o:title=""/>
          </v:shape>
        </w:pic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18.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 xml:space="preserve"> </w:t>
      </w:r>
      <w:r>
        <w:rPr>
          <w:color w:val="231F20"/>
          <w:spacing w:val="1"/>
          <w:w w:val="102"/>
        </w:rPr>
        <w:t>狂风把小树吹弯了腰，把落叶吹得漫天飞舞，如图所示。从力的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作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用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效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果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分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析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spacing w:val="-39"/>
          <w:w w:val="105"/>
        </w:rPr>
        <w:t>，风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不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仅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使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小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树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发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生</w:t>
      </w:r>
      <w:r>
        <w:rPr>
          <w:color w:val="231F20"/>
          <w:spacing w:val="-38"/>
          <w:w w:val="105"/>
        </w:rPr>
        <w:t xml:space="preserve"> </w:t>
      </w:r>
      <w:r>
        <w:rPr>
          <w:color w:val="231F20"/>
          <w:w w:val="105"/>
        </w:rPr>
        <w:t>了</w:t>
      </w:r>
      <w:r>
        <w:rPr>
          <w:rFonts w:ascii="Times New Roman" w:eastAsia="Times New Roman" w:hAnsi="Times New Roman" w:cs="Times New Roman" w:hint="default"/>
          <w:color w:val="231F20"/>
          <w:w w:val="105"/>
          <w:u w:val="single" w:color="231F20"/>
        </w:rPr>
        <w:t xml:space="preserve"> </w:t>
        <w:tab/>
      </w:r>
      <w:r>
        <w:rPr>
          <w:color w:val="231F20"/>
          <w:spacing w:val="-39"/>
          <w:w w:val="105"/>
        </w:rPr>
        <w:t>，还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w w:val="105"/>
        </w:rPr>
        <w:t>使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w w:val="105"/>
        </w:rPr>
        <w:t>落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w w:val="105"/>
        </w:rPr>
        <w:t>叶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w w:val="105"/>
        </w:rPr>
        <w:t>的</w:t>
      </w:r>
    </w:p>
    <w:p>
      <w:pPr>
        <w:pStyle w:val="BodyText"/>
        <w:tabs>
          <w:tab w:val="left" w:pos="1330"/>
          <w:tab w:val="left" w:pos="1803"/>
        </w:tabs>
        <w:spacing w:before="90" w:line="328" w:lineRule="auto"/>
        <w:ind w:left="440" w:right="2007" w:hanging="3"/>
        <w:jc w:val="left"/>
      </w:pP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"/>
          <w:w w:val="102"/>
        </w:rPr>
        <w:t>发生了改变，吹落的树叶最终会落向地面，是因为树叶</w:t>
      </w:r>
      <w:r>
        <w:rPr>
          <w:color w:val="231F20"/>
          <w:w w:val="102"/>
        </w:rPr>
        <w:t xml:space="preserve"> </w:t>
      </w:r>
      <w:r>
        <w:rPr>
          <w:color w:val="231F20"/>
        </w:rPr>
        <w:t>受到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 xml:space="preserve"> </w:t>
        <w:tab/>
        <w:tab/>
      </w:r>
      <w:r>
        <w:rPr>
          <w:color w:val="231F20"/>
          <w:w w:val="105"/>
        </w:rPr>
        <w:t>的作用。</w:t>
      </w:r>
    </w:p>
    <w:p>
      <w:pPr>
        <w:pStyle w:val="BodyText"/>
        <w:spacing w:before="31" w:line="240" w:lineRule="auto"/>
        <w:ind w:left="436" w:right="51" w:hanging="317"/>
        <w:jc w:val="left"/>
      </w:pPr>
      <w:r>
        <w:pict>
          <v:shape id="_x0000_s1468" type="#_x0000_t75" style="width:90.05pt;height:68.05pt;margin-top:8.23pt;margin-left:896.41pt;mso-position-horizontal-relative:page;position:absolute;z-index:-251639808" stroked="f">
            <v:imagedata r:id="rId33" o:title=""/>
          </v:shape>
        </w:pict>
      </w:r>
      <w:r>
        <w:rPr>
          <w:rFonts w:ascii="Arial Unicode MS" w:eastAsia="Arial Unicode MS" w:hAnsi="Arial Unicode MS" w:cs="Arial Unicode MS" w:hint="default"/>
          <w:color w:val="231F20"/>
        </w:rPr>
        <w:t xml:space="preserve">19.   </w:t>
      </w:r>
      <w:r>
        <w:rPr>
          <w:rFonts w:ascii="Arial Unicode MS" w:eastAsia="Arial Unicode MS" w:hAnsi="Arial Unicode MS" w:cs="Arial Unicode MS" w:hint="default"/>
          <w:color w:val="231F20"/>
          <w:spacing w:val="21"/>
        </w:rPr>
        <w:t xml:space="preserve"> </w:t>
      </w:r>
      <w:r>
        <w:rPr>
          <w:color w:val="231F20"/>
          <w:spacing w:val="3"/>
        </w:rPr>
        <w:t>月球上的物体由于被月球吸引也受到重力的作用。对同样的物</w:t>
      </w:r>
    </w:p>
    <w:p>
      <w:pPr>
        <w:pStyle w:val="BodyText"/>
        <w:spacing w:before="93" w:line="396" w:lineRule="exact"/>
        <w:ind w:left="436" w:right="51"/>
        <w:jc w:val="left"/>
      </w:pPr>
      <w:r>
        <w:rPr>
          <w:color w:val="231F20"/>
          <w:spacing w:val="13"/>
          <w:w w:val="102"/>
        </w:rPr>
        <w:t>体</w:t>
      </w:r>
      <w:r>
        <w:rPr>
          <w:color w:val="231F20"/>
          <w:spacing w:val="-92"/>
          <w:w w:val="102"/>
        </w:rPr>
        <w:t>，</w:t>
      </w:r>
      <w:r>
        <w:rPr>
          <w:color w:val="231F20"/>
          <w:spacing w:val="13"/>
          <w:w w:val="102"/>
        </w:rPr>
        <w:t>月球吸引的本领比地球弱</w:t>
      </w:r>
      <w:r>
        <w:rPr>
          <w:color w:val="231F20"/>
          <w:spacing w:val="-92"/>
          <w:w w:val="102"/>
        </w:rPr>
        <w:t>，</w:t>
      </w:r>
      <w:r>
        <w:rPr>
          <w:color w:val="231F20"/>
          <w:spacing w:val="13"/>
          <w:w w:val="102"/>
        </w:rPr>
        <w:t>月球上</w:t>
      </w:r>
      <w:r>
        <w:rPr>
          <w:color w:val="231F20"/>
          <w:w w:val="102"/>
        </w:rPr>
        <w:t>的</w:t>
      </w:r>
      <w:r>
        <w:rPr>
          <w:color w:val="231F20"/>
          <w:spacing w:val="-16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00"/>
        </w:rPr>
        <w:t>g</w:t>
      </w:r>
      <w:r>
        <w:rPr>
          <w:rFonts w:ascii="Calibri" w:eastAsia="Calibri" w:hAnsi="Calibri" w:cs="Calibri" w:hint="default"/>
          <w:i/>
          <w:color w:val="231F20"/>
          <w:spacing w:val="-8"/>
        </w:rPr>
        <w:t xml:space="preserve"> </w:t>
      </w:r>
      <w:r>
        <w:rPr>
          <w:color w:val="231F20"/>
          <w:spacing w:val="13"/>
          <w:w w:val="102"/>
        </w:rPr>
        <w:t>大约是地球上</w:t>
      </w:r>
      <w:r>
        <w:rPr>
          <w:color w:val="231F20"/>
          <w:w w:val="102"/>
        </w:rPr>
        <w:t>的</w:t>
      </w:r>
      <w:r>
        <w:rPr>
          <w:color w:val="231F20"/>
          <w:spacing w:val="5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  <w:position w:val="15"/>
          <w:u w:val="single" w:color="231F20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33"/>
          <w:position w:val="15"/>
        </w:rPr>
        <w:t xml:space="preserve"> </w:t>
      </w:r>
      <w:r>
        <w:rPr>
          <w:color w:val="231F20"/>
          <w:w w:val="102"/>
        </w:rPr>
        <w:t>。</w:t>
      </w:r>
    </w:p>
    <w:p>
      <w:pPr>
        <w:pStyle w:val="BodyText"/>
        <w:spacing w:line="246" w:lineRule="exact"/>
        <w:ind w:left="0" w:right="2237"/>
        <w:jc w:val="right"/>
        <w:rPr>
          <w:rFonts w:ascii="Arial Unicode MS" w:eastAsia="Arial Unicode MS" w:hAnsi="Arial Unicode MS" w:cs="Arial Unicode MS" w:hint="default"/>
        </w:rPr>
      </w:pPr>
      <w:r>
        <w:rPr>
          <w:rFonts w:ascii="Arial Unicode MS"/>
          <w:color w:val="231F20"/>
          <w:w w:val="90"/>
        </w:rPr>
        <w:t>6</w:t>
      </w:r>
    </w:p>
    <w:p>
      <w:pPr>
        <w:pStyle w:val="BodyText"/>
        <w:tabs>
          <w:tab w:val="left" w:pos="3408"/>
          <w:tab w:val="left" w:pos="3947"/>
          <w:tab w:val="left" w:pos="5837"/>
        </w:tabs>
        <w:spacing w:before="101" w:line="328" w:lineRule="auto"/>
        <w:ind w:left="436" w:right="207"/>
        <w:jc w:val="left"/>
      </w:pPr>
      <w:r>
        <w:rPr>
          <w:color w:val="231F20"/>
          <w:spacing w:val="11"/>
          <w:w w:val="102"/>
        </w:rPr>
        <w:t>假如你登上月球</w:t>
      </w:r>
      <w:r>
        <w:rPr>
          <w:color w:val="231F20"/>
          <w:spacing w:val="-94"/>
          <w:w w:val="102"/>
        </w:rPr>
        <w:t>，</w:t>
      </w:r>
      <w:r>
        <w:rPr>
          <w:color w:val="231F20"/>
          <w:spacing w:val="11"/>
          <w:w w:val="102"/>
        </w:rPr>
        <w:t>请估算你在月球上的质量约</w:t>
      </w:r>
      <w:r>
        <w:rPr>
          <w:color w:val="231F20"/>
          <w:spacing w:val="2"/>
          <w:w w:val="102"/>
        </w:rPr>
        <w:t>为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102"/>
        </w:rPr>
        <w:t>k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1"/>
        </w:rPr>
        <w:t>g</w:t>
      </w:r>
      <w:r>
        <w:rPr>
          <w:color w:val="231F20"/>
          <w:w w:val="102"/>
        </w:rPr>
        <w:t xml:space="preserve">， </w:t>
      </w:r>
      <w:r>
        <w:rPr>
          <w:color w:val="231F20"/>
          <w:spacing w:val="8"/>
          <w:w w:val="102"/>
        </w:rPr>
        <w:t>你在月球上受到的重力约</w:t>
      </w:r>
      <w:r>
        <w:rPr>
          <w:color w:val="231F20"/>
          <w:spacing w:val="2"/>
          <w:w w:val="102"/>
        </w:rPr>
        <w:t>为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  <w:tab/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94"/>
        </w:rPr>
        <w:t>N</w:t>
      </w:r>
      <w:r>
        <w:rPr>
          <w:color w:val="231F20"/>
          <w:spacing w:val="8"/>
          <w:w w:val="102"/>
        </w:rPr>
        <w:t>。当你在月球上立定跳远时</w:t>
      </w:r>
      <w:r>
        <w:rPr>
          <w:color w:val="231F20"/>
          <w:spacing w:val="-97"/>
          <w:w w:val="102"/>
        </w:rPr>
        <w:t>，</w:t>
      </w:r>
      <w:r>
        <w:rPr>
          <w:color w:val="231F20"/>
          <w:spacing w:val="8"/>
          <w:w w:val="102"/>
        </w:rPr>
        <w:t>跳跃的距离</w:t>
      </w:r>
      <w:r>
        <w:rPr>
          <w:color w:val="231F20"/>
          <w:w w:val="102"/>
        </w:rPr>
        <w:t>比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在地球上跳跃的距离</w:t>
      </w:r>
      <w:r>
        <w:rPr>
          <w:color w:val="231F20"/>
          <w:spacing w:val="2"/>
          <w:w w:val="102"/>
        </w:rPr>
        <w:t>要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-28"/>
          <w:w w:val="102"/>
          <w:u w:val="single" w:color="231F20"/>
        </w:rPr>
        <w:t>（</w:t>
      </w:r>
      <w:r>
        <w:rPr>
          <w:color w:val="231F20"/>
          <w:spacing w:val="4"/>
          <w:w w:val="102"/>
        </w:rPr>
        <w:t>选</w:t>
      </w:r>
      <w:r>
        <w:rPr>
          <w:color w:val="231F20"/>
          <w:spacing w:val="-101"/>
          <w:w w:val="102"/>
        </w:rPr>
        <w:t>填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3"/>
          <w:w w:val="102"/>
        </w:rPr>
        <w:t>远</w:t>
      </w:r>
      <w:r>
        <w:rPr>
          <w:color w:val="231F20"/>
          <w:spacing w:val="-101"/>
          <w:w w:val="308"/>
        </w:rPr>
        <w:t>”</w:t>
      </w:r>
      <w:r>
        <w:rPr>
          <w:color w:val="231F20"/>
          <w:spacing w:val="-101"/>
          <w:w w:val="102"/>
        </w:rPr>
        <w:t>或</w:t>
      </w:r>
      <w:r>
        <w:rPr>
          <w:color w:val="231F20"/>
          <w:spacing w:val="4"/>
          <w:w w:val="308"/>
        </w:rPr>
        <w:t>“</w:t>
      </w:r>
      <w:r>
        <w:rPr>
          <w:color w:val="231F20"/>
          <w:spacing w:val="3"/>
          <w:w w:val="102"/>
        </w:rPr>
        <w:t>近</w:t>
      </w:r>
      <w:r>
        <w:rPr>
          <w:color w:val="231F20"/>
          <w:spacing w:val="-133"/>
          <w:w w:val="308"/>
        </w:rPr>
        <w:t>”</w:t>
      </w:r>
      <w:r>
        <w:rPr>
          <w:color w:val="231F20"/>
          <w:spacing w:val="-70"/>
          <w:w w:val="102"/>
        </w:rPr>
        <w:t>）</w:t>
      </w:r>
      <w:r>
        <w:rPr>
          <w:color w:val="231F20"/>
          <w:w w:val="102"/>
        </w:rPr>
        <w:t>。</w:t>
      </w:r>
    </w:p>
    <w:p>
      <w:pPr>
        <w:spacing w:after="0" w:line="328" w:lineRule="auto"/>
        <w:jc w:val="left"/>
        <w:sectPr>
          <w:type w:val="continuous"/>
          <w:pgSz w:w="21320" w:h="15090" w:orient="landscape"/>
          <w:pgMar w:top="1160" w:right="1380" w:bottom="280" w:left="2320" w:header="708" w:footer="708"/>
          <w:cols w:num="2" w:space="708" w:equalWidth="0">
            <w:col w:w="8158" w:space="1197"/>
            <w:col w:w="8265"/>
          </w:cols>
        </w:sectPr>
      </w:pPr>
    </w:p>
    <w:p>
      <w:pPr>
        <w:spacing w:before="11" w:line="240" w:lineRule="auto"/>
        <w:ind w:right="0"/>
        <w:rPr>
          <w:rFonts w:ascii="Arial Unicode MS" w:eastAsia="Arial Unicode MS" w:hAnsi="Arial Unicode MS" w:cs="Arial Unicode MS" w:hint="default"/>
          <w:sz w:val="10"/>
          <w:szCs w:val="10"/>
        </w:rPr>
      </w:pPr>
      <w:r>
        <w:pict>
          <v:group id="_x0000_s1469" style="width:0.1pt;height:632.3pt;margin-top:70.72pt;margin-left:554.17pt;mso-position-horizontal-relative:page;mso-position-vertical-relative:page;position:absolute;z-index:-251640832" coordorigin="11083,1414" coordsize="2,12646">
            <v:shape id="_x0000_s1470" style="width:2;height:12646;left:11083;position:absolute;top:1414" coordorigin="11083,1414" coordsize="0,12646" path="m11083,14060l11083,1414e" filled="f" stroked="t" strokecolor="#231f20" strokeweight="0.57pt">
              <v:path arrowok="t"/>
            </v:shape>
          </v:group>
        </w:pict>
      </w:r>
    </w:p>
    <w:p>
      <w:pPr>
        <w:pStyle w:val="BodyText"/>
        <w:tabs>
          <w:tab w:val="left" w:pos="4508"/>
          <w:tab w:val="left" w:pos="11551"/>
          <w:tab w:val="left" w:pos="13860"/>
        </w:tabs>
        <w:spacing w:line="309" w:lineRule="exact"/>
        <w:ind w:left="2198" w:right="0"/>
        <w:jc w:val="left"/>
      </w:pP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5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  <w:tab/>
      </w: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6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</w:r>
    </w:p>
    <w:p>
      <w:pPr>
        <w:spacing w:after="0" w:line="309" w:lineRule="exact"/>
        <w:jc w:val="left"/>
        <w:sectPr>
          <w:type w:val="continuous"/>
          <w:pgSz w:w="21320" w:h="15090" w:orient="landscape"/>
          <w:pgMar w:top="1160" w:right="1380" w:bottom="280" w:left="2320" w:header="708" w:footer="708"/>
          <w:cols w:space="708"/>
        </w:sectPr>
      </w:pPr>
    </w:p>
    <w:p>
      <w:pPr>
        <w:spacing w:before="1" w:line="240" w:lineRule="auto"/>
        <w:ind w:right="0"/>
        <w:rPr>
          <w:rFonts w:ascii="Arial Unicode MS" w:eastAsia="Arial Unicode MS" w:hAnsi="Arial Unicode MS" w:cs="Arial Unicode MS" w:hint="default"/>
          <w:sz w:val="6"/>
          <w:szCs w:val="6"/>
        </w:rPr>
      </w:pPr>
    </w:p>
    <w:p>
      <w:pPr>
        <w:spacing w:after="0" w:line="240" w:lineRule="auto"/>
        <w:rPr>
          <w:rFonts w:ascii="Arial Unicode MS" w:eastAsia="Arial Unicode MS" w:hAnsi="Arial Unicode MS" w:cs="Arial Unicode MS" w:hint="default"/>
          <w:sz w:val="6"/>
          <w:szCs w:val="6"/>
        </w:rPr>
        <w:sectPr>
          <w:pgSz w:w="21320" w:h="15090" w:orient="landscape"/>
          <w:pgMar w:top="1400" w:right="2340" w:bottom="280" w:left="1480" w:header="708" w:footer="708"/>
          <w:cols w:space="708"/>
        </w:sectPr>
      </w:pPr>
    </w:p>
    <w:p>
      <w:pPr>
        <w:pStyle w:val="BodyText"/>
        <w:spacing w:line="314" w:lineRule="exact"/>
        <w:ind w:left="109" w:right="0"/>
        <w:jc w:val="left"/>
      </w:pPr>
      <w:r>
        <w:pict>
          <v:group id="_x0000_s1471" style="width:0.1pt;height:632.3pt;margin-top:70.72pt;margin-left:511.65pt;mso-position-horizontal-relative:page;mso-position-vertical-relative:page;position:absolute;z-index:251666432" coordorigin="10233,1414" coordsize="2,12646">
            <v:shape id="_x0000_s1472" style="width:2;height:12646;left:10233;position:absolute;top:1414" coordorigin="10233,1414" coordsize="0,12646" path="m10233,14060l10233,1414e" filled="f" stroked="t" strokecolor="#231f20" strokeweight="0.57pt">
              <v:path arrowok="t"/>
            </v:shape>
          </v:group>
        </w:pic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20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-2"/>
        </w:rPr>
        <w:t xml:space="preserve"> </w:t>
      </w:r>
      <w:r>
        <w:rPr>
          <w:color w:val="231F20"/>
          <w:spacing w:val="4"/>
          <w:w w:val="102"/>
        </w:rPr>
        <w:t>阅读短文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回答问题</w:t>
      </w:r>
      <w:r>
        <w:rPr>
          <w:color w:val="231F20"/>
          <w:w w:val="102"/>
        </w:rPr>
        <w:t>：</w:t>
      </w:r>
    </w:p>
    <w:p>
      <w:pPr>
        <w:pStyle w:val="BodyText"/>
        <w:spacing w:before="117" w:line="321" w:lineRule="auto"/>
        <w:ind w:right="104" w:firstLine="420"/>
        <w:jc w:val="both"/>
        <w:rPr>
          <w:rFonts w:ascii="Arial Unicode MS" w:eastAsia="Arial Unicode MS" w:hAnsi="Arial Unicode MS" w:cs="Arial Unicode MS" w:hint="default"/>
        </w:rPr>
      </w:pP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新京报讯</w:t>
      </w:r>
      <w:r>
        <w:rPr>
          <w:rFonts w:ascii="Arial Unicode MS" w:eastAsia="Arial Unicode MS" w:hAnsi="Arial Unicode MS" w:cs="Arial Unicode MS" w:hint="default"/>
          <w:color w:val="231F20"/>
          <w:spacing w:val="-24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0"/>
          <w:w w:val="9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月</w:t>
      </w:r>
      <w:r>
        <w:rPr>
          <w:rFonts w:ascii="Arial Unicode MS" w:eastAsia="Arial Unicode MS" w:hAnsi="Arial Unicode MS" w:cs="Arial Unicode MS" w:hint="default"/>
          <w:color w:val="231F20"/>
          <w:spacing w:val="-24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28</w:t>
      </w:r>
      <w:r>
        <w:rPr>
          <w:rFonts w:ascii="Arial Unicode MS" w:eastAsia="Arial Unicode MS" w:hAnsi="Arial Unicode MS" w:cs="Arial Unicode MS" w:hint="default"/>
          <w:color w:val="231F20"/>
          <w:spacing w:val="-20"/>
          <w:w w:val="9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-2"/>
          <w:w w:val="102"/>
        </w:rPr>
        <w:t>日，新京报记者走进武汉火神山医院建设工地，实地探察施工进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-4"/>
          <w:w w:val="102"/>
        </w:rPr>
        <w:t>度。疫情就是命令，施工人员争分夺秒，有条不紊地与时间赛跑，提前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28"/>
          <w:w w:val="9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-12"/>
          <w:w w:val="102"/>
        </w:rPr>
        <w:t>分钟交工，就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102"/>
        </w:rPr>
        <w:t>能提前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spacing w:val="-32"/>
          <w:w w:val="9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分钟遏制疫情的蔓延。图甲为施工人员搬运管材时的画面，图乙为给地面铺 </w:t>
      </w:r>
      <w:r>
        <w:rPr>
          <w:rFonts w:ascii="Arial Unicode MS" w:eastAsia="Arial Unicode MS" w:hAnsi="Arial Unicode MS" w:cs="Arial Unicode MS" w:hint="default"/>
          <w:color w:val="231F20"/>
          <w:spacing w:val="2"/>
        </w:rPr>
        <w:t>膜的画面。</w:t>
      </w:r>
    </w:p>
    <w:p>
      <w:pPr>
        <w:pStyle w:val="BodyText"/>
        <w:spacing w:before="26" w:line="321" w:lineRule="auto"/>
        <w:ind w:right="104" w:firstLine="420"/>
        <w:jc w:val="both"/>
        <w:rPr>
          <w:rFonts w:ascii="Arial Unicode MS" w:eastAsia="Arial Unicode MS" w:hAnsi="Arial Unicode MS" w:cs="Arial Unicode MS" w:hint="default"/>
        </w:rPr>
      </w:pP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武汉火神山医院总建筑面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积</w:t>
      </w:r>
      <w:r>
        <w:rPr>
          <w:rFonts w:ascii="Arial Unicode MS" w:eastAsia="Arial Unicode MS" w:hAnsi="Arial Unicode MS" w:cs="Arial Unicode MS" w:hint="default"/>
          <w:color w:val="231F20"/>
          <w:spacing w:val="-21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9</w:t>
      </w:r>
      <w:r>
        <w:rPr>
          <w:rFonts w:ascii="Arial Unicode MS" w:eastAsia="Arial Unicode MS" w:hAnsi="Arial Unicode MS" w:cs="Arial Unicode MS" w:hint="default"/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万平方米</w:t>
      </w:r>
      <w:r>
        <w:rPr>
          <w:rFonts w:ascii="Arial Unicode MS" w:eastAsia="Arial Unicode MS" w:hAnsi="Arial Unicode MS" w:cs="Arial Unicode MS" w:hint="default"/>
          <w:color w:val="231F20"/>
          <w:spacing w:val="-97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主要建筑为病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房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接诊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室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122"/>
        </w:rPr>
        <w:t>I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6"/>
        </w:rPr>
        <w:t>C</w:t>
      </w:r>
      <w:r>
        <w:rPr>
          <w:rFonts w:ascii="Arial Unicode MS" w:eastAsia="Arial Unicode MS" w:hAnsi="Arial Unicode MS" w:cs="Arial Unicode MS" w:hint="default"/>
          <w:color w:val="231F20"/>
          <w:spacing w:val="5"/>
          <w:w w:val="94"/>
        </w:rPr>
        <w:t>U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医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技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部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网络机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房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供应库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房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垃圾暂存</w:t>
      </w:r>
      <w:r>
        <w:rPr>
          <w:rFonts w:ascii="Arial Unicode MS" w:eastAsia="Arial Unicode MS" w:hAnsi="Arial Unicode MS" w:cs="Arial Unicode MS" w:hint="default"/>
          <w:color w:val="231F20"/>
          <w:spacing w:val="10"/>
          <w:w w:val="102"/>
        </w:rPr>
        <w:t>间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、</w:t>
      </w:r>
      <w:r>
        <w:rPr>
          <w:rFonts w:ascii="Arial Unicode MS" w:eastAsia="Arial Unicode MS" w:hAnsi="Arial Unicode MS" w:cs="Arial Unicode MS" w:hint="default"/>
          <w:color w:val="231F20"/>
          <w:spacing w:val="8"/>
          <w:w w:val="102"/>
        </w:rPr>
        <w:t>救护车消洗间等。施工现场工作人员介绍</w:t>
      </w:r>
      <w:r>
        <w:rPr>
          <w:rFonts w:ascii="Arial Unicode MS" w:eastAsia="Arial Unicode MS" w:hAnsi="Arial Unicode MS" w:cs="Arial Unicode MS" w:hint="default"/>
          <w:color w:val="231F20"/>
          <w:spacing w:val="-97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为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了能够防止污水的渗漏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采用专业三层隔离装备进行防护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保证施工的水不会渗到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湖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水中。其中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隔离所用的土工布</w:t>
      </w:r>
      <w:r>
        <w:rPr>
          <w:rFonts w:ascii="Arial Unicode MS" w:eastAsia="Arial Unicode MS" w:hAnsi="Arial Unicode MS" w:cs="Arial Unicode MS" w:hint="default"/>
          <w:color w:val="231F20"/>
          <w:spacing w:val="-99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6"/>
          <w:w w:val="102"/>
        </w:rPr>
        <w:t>由厂家负责人直接将材料运抵工地。对于污水的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处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理</w:t>
      </w:r>
      <w:r>
        <w:rPr>
          <w:rFonts w:ascii="Arial Unicode MS" w:eastAsia="Arial Unicode MS" w:hAnsi="Arial Unicode MS" w:cs="Arial Unicode MS" w:hint="default"/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将施工所产生的所有污水通过收集系统</w:t>
      </w:r>
      <w:r>
        <w:rPr>
          <w:rFonts w:ascii="Arial Unicode MS" w:eastAsia="Arial Unicode MS" w:hAnsi="Arial Unicode MS" w:cs="Arial Unicode MS" w:hint="default"/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汇总到污水处理中心</w:t>
      </w:r>
      <w:r>
        <w:rPr>
          <w:rFonts w:ascii="Arial Unicode MS" w:eastAsia="Arial Unicode MS" w:hAnsi="Arial Unicode MS" w:cs="Arial Unicode MS" w:hint="default"/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经过处理</w:t>
      </w:r>
      <w:r>
        <w:rPr>
          <w:rFonts w:ascii="Arial Unicode MS" w:eastAsia="Arial Unicode MS" w:hAnsi="Arial Unicode MS" w:cs="Arial Unicode MS" w:hint="default"/>
          <w:color w:val="231F20"/>
          <w:spacing w:val="-48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达到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国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家标准后</w:t>
      </w:r>
      <w:r>
        <w:rPr>
          <w:rFonts w:ascii="Arial Unicode MS" w:eastAsia="Arial Unicode MS" w:hAnsi="Arial Unicode MS" w:cs="Arial Unicode MS" w:hint="default"/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再进行排放</w:t>
      </w:r>
      <w:r>
        <w:rPr>
          <w:rFonts w:ascii="Arial Unicode MS" w:eastAsia="Arial Unicode MS" w:hAnsi="Arial Unicode MS" w:cs="Arial Unicode MS" w:hint="default"/>
          <w:color w:val="231F20"/>
          <w:spacing w:val="-101"/>
          <w:w w:val="102"/>
        </w:rPr>
        <w:t>，</w:t>
      </w:r>
      <w:r>
        <w:rPr>
          <w:rFonts w:ascii="Arial Unicode MS" w:eastAsia="Arial Unicode MS" w:hAnsi="Arial Unicode MS" w:cs="Arial Unicode MS" w:hint="default"/>
          <w:color w:val="231F20"/>
          <w:spacing w:val="4"/>
          <w:w w:val="102"/>
        </w:rPr>
        <w:t>不会直接排放到湖水</w:t>
      </w:r>
      <w:r>
        <w:rPr>
          <w:rFonts w:ascii="Arial Unicode MS" w:eastAsia="Arial Unicode MS" w:hAnsi="Arial Unicode MS" w:cs="Arial Unicode MS" w:hint="default"/>
          <w:color w:val="231F20"/>
          <w:spacing w:val="3"/>
          <w:w w:val="102"/>
        </w:rPr>
        <w:t>中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>。</w:t>
      </w:r>
    </w:p>
    <w:p>
      <w:pPr>
        <w:spacing w:before="4" w:line="240" w:lineRule="auto"/>
        <w:ind w:right="0"/>
        <w:rPr>
          <w:rFonts w:ascii="Arial Unicode MS" w:eastAsia="Arial Unicode MS" w:hAnsi="Arial Unicode MS" w:cs="Arial Unicode MS" w:hint="default"/>
          <w:sz w:val="8"/>
          <w:szCs w:val="8"/>
        </w:rPr>
      </w:pPr>
    </w:p>
    <w:p>
      <w:pPr>
        <w:pStyle w:val="BodyText"/>
        <w:tabs>
          <w:tab w:val="left" w:pos="4430"/>
        </w:tabs>
        <w:spacing w:line="240" w:lineRule="auto"/>
        <w:ind w:left="1398" w:right="0"/>
        <w:jc w:val="left"/>
        <w:rPr>
          <w:rFonts w:ascii="Arial Unicode MS" w:eastAsia="Arial Unicode MS" w:hAnsi="Arial Unicode MS" w:cs="Arial Unicode MS" w:hint="default"/>
        </w:rPr>
      </w:pPr>
      <w:r>
        <w:rPr>
          <w:rFonts w:ascii="Arial Unicode MS"/>
          <w:position w:val="3"/>
        </w:rPr>
        <w:drawing>
          <wp:inline distT="0" distB="0" distL="0" distR="0">
            <wp:extent cx="1433078" cy="986789"/>
            <wp:effectExtent l="0" t="0" r="0" b="0"/>
            <wp:docPr id="33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0.png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3078" cy="986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 Unicode MS"/>
          <w:position w:val="3"/>
        </w:rPr>
        <w:tab/>
      </w:r>
      <w:r>
        <w:rPr>
          <w:rFonts w:ascii="Arial Unicode MS"/>
        </w:rPr>
        <w:drawing>
          <wp:inline distT="0" distB="0" distL="0" distR="0">
            <wp:extent cx="1494955" cy="1010126"/>
            <wp:effectExtent l="0" t="0" r="0" b="0"/>
            <wp:docPr id="35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1.png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4955" cy="1010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3146"/>
        </w:tabs>
        <w:spacing w:before="164"/>
        <w:ind w:left="3" w:right="0" w:firstLine="0"/>
        <w:jc w:val="center"/>
        <w:rPr>
          <w:rFonts w:ascii="Arial Unicode MS" w:eastAsia="Arial Unicode MS" w:hAnsi="Arial Unicode MS" w:cs="Arial Unicode MS" w:hint="default"/>
          <w:sz w:val="17"/>
          <w:szCs w:val="17"/>
        </w:rPr>
      </w:pPr>
      <w:r>
        <w:rPr>
          <w:rFonts w:ascii="Arial Unicode MS" w:eastAsia="Arial Unicode MS" w:hAnsi="Arial Unicode MS" w:cs="Arial Unicode MS" w:hint="default"/>
          <w:color w:val="231F20"/>
          <w:sz w:val="17"/>
          <w:szCs w:val="17"/>
        </w:rPr>
        <w:t>甲</w:t>
        <w:tab/>
      </w:r>
      <w:r>
        <w:rPr>
          <w:rFonts w:ascii="Arial Unicode MS" w:eastAsia="Arial Unicode MS" w:hAnsi="Arial Unicode MS" w:cs="Arial Unicode MS" w:hint="default"/>
          <w:color w:val="231F20"/>
          <w:w w:val="105"/>
          <w:sz w:val="17"/>
          <w:szCs w:val="17"/>
        </w:rPr>
        <w:t>乙</w:t>
      </w:r>
    </w:p>
    <w:p>
      <w:pPr>
        <w:pStyle w:val="BodyText"/>
        <w:tabs>
          <w:tab w:val="left" w:pos="1941"/>
          <w:tab w:val="left" w:pos="7937"/>
        </w:tabs>
        <w:spacing w:before="125" w:line="321" w:lineRule="auto"/>
        <w:ind w:right="0" w:hanging="73"/>
        <w:jc w:val="left"/>
      </w:pPr>
      <w:r>
        <w:rPr>
          <w:color w:val="231F20"/>
          <w:spacing w:val="-5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5"/>
          <w:w w:val="102"/>
        </w:rPr>
        <w:t>1</w:t>
      </w:r>
      <w:r>
        <w:rPr>
          <w:color w:val="231F20"/>
          <w:spacing w:val="-5"/>
          <w:w w:val="102"/>
        </w:rPr>
        <w:t>）如图甲所示，工人在搬运管材的过程中，肩膀受到的压力的施力物体是</w:t>
      </w:r>
      <w:r>
        <w:rPr>
          <w:rFonts w:ascii="Times New Roman" w:eastAsia="Times New Roman" w:hAnsi="Times New Roman" w:cs="Times New Roman" w:hint="default"/>
          <w:color w:val="231F20"/>
          <w:spacing w:val="-5"/>
          <w:w w:val="102"/>
          <w:u w:val="single" w:color="231F20"/>
        </w:rPr>
        <w:t xml:space="preserve"> </w:t>
        <w:tab/>
      </w:r>
      <w:r>
        <w:rPr>
          <w:color w:val="231F20"/>
          <w:w w:val="102"/>
        </w:rPr>
        <w:t xml:space="preserve">， </w:t>
      </w:r>
      <w:r>
        <w:rPr>
          <w:color w:val="231F20"/>
          <w:spacing w:val="2"/>
        </w:rPr>
        <w:t>此力与</w:t>
      </w:r>
      <w:r>
        <w:rPr>
          <w:rFonts w:ascii="Times New Roman" w:eastAsia="Times New Roman" w:hAnsi="Times New Roman" w:cs="Times New Roman" w:hint="default"/>
          <w:color w:val="231F20"/>
          <w:spacing w:val="2"/>
          <w:u w:val="single" w:color="231F20"/>
        </w:rPr>
        <w:t xml:space="preserve"> </w:t>
        <w:tab/>
      </w:r>
      <w:r>
        <w:rPr>
          <w:color w:val="231F20"/>
          <w:spacing w:val="2"/>
          <w:w w:val="105"/>
        </w:rPr>
        <w:t>是一对相互作用力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。</w:t>
      </w:r>
    </w:p>
    <w:p>
      <w:pPr>
        <w:pStyle w:val="BodyText"/>
        <w:tabs>
          <w:tab w:val="left" w:pos="7296"/>
        </w:tabs>
        <w:spacing w:before="26" w:line="240" w:lineRule="auto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2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在图乙中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工人在铺膜过程中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将地面压平是利用了力可以改</w:t>
      </w:r>
      <w:r>
        <w:rPr>
          <w:color w:val="231F20"/>
          <w:spacing w:val="2"/>
          <w:w w:val="102"/>
        </w:rPr>
        <w:t>变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w w:val="102"/>
        </w:rPr>
        <w:t>。</w:t>
      </w:r>
    </w:p>
    <w:p>
      <w:pPr>
        <w:pStyle w:val="BodyText"/>
        <w:tabs>
          <w:tab w:val="left" w:pos="3831"/>
        </w:tabs>
        <w:spacing w:before="117" w:line="240" w:lineRule="auto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3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为防止污水的渗漏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采</w:t>
      </w:r>
      <w:r>
        <w:rPr>
          <w:color w:val="231F20"/>
          <w:spacing w:val="2"/>
          <w:w w:val="102"/>
        </w:rPr>
        <w:t>用</w:t>
      </w:r>
      <w:r>
        <w:rPr>
          <w:rFonts w:ascii="Times New Roman" w:eastAsia="Times New Roman" w:hAnsi="Times New Roman" w:cs="Times New Roman" w:hint="default"/>
          <w:color w:val="231F20"/>
          <w:w w:val="102"/>
          <w:u w:val="single" w:color="231F20"/>
        </w:rPr>
        <w:t xml:space="preserve"> </w:t>
      </w:r>
      <w:r>
        <w:rPr>
          <w:rFonts w:ascii="Times New Roman" w:eastAsia="Times New Roman" w:hAnsi="Times New Roman" w:cs="Times New Roman" w:hint="default"/>
          <w:color w:val="231F20"/>
          <w:u w:val="single" w:color="231F20"/>
        </w:rPr>
        <w:tab/>
      </w:r>
      <w:r>
        <w:rPr>
          <w:color w:val="231F20"/>
          <w:spacing w:val="4"/>
          <w:w w:val="102"/>
        </w:rPr>
        <w:t>进行防护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保证施工的水不会渗到湖水</w:t>
      </w:r>
      <w:r>
        <w:rPr>
          <w:color w:val="231F20"/>
          <w:spacing w:val="3"/>
          <w:w w:val="102"/>
        </w:rPr>
        <w:t>中</w:t>
      </w:r>
      <w:r>
        <w:rPr>
          <w:color w:val="231F20"/>
          <w:w w:val="102"/>
        </w:rPr>
        <w:t>。</w:t>
      </w:r>
    </w:p>
    <w:p>
      <w:pPr>
        <w:pStyle w:val="BodyText"/>
        <w:spacing w:before="117" w:line="321" w:lineRule="auto"/>
        <w:ind w:left="426" w:right="0" w:hanging="317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21</w:t>
      </w:r>
      <w:r>
        <w:rPr>
          <w:rFonts w:ascii="Arial Unicode MS" w:eastAsia="Arial Unicode MS" w:hAnsi="Arial Unicode MS" w:cs="Arial Unicode MS" w:hint="default"/>
          <w:color w:val="231F20"/>
          <w:spacing w:val="-50"/>
          <w:w w:val="92"/>
        </w:rPr>
        <w:t>.</w:t>
      </w:r>
      <w:r>
        <w:rPr>
          <w:color w:val="231F20"/>
          <w:spacing w:val="5"/>
          <w:w w:val="308"/>
        </w:rPr>
        <w:t>“</w:t>
      </w:r>
      <w:r>
        <w:rPr>
          <w:color w:val="231F20"/>
          <w:spacing w:val="5"/>
          <w:w w:val="102"/>
        </w:rPr>
        <w:t>让我们荡起双桨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小船儿推开波浪</w:t>
      </w:r>
      <w:r>
        <w:rPr>
          <w:color w:val="231F20"/>
          <w:spacing w:val="-99"/>
          <w:w w:val="308"/>
        </w:rPr>
        <w:t>”</w:t>
      </w:r>
      <w:r>
        <w:rPr>
          <w:color w:val="231F20"/>
          <w:spacing w:val="5"/>
          <w:w w:val="102"/>
        </w:rPr>
        <w:t>。如图所示</w:t>
      </w:r>
      <w:r>
        <w:rPr>
          <w:color w:val="231F20"/>
          <w:spacing w:val="-100"/>
          <w:w w:val="102"/>
        </w:rPr>
        <w:t>，</w:t>
      </w:r>
      <w:r>
        <w:rPr>
          <w:color w:val="231F20"/>
          <w:spacing w:val="5"/>
          <w:w w:val="102"/>
        </w:rPr>
        <w:t>春游的小朋友手持船桨用力向后</w:t>
      </w:r>
      <w:r>
        <w:rPr>
          <w:color w:val="231F20"/>
          <w:w w:val="102"/>
        </w:rPr>
        <w:t>划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水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小船向前运动。请你应用所学的物理知识解释小船向前运动的原</w:t>
      </w:r>
      <w:r>
        <w:rPr>
          <w:color w:val="231F20"/>
          <w:spacing w:val="3"/>
          <w:w w:val="102"/>
        </w:rPr>
        <w:t>因</w:t>
      </w:r>
      <w:r>
        <w:rPr>
          <w:color w:val="231F20"/>
          <w:w w:val="102"/>
        </w:rPr>
        <w:t>。</w:t>
      </w:r>
    </w:p>
    <w:p>
      <w:pPr>
        <w:spacing w:before="4" w:line="240" w:lineRule="auto"/>
        <w:ind w:right="0"/>
        <w:rPr>
          <w:rFonts w:ascii="Arial Unicode MS" w:eastAsia="Arial Unicode MS" w:hAnsi="Arial Unicode MS" w:cs="Arial Unicode MS" w:hint="default"/>
          <w:sz w:val="8"/>
          <w:szCs w:val="8"/>
        </w:rPr>
      </w:pPr>
    </w:p>
    <w:p>
      <w:pPr>
        <w:spacing w:line="240" w:lineRule="auto"/>
        <w:ind w:left="2997" w:right="0" w:firstLine="0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rPr>
          <w:rFonts w:ascii="Arial Unicode MS" w:eastAsia="Arial Unicode MS" w:hAnsi="Arial Unicode MS" w:cs="Arial Unicode MS" w:hint="default"/>
          <w:sz w:val="20"/>
          <w:szCs w:val="20"/>
        </w:rPr>
        <w:drawing>
          <wp:inline distT="0" distB="0" distL="0" distR="0">
            <wp:extent cx="1370575" cy="1007935"/>
            <wp:effectExtent l="0" t="0" r="0" b="0"/>
            <wp:docPr id="37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2.png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0575" cy="100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3" w:line="240" w:lineRule="auto"/>
        <w:ind w:right="0"/>
        <w:rPr>
          <w:rFonts w:ascii="Arial Unicode MS" w:eastAsia="Arial Unicode MS" w:hAnsi="Arial Unicode MS" w:cs="Arial Unicode MS" w:hint="default"/>
          <w:sz w:val="13"/>
          <w:szCs w:val="13"/>
        </w:rPr>
      </w:pPr>
    </w:p>
    <w:p>
      <w:pPr>
        <w:pStyle w:val="BodyText"/>
        <w:tabs>
          <w:tab w:val="left" w:pos="2389"/>
        </w:tabs>
        <w:spacing w:line="240" w:lineRule="auto"/>
        <w:ind w:left="79" w:right="0"/>
        <w:jc w:val="center"/>
      </w:pP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7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</w:r>
    </w:p>
    <w:p>
      <w:pPr>
        <w:pStyle w:val="BodyText"/>
        <w:spacing w:line="314" w:lineRule="exact"/>
        <w:ind w:left="427" w:right="0" w:hanging="318"/>
        <w:jc w:val="left"/>
      </w:pPr>
      <w:r>
        <w:br w:type="column"/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22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</w:rPr>
        <w:t xml:space="preserve"> </w:t>
      </w:r>
      <w:r>
        <w:rPr>
          <w:color w:val="231F20"/>
          <w:spacing w:val="7"/>
          <w:w w:val="102"/>
        </w:rPr>
        <w:t>如</w:t>
      </w:r>
      <w:r>
        <w:rPr>
          <w:color w:val="231F20"/>
          <w:spacing w:val="6"/>
          <w:w w:val="102"/>
        </w:rPr>
        <w:t>图</w:t>
      </w:r>
      <w:r>
        <w:rPr>
          <w:color w:val="231F20"/>
          <w:spacing w:val="7"/>
          <w:w w:val="102"/>
        </w:rPr>
        <w:t>所示</w:t>
      </w:r>
      <w:r>
        <w:rPr>
          <w:color w:val="231F20"/>
          <w:spacing w:val="-99"/>
          <w:w w:val="102"/>
        </w:rPr>
        <w:t>，</w:t>
      </w:r>
      <w:r>
        <w:rPr>
          <w:color w:val="231F20"/>
          <w:spacing w:val="7"/>
          <w:w w:val="102"/>
        </w:rPr>
        <w:t>用一根硬棒搬动一个石</w:t>
      </w:r>
      <w:r>
        <w:rPr>
          <w:color w:val="231F20"/>
          <w:spacing w:val="6"/>
          <w:w w:val="102"/>
        </w:rPr>
        <w:t>块</w:t>
      </w:r>
      <w:r>
        <w:rPr>
          <w:color w:val="231F20"/>
          <w:spacing w:val="-99"/>
          <w:w w:val="102"/>
        </w:rPr>
        <w:t>，</w:t>
      </w:r>
      <w:r>
        <w:rPr>
          <w:rFonts w:ascii="Calibri" w:eastAsia="Calibri" w:hAnsi="Calibri" w:cs="Calibri" w:hint="default"/>
          <w:i/>
          <w:color w:val="231F20"/>
          <w:w w:val="104"/>
        </w:rPr>
        <w:t>O</w:t>
      </w:r>
      <w:r>
        <w:rPr>
          <w:rFonts w:ascii="Calibri" w:eastAsia="Calibri" w:hAnsi="Calibri" w:cs="Calibri" w:hint="default"/>
          <w:i/>
          <w:color w:val="231F20"/>
          <w:spacing w:val="-14"/>
        </w:rPr>
        <w:t xml:space="preserve"> </w:t>
      </w:r>
      <w:r>
        <w:rPr>
          <w:color w:val="231F20"/>
          <w:spacing w:val="7"/>
          <w:w w:val="102"/>
        </w:rPr>
        <w:t>为杠杆的支</w:t>
      </w:r>
      <w:r>
        <w:rPr>
          <w:color w:val="231F20"/>
          <w:spacing w:val="6"/>
          <w:w w:val="102"/>
        </w:rPr>
        <w:t>点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若要用最小的力搬动石</w:t>
      </w:r>
      <w:r>
        <w:rPr>
          <w:color w:val="231F20"/>
          <w:spacing w:val="6"/>
          <w:w w:val="102"/>
        </w:rPr>
        <w:t>块</w:t>
      </w:r>
      <w:r>
        <w:rPr>
          <w:color w:val="231F20"/>
          <w:spacing w:val="-99"/>
          <w:w w:val="102"/>
        </w:rPr>
        <w:t>，</w:t>
      </w:r>
      <w:r>
        <w:rPr>
          <w:color w:val="231F20"/>
          <w:w w:val="102"/>
        </w:rPr>
        <w:t>请</w:t>
      </w:r>
    </w:p>
    <w:p>
      <w:pPr>
        <w:pStyle w:val="BodyText"/>
        <w:spacing w:before="71" w:line="240" w:lineRule="auto"/>
        <w:ind w:left="427" w:right="0"/>
        <w:jc w:val="left"/>
      </w:pPr>
      <w:r>
        <w:rPr>
          <w:color w:val="231F20"/>
          <w:spacing w:val="4"/>
          <w:w w:val="102"/>
        </w:rPr>
        <w:t>画出最小动</w:t>
      </w:r>
      <w:r>
        <w:rPr>
          <w:color w:val="231F20"/>
          <w:w w:val="102"/>
        </w:rPr>
        <w:t>力</w:t>
      </w:r>
      <w:r>
        <w:rPr>
          <w:color w:val="231F20"/>
          <w:spacing w:val="-26"/>
        </w:rPr>
        <w:t xml:space="preserve"> </w:t>
      </w:r>
      <w:r>
        <w:rPr>
          <w:rFonts w:ascii="Calibri" w:eastAsia="Calibri" w:hAnsi="Calibri" w:cs="Calibri" w:hint="default"/>
          <w:i/>
          <w:color w:val="231F20"/>
          <w:w w:val="136"/>
        </w:rPr>
        <w:t>F</w:t>
      </w:r>
      <w:r>
        <w:rPr>
          <w:rFonts w:ascii="Calibri" w:eastAsia="Calibri" w:hAnsi="Calibri" w:cs="Calibri" w:hint="default"/>
          <w:i/>
          <w:color w:val="231F20"/>
          <w:spacing w:val="-17"/>
        </w:rPr>
        <w:t xml:space="preserve"> </w:t>
      </w:r>
      <w:r>
        <w:rPr>
          <w:color w:val="231F20"/>
          <w:spacing w:val="4"/>
          <w:w w:val="102"/>
        </w:rPr>
        <w:t>的力臂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并作出石块所受重力的示意</w:t>
      </w:r>
      <w:r>
        <w:rPr>
          <w:color w:val="231F20"/>
          <w:spacing w:val="3"/>
          <w:w w:val="102"/>
        </w:rPr>
        <w:t>图</w:t>
      </w:r>
      <w:r>
        <w:rPr>
          <w:color w:val="231F20"/>
          <w:spacing w:val="-174"/>
          <w:w w:val="102"/>
        </w:rPr>
        <w:t>。</w:t>
      </w:r>
      <w:r>
        <w:rPr>
          <w:color w:val="231F20"/>
          <w:spacing w:val="-28"/>
          <w:w w:val="102"/>
        </w:rPr>
        <w:t>（</w:t>
      </w:r>
      <w:r>
        <w:rPr>
          <w:color w:val="231F20"/>
          <w:spacing w:val="4"/>
          <w:w w:val="102"/>
        </w:rPr>
        <w:t>硬棒所受重力忽略不</w:t>
      </w:r>
      <w:r>
        <w:rPr>
          <w:color w:val="231F20"/>
          <w:spacing w:val="-28"/>
          <w:w w:val="102"/>
        </w:rPr>
        <w:t>计</w:t>
      </w:r>
      <w:r>
        <w:rPr>
          <w:color w:val="231F20"/>
          <w:w w:val="102"/>
        </w:rPr>
        <w:t>）</w:t>
      </w:r>
    </w:p>
    <w:p>
      <w:pPr>
        <w:spacing w:before="16" w:line="240" w:lineRule="auto"/>
        <w:ind w:right="0"/>
        <w:rPr>
          <w:rFonts w:ascii="Arial Unicode MS" w:eastAsia="Arial Unicode MS" w:hAnsi="Arial Unicode MS" w:cs="Arial Unicode MS" w:hint="default"/>
          <w:sz w:val="10"/>
          <w:szCs w:val="10"/>
        </w:rPr>
      </w:pPr>
    </w:p>
    <w:p>
      <w:pPr>
        <w:spacing w:line="240" w:lineRule="auto"/>
        <w:ind w:left="2340" w:right="0" w:firstLine="0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rPr>
          <w:rFonts w:ascii="Arial Unicode MS" w:eastAsia="Arial Unicode MS" w:hAnsi="Arial Unicode MS" w:cs="Arial Unicode MS" w:hint="default"/>
          <w:sz w:val="20"/>
          <w:szCs w:val="20"/>
        </w:rPr>
        <w:pict>
          <v:group id="_x0000_i1473" style="width:173.3pt;height:86.2pt;mso-position-horizontal-relative:char;mso-position-vertical-relative:line" coordorigin="0,0" coordsize="3466,1724">
            <v:group id="_x0000_s1474" style="width:3454;height:2;left:6;position:absolute;top:1624" coordorigin="6,1624" coordsize="3454,2">
              <v:shape id="_x0000_s1475" style="width:3454;height:2;left:6;position:absolute;top:1624" coordorigin="6,1624" coordsize="3454,0" path="m6,1624l3460,1624e" filled="f" stroked="t" strokecolor="#231f20" strokeweight="0.57pt">
                <v:path arrowok="t"/>
              </v:shape>
            </v:group>
            <v:group id="_x0000_s1476" style="width:66;height:94;left:31;position:absolute;top:1624" coordorigin="31,1624" coordsize="66,94">
              <v:shape id="_x0000_s1477" style="width:66;height:94;left:31;position:absolute;top:1624" coordorigin="31,1624" coordsize="66,94" path="m97,1624l31,1717e" filled="f" stroked="t" strokecolor="#231f20" strokeweight="0.57pt">
                <v:path arrowok="t"/>
              </v:shape>
            </v:group>
            <v:group id="_x0000_s1478" style="width:67;height:94;left:1730;position:absolute;top:1624" coordorigin="1730,1624" coordsize="67,94">
              <v:shape id="_x0000_s1479" style="width:67;height:94;left:1730;position:absolute;top:1624" coordorigin="1730,1624" coordsize="67,94" path="m1796,1624l1730,1717e" filled="f" stroked="t" strokecolor="#231f20" strokeweight="0.57pt">
                <v:path arrowok="t"/>
              </v:shape>
            </v:group>
            <v:group id="_x0000_s1480" style="width:66;height:94;left:314;position:absolute;top:1624" coordorigin="314,1624" coordsize="66,94">
              <v:shape id="_x0000_s1481" style="width:66;height:94;left:314;position:absolute;top:1624" coordorigin="314,1624" coordsize="66,94" path="m380,1624l314,1717e" filled="f" stroked="t" strokecolor="#231f20" strokeweight="0.57pt">
                <v:path arrowok="t"/>
              </v:shape>
            </v:group>
            <v:group id="_x0000_s1482" style="width:66;height:94;left:2014;position:absolute;top:1624" coordorigin="2014,1624" coordsize="66,94">
              <v:shape id="_x0000_s1483" style="width:66;height:94;left:2014;position:absolute;top:1624" coordorigin="2014,1624" coordsize="66,94" path="m2080,1624l2014,1717e" filled="f" stroked="t" strokecolor="#231f20" strokeweight="0.57pt">
                <v:path arrowok="t"/>
              </v:shape>
            </v:group>
            <v:group id="_x0000_s1484" style="width:66;height:94;left:408;position:absolute;top:1624" coordorigin="408,1624" coordsize="66,94">
              <v:shape id="_x0000_s1485" style="width:66;height:94;left:408;position:absolute;top:1624" coordorigin="408,1624" coordsize="66,94" path="m474,1624l408,1717e" filled="f" stroked="t" strokecolor="#231f20" strokeweight="0.57pt">
                <v:path arrowok="t"/>
              </v:shape>
            </v:group>
            <v:group id="_x0000_s1486" style="width:66;height:94;left:2203;position:absolute;top:1624" coordorigin="2203,1624" coordsize="66,94">
              <v:shape id="_x0000_s1487" style="width:66;height:94;left:2203;position:absolute;top:1624" coordorigin="2203,1624" coordsize="66,94" path="m2269,1624l2203,1717e" filled="f" stroked="t" strokecolor="#231f20" strokeweight="0.57pt">
                <v:path arrowok="t"/>
              </v:shape>
            </v:group>
            <v:group id="_x0000_s1488" style="width:67;height:94;left:597;position:absolute;top:1624" coordorigin="597,1624" coordsize="67,94">
              <v:shape id="_x0000_s1489" style="width:67;height:94;left:597;position:absolute;top:1624" coordorigin="597,1624" coordsize="67,94" path="m663,1624l597,1717e" filled="f" stroked="t" strokecolor="#231f20" strokeweight="0.57pt">
                <v:path arrowok="t"/>
              </v:shape>
            </v:group>
            <v:group id="_x0000_s1490" style="width:67;height:94;left:2391;position:absolute;top:1624" coordorigin="2391,1624" coordsize="67,94">
              <v:shape id="_x0000_s1491" style="width:67;height:94;left:2391;position:absolute;top:1624" coordorigin="2391,1624" coordsize="67,94" path="m2457,1624l2391,1717e" filled="f" stroked="t" strokecolor="#231f20" strokeweight="0.57pt">
                <v:path arrowok="t"/>
              </v:shape>
            </v:group>
            <v:group id="_x0000_s1492" style="width:66;height:94;left:786;position:absolute;top:1624" coordorigin="786,1624" coordsize="66,94">
              <v:shape id="_x0000_s1493" style="width:66;height:94;left:786;position:absolute;top:1624" coordorigin="786,1624" coordsize="66,94" path="m852,1624l786,1717e" filled="f" stroked="t" strokecolor="#231f20" strokeweight="0.57pt">
                <v:path arrowok="t"/>
              </v:shape>
            </v:group>
            <v:group id="_x0000_s1494" style="width:66;height:94;left:2580;position:absolute;top:1624" coordorigin="2580,1624" coordsize="66,94">
              <v:shape id="_x0000_s1495" style="width:66;height:94;left:2580;position:absolute;top:1624" coordorigin="2580,1624" coordsize="66,94" path="m2646,1624l2580,1717e" filled="f" stroked="t" strokecolor="#231f20" strokeweight="0.57pt">
                <v:path arrowok="t"/>
              </v:shape>
            </v:group>
            <v:group id="_x0000_s1496" style="width:67;height:94;left:1069;position:absolute;top:1624" coordorigin="1069,1624" coordsize="67,94">
              <v:shape id="_x0000_s1497" style="width:67;height:94;left:1069;position:absolute;top:1624" coordorigin="1069,1624" coordsize="67,94" path="m1135,1624l1069,1717e" filled="f" stroked="t" strokecolor="#231f20" strokeweight="0.57pt">
                <v:path arrowok="t"/>
              </v:shape>
            </v:group>
            <v:group id="_x0000_s1498" style="width:67;height:94;left:2675;position:absolute;top:1624" coordorigin="2675,1624" coordsize="67,94">
              <v:shape id="_x0000_s1499" style="width:67;height:94;left:2675;position:absolute;top:1624" coordorigin="2675,1624" coordsize="67,94" path="m2741,1624l2675,1717e" filled="f" stroked="t" strokecolor="#231f20" strokeweight="0.57pt">
                <v:path arrowok="t"/>
              </v:shape>
            </v:group>
            <v:group id="_x0000_s1500" style="width:66;height:94;left:1258;position:absolute;top:1624" coordorigin="1258,1624" coordsize="66,94">
              <v:shape id="_x0000_s1501" style="width:66;height:94;left:1258;position:absolute;top:1624" coordorigin="1258,1624" coordsize="66,94" path="m1324,1624l1258,1717e" filled="f" stroked="t" strokecolor="#231f20" strokeweight="0.57pt">
                <v:path arrowok="t"/>
              </v:shape>
            </v:group>
            <v:group id="_x0000_s1502" style="width:66;height:94;left:2864;position:absolute;top:1624" coordorigin="2864,1624" coordsize="66,94">
              <v:shape id="_x0000_s1503" style="width:66;height:94;left:2864;position:absolute;top:1624" coordorigin="2864,1624" coordsize="66,94" path="m2930,1624l2864,1717e" filled="f" stroked="t" strokecolor="#231f20" strokeweight="0.57pt">
                <v:path arrowok="t"/>
              </v:shape>
            </v:group>
            <v:group id="_x0000_s1504" style="width:66;height:94;left:1447;position:absolute;top:1624" coordorigin="1447,1624" coordsize="66,94">
              <v:shape id="_x0000_s1505" style="width:66;height:94;left:1447;position:absolute;top:1624" coordorigin="1447,1624" coordsize="66,94" path="m1513,1624l1447,1717e" filled="f" stroked="t" strokecolor="#231f20" strokeweight="0.57pt">
                <v:path arrowok="t"/>
              </v:shape>
            </v:group>
            <v:group id="_x0000_s1506" style="width:67;height:94;left:3052;position:absolute;top:1624" coordorigin="3052,1624" coordsize="67,94">
              <v:shape id="_x0000_s1507" style="width:67;height:94;left:3052;position:absolute;top:1624" coordorigin="3052,1624" coordsize="67,94" path="m3119,1624l3052,1717e" filled="f" stroked="t" strokecolor="#231f20" strokeweight="0.57pt">
                <v:path arrowok="t"/>
              </v:shape>
            </v:group>
            <v:group id="_x0000_s1508" style="width:66;height:94;left:1636;position:absolute;top:1624" coordorigin="1636,1624" coordsize="66,94">
              <v:shape id="_x0000_s1509" style="width:66;height:94;left:1636;position:absolute;top:1624" coordorigin="1636,1624" coordsize="66,94" path="m1702,1624l1636,1717e" filled="f" stroked="t" strokecolor="#231f20" strokeweight="0.57pt">
                <v:path arrowok="t"/>
              </v:shape>
            </v:group>
            <v:group id="_x0000_s1510" style="width:66;height:94;left:3241;position:absolute;top:1624" coordorigin="3241,1624" coordsize="66,94">
              <v:shape id="_x0000_s1511" style="width:66;height:94;left:3241;position:absolute;top:1624" coordorigin="3241,1624" coordsize="66,94" path="m3307,1624l3241,1717e" filled="f" stroked="t" strokecolor="#231f20" strokeweight="0.57pt">
                <v:path arrowok="t"/>
              </v:shape>
            </v:group>
            <v:group id="_x0000_s1512" style="width:67;height:94;left:125;position:absolute;top:1624" coordorigin="125,1624" coordsize="67,94">
              <v:shape id="_x0000_s1513" style="width:67;height:94;left:125;position:absolute;top:1624" coordorigin="125,1624" coordsize="67,94" path="m191,1624l125,1717e" filled="f" stroked="t" strokecolor="#231f20" strokeweight="0.57pt">
                <v:path arrowok="t"/>
              </v:shape>
            </v:group>
            <v:group id="_x0000_s1514" style="width:67;height:94;left:1825;position:absolute;top:1624" coordorigin="1825,1624" coordsize="67,94">
              <v:shape id="_x0000_s1515" style="width:67;height:94;left:1825;position:absolute;top:1624" coordorigin="1825,1624" coordsize="67,94" path="m1891,1624l1825,1717e" filled="f" stroked="t" strokecolor="#231f20" strokeweight="0.57pt">
                <v:path arrowok="t"/>
              </v:shape>
            </v:group>
            <v:group id="_x0000_s1516" style="width:66;height:94;left:220;position:absolute;top:1624" coordorigin="220,1624" coordsize="66,94">
              <v:shape id="_x0000_s1517" style="width:66;height:94;left:220;position:absolute;top:1624" coordorigin="220,1624" coordsize="66,94" path="m286,1624l220,1717e" filled="f" stroked="t" strokecolor="#231f20" strokeweight="0.57pt">
                <v:path arrowok="t"/>
              </v:shape>
            </v:group>
            <v:group id="_x0000_s1518" style="width:66;height:94;left:1919;position:absolute;top:1624" coordorigin="1919,1624" coordsize="66,94">
              <v:shape id="_x0000_s1519" style="width:66;height:94;left:1919;position:absolute;top:1624" coordorigin="1919,1624" coordsize="66,94" path="m1985,1624l1919,1717e" filled="f" stroked="t" strokecolor="#231f20" strokeweight="0.57pt">
                <v:path arrowok="t"/>
              </v:shape>
            </v:group>
            <v:group id="_x0000_s1520" style="width:66;height:94;left:503;position:absolute;top:1624" coordorigin="503,1624" coordsize="66,94">
              <v:shape id="_x0000_s1521" style="width:66;height:94;left:503;position:absolute;top:1624" coordorigin="503,1624" coordsize="66,94" path="m569,1624l503,1717e" filled="f" stroked="t" strokecolor="#231f20" strokeweight="0.57pt">
                <v:path arrowok="t"/>
              </v:shape>
            </v:group>
            <v:group id="_x0000_s1522" style="width:67;height:94;left:2108;position:absolute;top:1624" coordorigin="2108,1624" coordsize="67,94">
              <v:shape id="_x0000_s1523" style="width:67;height:94;left:2108;position:absolute;top:1624" coordorigin="2108,1624" coordsize="67,94" path="m2174,1624l2108,1717e" filled="f" stroked="t" strokecolor="#231f20" strokeweight="0.57pt">
                <v:path arrowok="t"/>
              </v:shape>
            </v:group>
            <v:group id="_x0000_s1524" style="width:66;height:94;left:692;position:absolute;top:1624" coordorigin="692,1624" coordsize="66,94">
              <v:shape id="_x0000_s1525" style="width:66;height:94;left:692;position:absolute;top:1624" coordorigin="692,1624" coordsize="66,94" path="m758,1624l692,1717e" filled="f" stroked="t" strokecolor="#231f20" strokeweight="0.57pt">
                <v:path arrowok="t"/>
              </v:shape>
            </v:group>
            <v:group id="_x0000_s1526" style="width:66;height:94;left:2297;position:absolute;top:1624" coordorigin="2297,1624" coordsize="66,94">
              <v:shape id="_x0000_s1527" style="width:66;height:94;left:2297;position:absolute;top:1624" coordorigin="2297,1624" coordsize="66,94" path="m2363,1624l2297,1717e" filled="f" stroked="t" strokecolor="#231f20" strokeweight="0.57pt">
                <v:path arrowok="t"/>
              </v:shape>
            </v:group>
            <v:group id="_x0000_s1528" style="width:66;height:94;left:881;position:absolute;top:1624" coordorigin="881,1624" coordsize="66,94">
              <v:shape id="_x0000_s1529" style="width:66;height:94;left:881;position:absolute;top:1624" coordorigin="881,1624" coordsize="66,94" path="m947,1624l881,1717e" filled="f" stroked="t" strokecolor="#231f20" strokeweight="0.57pt">
                <v:path arrowok="t"/>
              </v:shape>
            </v:group>
            <v:group id="_x0000_s1530" style="width:67;height:94;left:2486;position:absolute;top:1624" coordorigin="2486,1624" coordsize="67,94">
              <v:shape id="_x0000_s1531" style="width:67;height:94;left:2486;position:absolute;top:1624" coordorigin="2486,1624" coordsize="67,94" path="m2552,1624l2486,1717e" filled="f" stroked="t" strokecolor="#231f20" strokeweight="0.57pt">
                <v:path arrowok="t"/>
              </v:shape>
            </v:group>
            <v:group id="_x0000_s1532" style="width:66;height:94;left:975;position:absolute;top:1624" coordorigin="975,1624" coordsize="66,94">
              <v:shape id="_x0000_s1533" style="width:66;height:94;left:975;position:absolute;top:1624" coordorigin="975,1624" coordsize="66,94" path="m1041,1624l975,1717e" filled="f" stroked="t" strokecolor="#231f20" strokeweight="0.57pt">
                <v:path arrowok="t"/>
              </v:shape>
            </v:group>
            <v:group id="_x0000_s1534" style="width:67;height:94;left:2769;position:absolute;top:1624" coordorigin="2769,1624" coordsize="67,94">
              <v:shape id="_x0000_s1535" style="width:67;height:94;left:2769;position:absolute;top:1624" coordorigin="2769,1624" coordsize="67,94" path="m2835,1624l2769,1717e" filled="f" stroked="t" strokecolor="#231f20" strokeweight="0.57pt">
                <v:path arrowok="t"/>
              </v:shape>
            </v:group>
            <v:group id="_x0000_s1536" style="width:66;height:94;left:1164;position:absolute;top:1624" coordorigin="1164,1624" coordsize="66,94">
              <v:shape id="_x0000_s1537" style="width:66;height:94;left:1164;position:absolute;top:1624" coordorigin="1164,1624" coordsize="66,94" path="m1230,1624l1164,1717e" filled="f" stroked="t" strokecolor="#231f20" strokeweight="0.57pt">
                <v:path arrowok="t"/>
              </v:shape>
            </v:group>
            <v:group id="_x0000_s1538" style="width:66;height:94;left:2958;position:absolute;top:1624" coordorigin="2958,1624" coordsize="66,94">
              <v:shape id="_x0000_s1539" style="width:66;height:94;left:2958;position:absolute;top:1624" coordorigin="2958,1624" coordsize="66,94" path="m3024,1624l2958,1717e" filled="f" stroked="t" strokecolor="#231f20" strokeweight="0.57pt">
                <v:path arrowok="t"/>
              </v:shape>
            </v:group>
            <v:group id="_x0000_s1540" style="width:66;height:94;left:1353;position:absolute;top:1624" coordorigin="1353,1624" coordsize="66,94">
              <v:shape id="_x0000_s1541" style="width:66;height:94;left:1353;position:absolute;top:1624" coordorigin="1353,1624" coordsize="66,94" path="m1419,1624l1353,1717e" filled="f" stroked="t" strokecolor="#231f20" strokeweight="0.57pt">
                <v:path arrowok="t"/>
              </v:shape>
            </v:group>
            <v:group id="_x0000_s1542" style="width:67;height:94;left:3147;position:absolute;top:1624" coordorigin="3147,1624" coordsize="67,94">
              <v:shape id="_x0000_s1543" style="width:67;height:94;left:3147;position:absolute;top:1624" coordorigin="3147,1624" coordsize="67,94" path="m3213,1624l3147,1717e" filled="f" stroked="t" strokecolor="#231f20" strokeweight="0.57pt">
                <v:path arrowok="t"/>
              </v:shape>
            </v:group>
            <v:group id="_x0000_s1544" style="width:67;height:94;left:1542;position:absolute;top:1624" coordorigin="1542,1624" coordsize="67,94">
              <v:shape id="_x0000_s1545" style="width:67;height:94;left:1542;position:absolute;top:1624" coordorigin="1542,1624" coordsize="67,94" path="m1608,1624l1542,1717e" filled="f" stroked="t" strokecolor="#231f20" strokeweight="0.57pt">
                <v:path arrowok="t"/>
              </v:shape>
            </v:group>
            <v:group id="_x0000_s1546" style="width:66;height:94;left:3336;position:absolute;top:1624" coordorigin="3336,1624" coordsize="66,94">
              <v:shape id="_x0000_s1547" style="width:66;height:94;left:3336;position:absolute;top:1624" coordorigin="3336,1624" coordsize="66,94" path="m3402,1624l3336,1717e" filled="f" stroked="t" strokecolor="#231f20" strokeweight="0.57pt">
                <v:path arrowok="t"/>
              </v:shape>
            </v:group>
            <v:group id="_x0000_s1548" style="width:790;height:748;left:145;position:absolute;top:877" coordorigin="145,877" coordsize="790,748">
              <v:shape id="_x0000_s1549" style="width:790;height:748;left:145;position:absolute;top:877" coordorigin="145,877" coordsize="790,748" path="m443,877l379,878,305,889,241,915,178,1003,148,1126,145,1207,161,1299,181,1378,189,1420,272,1514,339,1573,435,1622,506,1624,570,1622,641,1613,701,1593,780,1515,833,1464,892,1395,911,1335,926,1256,935,1170,932,1087,915,1017,833,948,748,926,715,926,720,926,649,925,573,914,509,898,476,884,443,877xe" filled="t" fillcolor="#dcddde" stroked="f">
                <v:fill type="solid"/>
                <v:path arrowok="t"/>
              </v:shape>
              <v:shape id="_x0000_s1550" style="width:790;height:748;left:145;position:absolute;top:877" coordorigin="145,877" coordsize="790,748" path="m746,925l720,926,748,926,746,925xe" filled="t" fillcolor="#dcddde" stroked="f">
                <v:fill type="solid"/>
                <v:path arrowok="t"/>
              </v:shape>
            </v:group>
            <v:group id="_x0000_s1551" style="width:790;height:748;left:145;position:absolute;top:877" coordorigin="145,877" coordsize="790,748">
              <v:shape id="_x0000_s1552" style="width:790;height:748;left:145;position:absolute;top:877" coordorigin="145,877" coordsize="790,748" path="m597,1621l570,1622,506,1624,435,1622,339,1573,272,1514,213,1456,181,1378,161,1299,145,1207,148,1126,163,1061,201,954,305,889,379,878,443,877,476,884,509,898,573,914,649,925,715,926,746,925,787,932,880,972,932,1087,935,1170,926,1256,911,1335,892,1395,874,1427,833,1464,780,1515,731,1564,676,1605,611,1619,597,1621xe" filled="f" stroked="t" strokecolor="#231f20" strokeweight="0.57pt">
                <v:path arrowok="t"/>
              </v:shape>
            </v:group>
            <v:group id="_x0000_s1553" style="width:2715;height:1615;left:742;position:absolute;top:6" coordorigin="742,6" coordsize="2715,1615">
              <v:shape id="_x0000_s1554" style="width:2715;height:1615;left:742;position:absolute;top:6" coordorigin="742,6" coordsize="2715,1615" path="m742,1549l3415,6,3457,78,783,1621,742,1549xe" filled="f" stroked="t" strokecolor="#231f20" strokeweight="0.57pt">
                <v:path arrowok="t"/>
              </v:shape>
            </v:group>
            <v:group id="_x0000_s1555" style="width:309;height:333;left:1205;position:absolute;top:1294" coordorigin="1205,1294" coordsize="309,333">
              <v:shape id="_x0000_s1556" style="width:309;height:333;left:1205;position:absolute;top:1294" coordorigin="1205,1294" coordsize="309,333" path="m1403,1294l1331,1303,1332,1303,1328,1323,1315,1371,1292,1431,1258,1486,1223,1534,1205,1580,1208,1613,1238,1627,1484,1621,1482,1610,1480,1581,1485,1542,1502,1501,1513,1464,1510,1413,1491,1360,1456,1317,1403,1294xe" filled="t" fillcolor="#dcddde" stroked="f">
                <v:fill type="solid"/>
                <v:path arrowok="t"/>
              </v:shape>
            </v:group>
            <v:group id="_x0000_s1557" style="width:309;height:333;left:1205;position:absolute;top:1294" coordorigin="1205,1294" coordsize="309,333">
              <v:shape id="_x0000_s1558" style="width:309;height:333;left:1205;position:absolute;top:1294" coordorigin="1205,1294" coordsize="309,333" path="m1332,1303l1315,1371,1292,1431,1258,1486,1223,1534,1205,1580,1208,1613,1238,1627,1301,1626,1383,1624,1454,1622,1484,1621,1482,1610,1480,1581,1485,1542,1502,1501,1513,1464,1510,1413,1491,1360,1456,1317,1403,1294,1331,1303e" filled="f" stroked="t" strokecolor="#231f20" strokeweight="0.57pt">
                <v:path arrowok="t"/>
              </v:shape>
            </v:group>
            <v:group id="_x0000_s1559" style="width:41;height:41;left:1322;position:absolute;top:1272" coordorigin="1322,1272" coordsize="41,41">
              <v:shape id="_x0000_s1560" style="width:41;height:41;left:1322;position:absolute;top:1272" coordorigin="1322,1272" coordsize="41,41" path="m1353,1272l1331,1272,1322,1281,1322,1303,1331,1312,1353,1312,1362,1303,1362,1281,1353,1272xe" filled="t" fillcolor="#231f20" stroked="f">
                <v:fill type="solid"/>
                <v:path arrowok="t"/>
              </v:shape>
            </v:group>
            <v:group id="_x0000_s1561" style="width:41;height:41;left:1322;position:absolute;top:1272" coordorigin="1322,1272" coordsize="41,41">
              <v:shape id="_x0000_s1562" style="width:41;height:41;left:1322;position:absolute;top:1272" coordorigin="1322,1272" coordsize="41,41" path="m1342,1272l1353,1272,1362,1281,1362,1292,1362,1303,1353,1312,1342,1312,1331,1312,1322,1303,1322,1292,1322,1281,1331,1272,1342,1272xe" filled="f" stroked="t" strokecolor="#231f20" strokeweight="0.28pt">
                <v:path arrowok="t"/>
              </v:shape>
              <v:shape id="_x0000_s1563" type="#_x0000_t202" style="width:117;height:176;left:1189;position:absolute;top:1072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sz w:val="17"/>
                        </w:rPr>
                        <w:t>O</w:t>
                      </w:r>
                    </w:p>
                  </w:txbxContent>
                </v:textbox>
              </v:shape>
            </v:group>
            <w10:wrap type="none"/>
          </v:group>
        </w:pict>
      </w:r>
    </w:p>
    <w:p>
      <w:pPr>
        <w:pStyle w:val="BodyText"/>
        <w:spacing w:before="81" w:line="288" w:lineRule="auto"/>
        <w:ind w:right="94"/>
        <w:jc w:val="left"/>
        <w:rPr>
          <w:rFonts w:ascii="Arial Unicode MS" w:eastAsia="Arial Unicode MS" w:hAnsi="Arial Unicode MS" w:cs="Arial Unicode MS" w:hint="default"/>
        </w:rPr>
      </w:pPr>
      <w:r>
        <w:rPr>
          <w:rFonts w:ascii="Arial Unicode MS" w:eastAsia="Arial Unicode MS" w:hAnsi="Arial Unicode MS" w:cs="Arial Unicode MS" w:hint="default"/>
          <w:color w:val="231F20"/>
          <w:spacing w:val="-11"/>
          <w:w w:val="99"/>
        </w:rPr>
        <w:t>温馨提示：</w:t>
      </w:r>
      <w:r>
        <w:rPr>
          <w:rFonts w:ascii="Arial Unicode MS" w:eastAsia="Arial Unicode MS" w:hAnsi="Arial Unicode MS" w:cs="Arial Unicode MS" w:hint="default"/>
          <w:color w:val="231F20"/>
          <w:spacing w:val="-11"/>
          <w:w w:val="99"/>
        </w:rPr>
        <w:t>23</w:t>
      </w:r>
      <w:r>
        <w:rPr>
          <w:rFonts w:ascii="Arial Unicode MS" w:eastAsia="Arial Unicode MS" w:hAnsi="Arial Unicode MS" w:cs="Arial Unicode MS" w:hint="default"/>
          <w:color w:val="231F20"/>
          <w:spacing w:val="-19"/>
          <w:w w:val="99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-5"/>
          <w:w w:val="102"/>
        </w:rPr>
        <w:t>小题，解题过程要有必要的文字说明、计算公式和演算步骤，只写最后结</w:t>
      </w:r>
      <w:r>
        <w:rPr>
          <w:rFonts w:ascii="Arial Unicode MS" w:eastAsia="Arial Unicode MS" w:hAnsi="Arial Unicode MS" w:cs="Arial Unicode MS" w:hint="default"/>
          <w:color w:val="231F20"/>
          <w:w w:val="102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</w:rPr>
        <w:t>果不得分。</w:t>
      </w:r>
    </w:p>
    <w:p>
      <w:pPr>
        <w:pStyle w:val="BodyText"/>
        <w:spacing w:before="18" w:line="288" w:lineRule="auto"/>
        <w:ind w:left="427" w:right="85" w:hanging="318"/>
        <w:jc w:val="left"/>
      </w:pP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23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.</w:t>
      </w:r>
      <w:r>
        <w:rPr>
          <w:rFonts w:ascii="Arial Unicode MS" w:eastAsia="Arial Unicode MS" w:hAnsi="Arial Unicode MS" w:cs="Arial Unicode MS" w:hint="default"/>
          <w:color w:val="231F20"/>
        </w:rPr>
        <w:t xml:space="preserve"> </w:t>
      </w:r>
      <w:r>
        <w:rPr>
          <w:color w:val="231F20"/>
          <w:spacing w:val="7"/>
          <w:w w:val="102"/>
        </w:rPr>
        <w:t>如图所示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工人用一辆独轮车搬运货物。已知独轮车和货物的总质量</w:t>
      </w:r>
      <w:r>
        <w:rPr>
          <w:color w:val="231F20"/>
          <w:w w:val="102"/>
        </w:rPr>
        <w:t>是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20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1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102"/>
        </w:rPr>
        <w:t>k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81"/>
        </w:rPr>
        <w:t>g</w:t>
      </w:r>
      <w:r>
        <w:rPr>
          <w:color w:val="231F20"/>
          <w:spacing w:val="-98"/>
          <w:w w:val="102"/>
        </w:rPr>
        <w:t>，</w:t>
      </w:r>
      <w:r>
        <w:rPr>
          <w:color w:val="231F20"/>
          <w:spacing w:val="7"/>
          <w:w w:val="102"/>
        </w:rPr>
        <w:t>相</w:t>
      </w:r>
      <w:r>
        <w:rPr>
          <w:color w:val="231F20"/>
          <w:w w:val="102"/>
        </w:rPr>
        <w:t>关</w:t>
      </w:r>
      <w:r>
        <w:rPr>
          <w:color w:val="231F20"/>
          <w:w w:val="102"/>
        </w:rPr>
        <w:t xml:space="preserve"> </w:t>
      </w:r>
      <w:r>
        <w:rPr>
          <w:color w:val="231F20"/>
          <w:spacing w:val="4"/>
          <w:w w:val="102"/>
        </w:rPr>
        <w:t>数据在图中已标明。求解下列问题</w:t>
      </w:r>
      <w:r>
        <w:rPr>
          <w:color w:val="231F20"/>
          <w:spacing w:val="-174"/>
          <w:w w:val="102"/>
        </w:rPr>
        <w:t>：</w:t>
      </w:r>
      <w:r>
        <w:rPr>
          <w:color w:val="231F20"/>
          <w:spacing w:val="-28"/>
          <w:w w:val="102"/>
        </w:rPr>
        <w:t>（</w:t>
      </w:r>
      <w:r>
        <w:rPr>
          <w:rFonts w:ascii="Calibri" w:eastAsia="Calibri" w:hAnsi="Calibri" w:cs="Calibri" w:hint="default"/>
          <w:i/>
          <w:color w:val="231F20"/>
          <w:w w:val="100"/>
        </w:rPr>
        <w:t>g</w:t>
      </w:r>
      <w:r>
        <w:rPr>
          <w:rFonts w:ascii="Calibri" w:eastAsia="Calibri" w:hAnsi="Calibri" w:cs="Calibri" w:hint="default"/>
          <w:i/>
          <w:color w:val="231F20"/>
          <w:spacing w:val="-17"/>
        </w:rPr>
        <w:t xml:space="preserve"> </w:t>
      </w:r>
      <w:r>
        <w:rPr>
          <w:color w:val="231F20"/>
          <w:w w:val="102"/>
        </w:rPr>
        <w:t>取</w:t>
      </w:r>
      <w:r>
        <w:rPr>
          <w:color w:val="231F20"/>
          <w:spacing w:val="-26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2"/>
        </w:rPr>
        <w:t>1</w:t>
      </w:r>
      <w:r>
        <w:rPr>
          <w:rFonts w:ascii="Arial Unicode MS" w:eastAsia="Arial Unicode MS" w:hAnsi="Arial Unicode MS" w:cs="Arial Unicode MS" w:hint="default"/>
          <w:color w:val="231F20"/>
          <w:w w:val="92"/>
        </w:rPr>
        <w:t>0</w:t>
      </w:r>
      <w:r>
        <w:rPr>
          <w:rFonts w:ascii="Arial Unicode MS" w:eastAsia="Arial Unicode MS" w:hAnsi="Arial Unicode MS" w:cs="Arial Unicode MS" w:hint="default"/>
          <w:color w:val="231F20"/>
          <w:spacing w:val="-1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94"/>
        </w:rPr>
        <w:t>N</w:t>
      </w:r>
      <w:r>
        <w:rPr>
          <w:rFonts w:ascii="Arial Unicode MS" w:eastAsia="Arial Unicode MS" w:hAnsi="Arial Unicode MS" w:cs="Arial Unicode MS" w:hint="default"/>
          <w:color w:val="231F20"/>
          <w:spacing w:val="1"/>
          <w:w w:val="102"/>
        </w:rPr>
        <w:t>/</w:t>
      </w:r>
      <w:r>
        <w:rPr>
          <w:rFonts w:ascii="Arial Unicode MS" w:eastAsia="Arial Unicode MS" w:hAnsi="Arial Unicode MS" w:cs="Arial Unicode MS" w:hint="default"/>
          <w:color w:val="231F20"/>
          <w:spacing w:val="2"/>
          <w:w w:val="102"/>
        </w:rPr>
        <w:t>k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81"/>
        </w:rPr>
        <w:t>g</w:t>
      </w:r>
      <w:r>
        <w:rPr>
          <w:color w:val="231F20"/>
          <w:w w:val="102"/>
        </w:rPr>
        <w:t>）</w:t>
      </w:r>
    </w:p>
    <w:p>
      <w:pPr>
        <w:spacing w:before="13" w:line="240" w:lineRule="auto"/>
        <w:ind w:right="0"/>
        <w:rPr>
          <w:rFonts w:ascii="Arial Unicode MS" w:eastAsia="Arial Unicode MS" w:hAnsi="Arial Unicode MS" w:cs="Arial Unicode MS" w:hint="default"/>
          <w:sz w:val="7"/>
          <w:szCs w:val="7"/>
        </w:rPr>
      </w:pPr>
    </w:p>
    <w:p>
      <w:pPr>
        <w:spacing w:line="240" w:lineRule="auto"/>
        <w:ind w:left="2603" w:right="0" w:firstLine="0"/>
        <w:rPr>
          <w:rFonts w:ascii="Arial Unicode MS" w:eastAsia="Arial Unicode MS" w:hAnsi="Arial Unicode MS" w:cs="Arial Unicode MS" w:hint="default"/>
          <w:sz w:val="20"/>
          <w:szCs w:val="20"/>
        </w:rPr>
      </w:pPr>
      <w:r>
        <w:rPr>
          <w:rFonts w:ascii="Arial Unicode MS" w:eastAsia="Arial Unicode MS" w:hAnsi="Arial Unicode MS" w:cs="Arial Unicode MS" w:hint="default"/>
          <w:sz w:val="20"/>
          <w:szCs w:val="20"/>
        </w:rPr>
        <w:pict>
          <v:group id="_x0000_i1564" style="width:147.55pt;height:104.9pt;mso-position-horizontal-relative:char;mso-position-vertical-relative:line" coordorigin="0,0" coordsize="2951,2098">
            <v:shape id="_x0000_s1565" type="#_x0000_t75" style="width:2934;height:1578;position:absolute" stroked="f">
              <v:imagedata r:id="rId37" o:title=""/>
            </v:shape>
            <v:group id="_x0000_s1566" style="width:2860;height:2;left:85;position:absolute;top:1598" coordorigin="85,1598" coordsize="2860,2">
              <v:shape id="_x0000_s1567" style="width:2860;height:2;left:85;position:absolute;top:1598" coordorigin="85,1598" coordsize="2860,0" path="m85,1598l2944,1598e" filled="f" stroked="t" strokecolor="#231f20" strokeweight="0.57pt">
                <v:path arrowok="t"/>
              </v:shape>
            </v:group>
            <v:group id="_x0000_s1568" style="width:74;height:97;left:91;position:absolute;top:1594" coordorigin="91,1594" coordsize="74,97">
              <v:shape id="_x0000_s1569" style="width:74;height:97;left:91;position:absolute;top:1594" coordorigin="91,1594" coordsize="74,97" path="m164,1594l91,1691e" filled="f" stroked="t" strokecolor="#231f20" strokeweight="0.57pt">
                <v:path arrowok="t"/>
              </v:shape>
            </v:group>
            <v:group id="_x0000_s1570" style="width:74;height:97;left:1534;position:absolute;top:1594" coordorigin="1534,1594" coordsize="74,97">
              <v:shape id="_x0000_s1571" style="width:74;height:97;left:1534;position:absolute;top:1594" coordorigin="1534,1594" coordsize="74,97" path="m1608,1594l1534,1691e" filled="f" stroked="t" strokecolor="#231f20" strokeweight="0.57pt">
                <v:path arrowok="t"/>
              </v:shape>
            </v:group>
            <v:group id="_x0000_s1572" style="width:74;height:97;left:235;position:absolute;top:1594" coordorigin="235,1594" coordsize="74,97">
              <v:shape id="_x0000_s1573" style="width:74;height:97;left:235;position:absolute;top:1594" coordorigin="235,1594" coordsize="74,97" path="m308,1594l235,1691e" filled="f" stroked="t" strokecolor="#231f20" strokeweight="0.57pt">
                <v:path arrowok="t"/>
              </v:shape>
            </v:group>
            <v:group id="_x0000_s1574" style="width:74;height:97;left:1678;position:absolute;top:1594" coordorigin="1678,1594" coordsize="74,97">
              <v:shape id="_x0000_s1575" style="width:74;height:97;left:1678;position:absolute;top:1594" coordorigin="1678,1594" coordsize="74,97" path="m1752,1594l1678,1691e" filled="f" stroked="t" strokecolor="#231f20" strokeweight="0.57pt">
                <v:path arrowok="t"/>
              </v:shape>
            </v:group>
            <v:group id="_x0000_s1576" style="width:74;height:97;left:379;position:absolute;top:1594" coordorigin="379,1594" coordsize="74,97">
              <v:shape id="_x0000_s1577" style="width:74;height:97;left:379;position:absolute;top:1594" coordorigin="379,1594" coordsize="74,97" path="m453,1594l379,1691e" filled="f" stroked="t" strokecolor="#231f20" strokeweight="0.57pt">
                <v:path arrowok="t"/>
              </v:shape>
            </v:group>
            <v:group id="_x0000_s1578" style="width:74;height:97;left:1823;position:absolute;top:1594" coordorigin="1823,1594" coordsize="74,97">
              <v:shape id="_x0000_s1579" style="width:74;height:97;left:1823;position:absolute;top:1594" coordorigin="1823,1594" coordsize="74,97" path="m1896,1594l1823,1691e" filled="f" stroked="t" strokecolor="#231f20" strokeweight="0.57pt">
                <v:path arrowok="t"/>
              </v:shape>
            </v:group>
            <v:group id="_x0000_s1580" style="width:74;height:97;left:524;position:absolute;top:1594" coordorigin="524,1594" coordsize="74,97">
              <v:shape id="_x0000_s1581" style="width:74;height:97;left:524;position:absolute;top:1594" coordorigin="524,1594" coordsize="74,97" path="m597,1594l524,1691e" filled="f" stroked="t" strokecolor="#231f20" strokeweight="0.57pt">
                <v:path arrowok="t"/>
              </v:shape>
            </v:group>
            <v:group id="_x0000_s1582" style="width:74;height:97;left:1967;position:absolute;top:1594" coordorigin="1967,1594" coordsize="74,97">
              <v:shape id="_x0000_s1583" style="width:74;height:97;left:1967;position:absolute;top:1594" coordorigin="1967,1594" coordsize="74,97" path="m2041,1594l1967,1691e" filled="f" stroked="t" strokecolor="#231f20" strokeweight="0.57pt">
                <v:path arrowok="t"/>
              </v:shape>
            </v:group>
            <v:group id="_x0000_s1584" style="width:74;height:97;left:668;position:absolute;top:1594" coordorigin="668,1594" coordsize="74,97">
              <v:shape id="_x0000_s1585" style="width:74;height:97;left:668;position:absolute;top:1594" coordorigin="668,1594" coordsize="74,97" path="m741,1594l668,1691e" filled="f" stroked="t" strokecolor="#231f20" strokeweight="0.57pt">
                <v:path arrowok="t"/>
              </v:shape>
            </v:group>
            <v:group id="_x0000_s1586" style="width:74;height:97;left:2111;position:absolute;top:1594" coordorigin="2111,1594" coordsize="74,97">
              <v:shape id="_x0000_s1587" style="width:74;height:97;left:2111;position:absolute;top:1594" coordorigin="2111,1594" coordsize="74,97" path="m2185,1594l2111,1691e" filled="f" stroked="t" strokecolor="#231f20" strokeweight="0.57pt">
                <v:path arrowok="t"/>
              </v:shape>
            </v:group>
            <v:group id="_x0000_s1588" style="width:74;height:97;left:812;position:absolute;top:1594" coordorigin="812,1594" coordsize="74,97">
              <v:shape id="_x0000_s1589" style="width:74;height:97;left:812;position:absolute;top:1594" coordorigin="812,1594" coordsize="74,97" path="m886,1594l812,1691e" filled="f" stroked="t" strokecolor="#231f20" strokeweight="0.57pt">
                <v:path arrowok="t"/>
              </v:shape>
            </v:group>
            <v:group id="_x0000_s1590" style="width:74;height:97;left:2256;position:absolute;top:1594" coordorigin="2256,1594" coordsize="74,97">
              <v:shape id="_x0000_s1591" style="width:74;height:97;left:2256;position:absolute;top:1594" coordorigin="2256,1594" coordsize="74,97" path="m2329,1594l2256,1691e" filled="f" stroked="t" strokecolor="#231f20" strokeweight="0.57pt">
                <v:path arrowok="t"/>
              </v:shape>
            </v:group>
            <v:group id="_x0000_s1592" style="width:74;height:97;left:957;position:absolute;top:1594" coordorigin="957,1594" coordsize="74,97">
              <v:shape id="_x0000_s1593" style="width:74;height:97;left:957;position:absolute;top:1594" coordorigin="957,1594" coordsize="74,97" path="m1030,1594l957,1691e" filled="f" stroked="t" strokecolor="#231f20" strokeweight="0.57pt">
                <v:path arrowok="t"/>
              </v:shape>
            </v:group>
            <v:group id="_x0000_s1594" style="width:74;height:97;left:2400;position:absolute;top:1594" coordorigin="2400,1594" coordsize="74,97">
              <v:shape id="_x0000_s1595" style="width:74;height:97;left:2400;position:absolute;top:1594" coordorigin="2400,1594" coordsize="74,97" path="m2474,1594l2400,1691e" filled="f" stroked="t" strokecolor="#231f20" strokeweight="0.57pt">
                <v:path arrowok="t"/>
              </v:shape>
            </v:group>
            <v:group id="_x0000_s1596" style="width:74;height:97;left:1101;position:absolute;top:1594" coordorigin="1101,1594" coordsize="74,97">
              <v:shape id="_x0000_s1597" style="width:74;height:97;left:1101;position:absolute;top:1594" coordorigin="1101,1594" coordsize="74,97" path="m1174,1594l1101,1691e" filled="f" stroked="t" strokecolor="#231f20" strokeweight="0.57pt">
                <v:path arrowok="t"/>
              </v:shape>
            </v:group>
            <v:group id="_x0000_s1598" style="width:74;height:97;left:2545;position:absolute;top:1594" coordorigin="2545,1594" coordsize="74,97">
              <v:shape id="_x0000_s1599" style="width:74;height:97;left:2545;position:absolute;top:1594" coordorigin="2545,1594" coordsize="74,97" path="m2618,1594l2545,1691e" filled="f" stroked="t" strokecolor="#231f20" strokeweight="0.57pt">
                <v:path arrowok="t"/>
              </v:shape>
            </v:group>
            <v:group id="_x0000_s1600" style="width:74;height:97;left:1245;position:absolute;top:1594" coordorigin="1245,1594" coordsize="74,97">
              <v:shape id="_x0000_s1601" style="width:74;height:97;left:1245;position:absolute;top:1594" coordorigin="1245,1594" coordsize="74,97" path="m1319,1594l1245,1691e" filled="f" stroked="t" strokecolor="#231f20" strokeweight="0.57pt">
                <v:path arrowok="t"/>
              </v:shape>
            </v:group>
            <v:group id="_x0000_s1602" style="width:74;height:97;left:2689;position:absolute;top:1594" coordorigin="2689,1594" coordsize="74,97">
              <v:shape id="_x0000_s1603" style="width:74;height:97;left:2689;position:absolute;top:1594" coordorigin="2689,1594" coordsize="74,97" path="m2762,1594l2689,1691e" filled="f" stroked="t" strokecolor="#231f20" strokeweight="0.57pt">
                <v:path arrowok="t"/>
              </v:shape>
            </v:group>
            <v:group id="_x0000_s1604" style="width:74;height:97;left:1390;position:absolute;top:1594" coordorigin="1390,1594" coordsize="74,97">
              <v:shape id="_x0000_s1605" style="width:74;height:97;left:1390;position:absolute;top:1594" coordorigin="1390,1594" coordsize="74,97" path="m1463,1594l1390,1691e" filled="f" stroked="t" strokecolor="#231f20" strokeweight="0.57pt">
                <v:path arrowok="t"/>
              </v:shape>
            </v:group>
            <v:group id="_x0000_s1606" style="width:74;height:97;left:2833;position:absolute;top:1594" coordorigin="2833,1594" coordsize="74,97">
              <v:shape id="_x0000_s1607" style="width:74;height:97;left:2833;position:absolute;top:1594" coordorigin="2833,1594" coordsize="74,97" path="m2907,1594l2833,1691e" filled="f" stroked="t" strokecolor="#231f20" strokeweight="0.57pt">
                <v:path arrowok="t"/>
              </v:shape>
            </v:group>
            <v:group id="_x0000_s1608" style="width:2;height:623;left:694;position:absolute;top:1371" coordorigin="694,1371" coordsize="2,623">
              <v:shape id="_x0000_s1609" style="width:2;height:623;left:694;position:absolute;top:1371" coordorigin="694,1371" coordsize="0,623" path="m694,1371l694,1993e" filled="f" stroked="t" strokecolor="#231f20" strokeweight="0.57pt">
                <v:path arrowok="t"/>
              </v:shape>
            </v:group>
            <v:group id="_x0000_s1610" style="width:2;height:1101;left:1136;position:absolute;top:893" coordorigin="1136,893" coordsize="2,1101">
              <v:shape id="_x0000_s1611" style="width:2;height:1101;left:1136;position:absolute;top:893" coordorigin="1136,893" coordsize="0,1101" path="m1136,893l1136,1993e" filled="f" stroked="t" strokecolor="#231f20" strokeweight="0.57pt">
                <v:path arrowok="t"/>
              </v:shape>
            </v:group>
            <v:group id="_x0000_s1612" style="width:92;height:93;left:1084;position:absolute;top:834" coordorigin="1084,834" coordsize="92,93">
              <v:shape id="_x0000_s1613" style="width:92;height:93;left:1084;position:absolute;top:834" coordorigin="1084,834" coordsize="92,93" path="m1130,834l1112,837,1098,847,1088,862,1084,880,1088,898,1098,913,1112,923,1130,926,1148,923,1162,913,1172,898,1176,880,1172,862,1162,847,1148,837,1130,834xe" filled="t" fillcolor="#231f20" stroked="f">
                <v:fill type="solid"/>
                <v:path arrowok="t"/>
              </v:shape>
            </v:group>
            <v:group id="_x0000_s1614" style="width:92;height:93;left:1084;position:absolute;top:834" coordorigin="1084,834" coordsize="92,93">
              <v:shape id="_x0000_s1615" style="width:92;height:93;left:1084;position:absolute;top:834" coordorigin="1084,834" coordsize="92,93" path="m1130,834l1148,837,1162,847,1172,862,1176,880,1172,898,1162,913,1148,923,1130,926,1112,923,1098,913,1088,898,1084,880,1088,862,1098,847,1112,837,1130,834xe" filled="f" stroked="t" strokecolor="#231f20" strokeweight="0.28pt">
                <v:path arrowok="t"/>
              </v:shape>
            </v:group>
            <v:group id="_x0000_s1616" style="width:2;height:1483;left:2603;position:absolute;top:511" coordorigin="2603,511" coordsize="2,1483">
              <v:shape id="_x0000_s1617" style="width:2;height:1483;left:2603;position:absolute;top:511" coordorigin="2603,511" coordsize="0,1483" path="m2603,511l2603,1993e" filled="f" stroked="t" strokecolor="#231f20" strokeweight="0.57pt">
                <v:path arrowok="t"/>
              </v:shape>
            </v:group>
            <v:group id="_x0000_s1618" style="width:80;height:80;left:694;position:absolute;top:1805" coordorigin="694,1805" coordsize="80,80">
              <v:shape id="_x0000_s1619" style="width:80;height:80;left:694;position:absolute;top:1805" coordorigin="694,1805" coordsize="80,80" path="m773,1805l694,1844,773,1884,748,1860,739,1844,748,1828,773,1805xe" filled="t" fillcolor="#231f20" stroked="f">
                <v:fill type="solid"/>
                <v:path arrowok="t"/>
              </v:shape>
            </v:group>
            <v:group id="_x0000_s1620" style="width:80;height:80;left:1050;position:absolute;top:1805" coordorigin="1050,1805" coordsize="80,80">
              <v:shape id="_x0000_s1621" style="width:80;height:80;left:1050;position:absolute;top:1805" coordorigin="1050,1805" coordsize="80,80" path="m1050,1805l1076,1828,1084,1844,1076,1860,1050,1884,1130,1844,1050,1805xe" filled="t" fillcolor="#231f20" stroked="f">
                <v:fill type="solid"/>
                <v:path arrowok="t"/>
              </v:shape>
            </v:group>
            <v:group id="_x0000_s1622" style="width:368;height:2;left:728;position:absolute;top:1844" coordorigin="728,1844" coordsize="368,2">
              <v:shape id="_x0000_s1623" style="width:368;height:2;left:728;position:absolute;top:1844" coordorigin="728,1844" coordsize="368,0" path="m728,1844l1096,1844e" filled="f" stroked="t" strokecolor="#231f20" strokeweight="0.57pt">
                <v:path arrowok="t"/>
              </v:shape>
            </v:group>
            <v:group id="_x0000_s1624" style="width:80;height:80;left:2513;position:absolute;top:1805" coordorigin="2513,1805" coordsize="80,80">
              <v:shape id="_x0000_s1625" style="width:80;height:80;left:2513;position:absolute;top:1805" coordorigin="2513,1805" coordsize="80,80" path="m2513,1805l2539,1828,2547,1844,2539,1860,2513,1884,2592,1844,2513,1805xe" filled="t" fillcolor="#231f20" stroked="f">
                <v:fill type="solid"/>
                <v:path arrowok="t"/>
              </v:shape>
            </v:group>
            <v:group id="_x0000_s1626" style="width:485;height:2;left:2074;position:absolute;top:1844" coordorigin="2074,1844" coordsize="485,2">
              <v:shape id="_x0000_s1627" style="width:485;height:2;left:2074;position:absolute;top:1844" coordorigin="2074,1844" coordsize="485,0" path="m2074,1844l2558,1844e" filled="f" stroked="t" strokecolor="#231f20" strokeweight="0.57pt">
                <v:path arrowok="t"/>
              </v:shape>
            </v:group>
            <v:group id="_x0000_s1628" style="width:80;height:80;left:1137;position:absolute;top:1805" coordorigin="1137,1805" coordsize="80,80">
              <v:shape id="_x0000_s1629" style="width:80;height:80;left:1137;position:absolute;top:1805" coordorigin="1137,1805" coordsize="80,80" path="m1217,1805l1137,1844,1217,1884,1191,1860,1183,1844,1191,1828,1217,1805xe" filled="t" fillcolor="#231f20" stroked="f">
                <v:fill type="solid"/>
                <v:path arrowok="t"/>
              </v:shape>
            </v:group>
            <v:group id="_x0000_s1630" style="width:462;height:2;left:1171;position:absolute;top:1844" coordorigin="1171,1844" coordsize="462,2">
              <v:shape id="_x0000_s1631" style="width:462;height:2;left:1171;position:absolute;top:1844" coordorigin="1171,1844" coordsize="462,0" path="m1171,1844l1633,1844e" filled="f" stroked="t" strokecolor="#231f20" strokeweight="0.57pt">
                <v:path arrowok="t"/>
              </v:shape>
            </v:group>
            <v:group id="_x0000_s1632" style="width:80;height:80;left:1092;position:absolute;top:1511" coordorigin="1092,1511" coordsize="80,80">
              <v:shape id="_x0000_s1633" style="width:80;height:80;left:1092;position:absolute;top:1511" coordorigin="1092,1511" coordsize="80,80" path="m1092,1511l1131,1590,1154,1545,1131,1545,1115,1536,1092,1511xe" filled="t" fillcolor="#231f20" stroked="f">
                <v:fill type="solid"/>
                <v:path arrowok="t"/>
              </v:shape>
              <v:shape id="_x0000_s1634" style="width:80;height:80;left:1092;position:absolute;top:1511" coordorigin="1092,1511" coordsize="80,80" path="m1171,1511l1148,1536,1131,1545,1154,1545,1171,1511xe" filled="t" fillcolor="#231f20" stroked="f">
                <v:fill type="solid"/>
                <v:path arrowok="t"/>
              </v:shape>
            </v:group>
            <v:group id="_x0000_s1635" style="width:2;height:658;left:1131;position:absolute;top:899" coordorigin="1131,899" coordsize="2,658">
              <v:shape id="_x0000_s1636" style="width:2;height:658;left:1131;position:absolute;top:899" coordorigin="1131,899" coordsize="0,658" path="m1131,899l1131,1556e" filled="f" stroked="t" strokecolor="#231f20" strokeweight="0.57pt">
                <v:path arrowok="t"/>
              </v:shape>
              <v:shape id="_x0000_s1637" type="#_x0000_t202" style="width:107;height:176;left:1172;position:absolute;top:1438" filled="f" stroked="f">
                <v:textbox inset="0,0,0,0">
                  <w:txbxContent>
                    <w:p>
                      <w:pPr>
                        <w:spacing w:before="0" w:line="175" w:lineRule="exact"/>
                        <w:ind w:left="0" w:right="0" w:firstLine="0"/>
                        <w:jc w:val="left"/>
                        <w:rPr>
                          <w:rFonts w:ascii="Calibri" w:eastAsia="Calibri" w:hAnsi="Calibri" w:cs="Calibri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Calibri"/>
                          <w:i/>
                          <w:color w:val="231F20"/>
                          <w:w w:val="95"/>
                          <w:sz w:val="17"/>
                        </w:rPr>
                        <w:t>G</w:t>
                      </w:r>
                    </w:p>
                  </w:txbxContent>
                </v:textbox>
              </v:shape>
              <v:shape id="_x0000_s1638" type="#_x0000_t202" style="width:395;height:176;left:721;position:absolute;top:1923" filled="f" stroked="f">
                <v:textbox inset="0,0,0,0">
                  <w:txbxContent>
                    <w:p>
                      <w:pPr>
                        <w:spacing w:before="0" w:line="145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5"/>
                          <w:sz w:val="17"/>
                        </w:rPr>
                        <w:t>0.3</w:t>
                      </w:r>
                      <w:r>
                        <w:rPr>
                          <w:rFonts w:ascii="Arial Unicode MS"/>
                          <w:color w:val="231F20"/>
                          <w:spacing w:val="-12"/>
                          <w:w w:val="9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 Unicode MS"/>
                          <w:color w:val="231F20"/>
                          <w:w w:val="95"/>
                          <w:sz w:val="17"/>
                        </w:rPr>
                        <w:t>m</w:t>
                      </w:r>
                    </w:p>
                  </w:txbxContent>
                </v:textbox>
              </v:shape>
              <v:shape id="_x0000_s1639" type="#_x0000_t202" style="width:395;height:176;left:1634;position:absolute;top:1809" filled="f" stroked="f">
                <v:textbox inset="0,0,0,0">
                  <w:txbxContent>
                    <w:p>
                      <w:pPr>
                        <w:spacing w:before="0" w:line="145" w:lineRule="exact"/>
                        <w:ind w:left="0" w:right="0" w:firstLine="0"/>
                        <w:jc w:val="left"/>
                        <w:rPr>
                          <w:rFonts w:ascii="Arial Unicode MS" w:eastAsia="Arial Unicode MS" w:hAnsi="Arial Unicode MS" w:cs="Arial Unicode MS" w:hint="default"/>
                          <w:sz w:val="17"/>
                          <w:szCs w:val="17"/>
                        </w:rPr>
                      </w:pPr>
                      <w:r>
                        <w:rPr>
                          <w:rFonts w:ascii="Arial Unicode MS"/>
                          <w:color w:val="231F20"/>
                          <w:w w:val="95"/>
                          <w:sz w:val="17"/>
                        </w:rPr>
                        <w:t>1.2</w:t>
                      </w:r>
                      <w:r>
                        <w:rPr>
                          <w:rFonts w:ascii="Arial Unicode MS"/>
                          <w:color w:val="231F20"/>
                          <w:spacing w:val="-12"/>
                          <w:w w:val="9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 Unicode MS"/>
                          <w:color w:val="231F20"/>
                          <w:w w:val="95"/>
                          <w:sz w:val="17"/>
                        </w:rPr>
                        <w:t>m</w:t>
                      </w:r>
                    </w:p>
                  </w:txbxContent>
                </v:textbox>
              </v:shape>
            </v:group>
            <w10:wrap type="none"/>
          </v:group>
        </w:pict>
      </w:r>
    </w:p>
    <w:p>
      <w:pPr>
        <w:pStyle w:val="BodyText"/>
        <w:spacing w:before="33" w:line="240" w:lineRule="auto"/>
        <w:ind w:left="348" w:right="0"/>
        <w:jc w:val="left"/>
      </w:pPr>
      <w:r>
        <w:rPr>
          <w:color w:val="231F20"/>
          <w:spacing w:val="-5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5"/>
        </w:rPr>
        <w:t>1</w:t>
      </w:r>
      <w:r>
        <w:rPr>
          <w:color w:val="231F20"/>
          <w:spacing w:val="-5"/>
        </w:rPr>
        <w:t>）独轮车和货物受到的总重力是多少？</w:t>
      </w:r>
    </w:p>
    <w:p>
      <w:pPr>
        <w:pStyle w:val="BodyText"/>
        <w:spacing w:before="71" w:line="240" w:lineRule="auto"/>
        <w:ind w:left="348" w:right="0"/>
        <w:jc w:val="left"/>
      </w:pPr>
      <w:r>
        <w:rPr>
          <w:color w:val="231F20"/>
          <w:spacing w:val="-28"/>
          <w:w w:val="102"/>
        </w:rPr>
        <w:t>（</w:t>
      </w:r>
      <w:r>
        <w:rPr>
          <w:rFonts w:ascii="Arial Unicode MS" w:eastAsia="Arial Unicode MS" w:hAnsi="Arial Unicode MS" w:cs="Arial Unicode MS" w:hint="default"/>
          <w:color w:val="231F20"/>
          <w:spacing w:val="-30"/>
          <w:w w:val="92"/>
        </w:rPr>
        <w:t>2</w:t>
      </w:r>
      <w:r>
        <w:rPr>
          <w:color w:val="231F20"/>
          <w:spacing w:val="-69"/>
          <w:w w:val="102"/>
        </w:rPr>
        <w:t>）</w:t>
      </w:r>
      <w:r>
        <w:rPr>
          <w:color w:val="231F20"/>
          <w:spacing w:val="4"/>
          <w:w w:val="102"/>
        </w:rPr>
        <w:t>工人搬运货物时</w:t>
      </w:r>
      <w:r>
        <w:rPr>
          <w:color w:val="231F20"/>
          <w:spacing w:val="-101"/>
          <w:w w:val="102"/>
        </w:rPr>
        <w:t>，</w:t>
      </w:r>
      <w:r>
        <w:rPr>
          <w:color w:val="231F20"/>
          <w:spacing w:val="4"/>
          <w:w w:val="102"/>
        </w:rPr>
        <w:t>沿竖直方向抬起独轮车需要用的力是多</w:t>
      </w:r>
      <w:r>
        <w:rPr>
          <w:color w:val="231F20"/>
          <w:spacing w:val="3"/>
          <w:w w:val="102"/>
        </w:rPr>
        <w:t>少</w:t>
      </w:r>
      <w:r>
        <w:rPr>
          <w:color w:val="231F20"/>
          <w:w w:val="102"/>
        </w:rPr>
        <w:t>？</w:t>
      </w: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0" w:line="240" w:lineRule="auto"/>
        <w:ind w:right="0"/>
        <w:rPr>
          <w:rFonts w:ascii="Arial Unicode MS" w:eastAsia="Arial Unicode MS" w:hAnsi="Arial Unicode MS" w:cs="Arial Unicode MS" w:hint="default"/>
          <w:sz w:val="24"/>
          <w:szCs w:val="24"/>
        </w:rPr>
      </w:pPr>
    </w:p>
    <w:p>
      <w:pPr>
        <w:spacing w:before="12" w:line="240" w:lineRule="auto"/>
        <w:ind w:right="0"/>
        <w:rPr>
          <w:rFonts w:ascii="Arial Unicode MS" w:eastAsia="Arial Unicode MS" w:hAnsi="Arial Unicode MS" w:cs="Arial Unicode MS" w:hint="default"/>
          <w:sz w:val="27"/>
          <w:szCs w:val="27"/>
        </w:rPr>
      </w:pPr>
    </w:p>
    <w:p>
      <w:pPr>
        <w:pStyle w:val="BodyText"/>
        <w:tabs>
          <w:tab w:val="left" w:pos="2390"/>
        </w:tabs>
        <w:spacing w:line="240" w:lineRule="auto"/>
        <w:ind w:left="80" w:right="0"/>
        <w:jc w:val="center"/>
      </w:pPr>
      <w:r>
        <w:rPr>
          <w:color w:val="231F20"/>
          <w:spacing w:val="2"/>
        </w:rPr>
        <w:t>八年级物理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10"/>
        </w:rPr>
        <w:t>（沪粤版）</w:t>
        <w:tab/>
      </w:r>
      <w:r>
        <w:rPr>
          <w:color w:val="231F20"/>
        </w:rPr>
        <w:t>第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页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14"/>
        </w:rPr>
        <w:t>（共</w:t>
      </w:r>
      <w:r>
        <w:rPr>
          <w:color w:val="231F20"/>
          <w:spacing w:val="-23"/>
        </w:rPr>
        <w:t xml:space="preserve"> </w:t>
      </w:r>
      <w:r>
        <w:rPr>
          <w:rFonts w:ascii="Arial Unicode MS" w:eastAsia="Arial Unicode MS" w:hAnsi="Arial Unicode MS" w:cs="Arial Unicode MS" w:hint="default"/>
          <w:color w:val="231F20"/>
        </w:rPr>
        <w:t>8</w:t>
      </w:r>
      <w:r>
        <w:rPr>
          <w:rFonts w:ascii="Arial Unicode MS" w:eastAsia="Arial Unicode MS" w:hAnsi="Arial Unicode MS" w:cs="Arial Unicode MS" w:hint="default"/>
          <w:color w:val="231F20"/>
          <w:spacing w:val="-25"/>
        </w:rPr>
        <w:t xml:space="preserve"> </w:t>
      </w:r>
      <w:r>
        <w:rPr>
          <w:color w:val="231F20"/>
          <w:spacing w:val="-14"/>
        </w:rPr>
        <w:t>页）</w:t>
      </w:r>
    </w:p>
    <w:sectPr>
      <w:type w:val="continuous"/>
      <w:pgSz w:w="21320" w:h="15090" w:orient="landscape"/>
      <w:pgMar w:top="1160" w:right="2340" w:bottom="280" w:left="1480" w:header="708" w:footer="708"/>
      <w:cols w:num="2" w:space="708" w:equalWidth="0">
        <w:col w:w="8148" w:space="1207"/>
        <w:col w:w="8145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0"/>
    <w:family w:val="roman"/>
    <w:pitch w:val="variable"/>
  </w:font>
  <w:font w:name="Arial Unicode MS">
    <w:altName w:val="Arial Unicode MS"/>
    <w:charset w:val="86"/>
    <w:family w:val="swiss"/>
    <w:pitch w:val="variable"/>
  </w:font>
  <w:font w:name="Calibri">
    <w:altName w:val="Calibri"/>
    <w:charset w:val="0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514F5"/>
    <w:multiLevelType w:val="hybridMultilevel"/>
    <w:tmpl w:val="00000000"/>
    <w:lvl w:ilvl="0">
      <w:start w:val="3"/>
      <w:numFmt w:val="upperLetter"/>
      <w:lvlText w:val="%1."/>
      <w:lvlJc w:val="left"/>
      <w:pPr>
        <w:ind w:left="565" w:hanging="234"/>
        <w:jc w:val="left"/>
      </w:pPr>
      <w:rPr>
        <w:rFonts w:ascii="Arial Unicode MS" w:eastAsia="Arial Unicode MS" w:hAnsi="Arial Unicode MS" w:hint="default"/>
        <w:color w:val="231F20"/>
        <w:spacing w:val="0"/>
        <w:w w:val="86"/>
        <w:sz w:val="20"/>
        <w:szCs w:val="20"/>
      </w:rPr>
    </w:lvl>
    <w:lvl w:ilvl="1">
      <w:start w:val="1"/>
      <w:numFmt w:val="bullet"/>
      <w:lvlText w:val="•"/>
      <w:lvlJc w:val="left"/>
      <w:pPr>
        <w:ind w:left="3260" w:hanging="23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52" w:hanging="23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44" w:hanging="23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36" w:hanging="23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28" w:hanging="23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0" w:hanging="23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12" w:hanging="23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-295" w:hanging="234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rsids>
    <w:rsidRoot w:val="00000000"/>
  </w:rsids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0" w:line="24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421"/>
    </w:pPr>
    <w:rPr>
      <w:rFonts w:ascii="Arial Unicode MS" w:eastAsia="Arial Unicode MS" w:hAnsi="Arial Unicode MS"/>
      <w:sz w:val="20"/>
      <w:szCs w:val="20"/>
    </w:rPr>
  </w:style>
  <w:style w:type="paragraph" w:customStyle="1" w:styleId="Heading1">
    <w:name w:val="Heading 1"/>
    <w:basedOn w:val="Normal"/>
    <w:uiPriority w:val="1"/>
    <w:qFormat/>
    <w:pPr>
      <w:ind w:left="204"/>
      <w:outlineLvl w:val="1"/>
    </w:pPr>
    <w:rPr>
      <w:rFonts w:ascii="Arial Unicode MS" w:eastAsia="Arial Unicode MS" w:hAnsi="Arial Unicode MS"/>
      <w:sz w:val="31"/>
      <w:szCs w:val="31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image" Target="media/image14.png" /><Relationship Id="rId18" Type="http://schemas.openxmlformats.org/officeDocument/2006/relationships/image" Target="media/image15.png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png" /><Relationship Id="rId21" Type="http://schemas.openxmlformats.org/officeDocument/2006/relationships/image" Target="media/image18.png" /><Relationship Id="rId22" Type="http://schemas.openxmlformats.org/officeDocument/2006/relationships/image" Target="media/image19.png" /><Relationship Id="rId23" Type="http://schemas.openxmlformats.org/officeDocument/2006/relationships/image" Target="media/image20.png" /><Relationship Id="rId24" Type="http://schemas.openxmlformats.org/officeDocument/2006/relationships/image" Target="media/image21.png" /><Relationship Id="rId25" Type="http://schemas.openxmlformats.org/officeDocument/2006/relationships/image" Target="media/image22.png" /><Relationship Id="rId26" Type="http://schemas.openxmlformats.org/officeDocument/2006/relationships/image" Target="media/image23.png" /><Relationship Id="rId27" Type="http://schemas.openxmlformats.org/officeDocument/2006/relationships/image" Target="media/image24.png" /><Relationship Id="rId28" Type="http://schemas.openxmlformats.org/officeDocument/2006/relationships/image" Target="media/image25.png" /><Relationship Id="rId29" Type="http://schemas.openxmlformats.org/officeDocument/2006/relationships/image" Target="media/image26.png" /><Relationship Id="rId3" Type="http://schemas.openxmlformats.org/officeDocument/2006/relationships/fontTable" Target="fontTable.xml" /><Relationship Id="rId30" Type="http://schemas.openxmlformats.org/officeDocument/2006/relationships/image" Target="media/image27.png" /><Relationship Id="rId31" Type="http://schemas.openxmlformats.org/officeDocument/2006/relationships/image" Target="media/image28.png" /><Relationship Id="rId32" Type="http://schemas.openxmlformats.org/officeDocument/2006/relationships/image" Target="media/image29.png" /><Relationship Id="rId33" Type="http://schemas.openxmlformats.org/officeDocument/2006/relationships/image" Target="media/image30.png" /><Relationship Id="rId34" Type="http://schemas.openxmlformats.org/officeDocument/2006/relationships/image" Target="media/image31.png" /><Relationship Id="rId35" Type="http://schemas.openxmlformats.org/officeDocument/2006/relationships/image" Target="media/image32.png" /><Relationship Id="rId36" Type="http://schemas.openxmlformats.org/officeDocument/2006/relationships/image" Target="media/image33.png" /><Relationship Id="rId37" Type="http://schemas.openxmlformats.org/officeDocument/2006/relationships/image" Target="media/image34.png" /><Relationship Id="rId38" Type="http://schemas.openxmlformats.org/officeDocument/2006/relationships/theme" Target="theme/theme1.xml" /><Relationship Id="rId39" Type="http://schemas.openxmlformats.org/officeDocument/2006/relationships/numbering" Target="numbering.xml" /><Relationship Id="rId4" Type="http://schemas.openxmlformats.org/officeDocument/2006/relationships/image" Target="media/image1.png" /><Relationship Id="rId40" Type="http://schemas.openxmlformats.org/officeDocument/2006/relationships/styles" Target="styles.xml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2019-2020学年第二学期八年级阶段一物理（沪粤版）质量评估试题</dc:title>
  <dc:subject>2019-2020学年第一学期八年级阶段四物理质量评估（人教版）试题</dc:subject>
  <dc:creator>Microsoft Administrator</dc:creator>
  <cp:revision>0</cp:revision>
  <dcterms:created xsi:type="dcterms:W3CDTF">2020-03-21T16:46:02Z</dcterms:created>
  <dcterms:modified xsi:type="dcterms:W3CDTF">2020-03-21T16:46:02Z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2020-03-13T00:00:00Z</vt:filetime>
  </property>
  <property fmtid="{D5CDD505-2E9C-101B-9397-08002B2CF9AE}" pid="3" name="Creator">
    <vt:lpwstr>方正飞翔7.1 专业版</vt:lpwstr>
  </property>
  <property fmtid="{D5CDD505-2E9C-101B-9397-08002B2CF9AE}" pid="4" name="LastSaved">
    <vt:filetime>2020-03-21T00:00:00Z</vt:filetime>
  </property>
</Properties>
</file>