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46" o:spt="75" alt="1" type="#_x0000_t75" style="height:541.6pt;width:389.3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5" o:spt="75" alt="2" type="#_x0000_t75" style="height:549.85pt;width:394.55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4" o:spt="75" alt="3" type="#_x0000_t75" style="height:549.85pt;width:408.8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3" o:spt="75" alt="4" type="#_x0000_t75" style="height:552.85pt;width:396.8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2" o:spt="75" alt="5" type="#_x0000_t75" style="height:552.1pt;width:404.3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1" o:spt="75" alt="6" type="#_x0000_t75" style="height:528.8pt;width:415.55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0" o:spt="75" alt="7" type="#_x0000_t75" style="height:528.05pt;width:400.55pt;" filled="f" o:preferrelative="t" stroked="f" coordsize="21600,21600">
            <v:path/>
            <v:fill on="f" focussize="0,0"/>
            <v:stroke on="f"/>
            <v:imagedata r:id="rId10" o:title="7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9" o:spt="75" alt="8" type="#_x0000_t75" style="height:510.8pt;width:390.05pt;" filled="f" o:preferrelative="t" stroked="f" coordsize="21600,21600">
            <v:path/>
            <v:fill on="f" focussize="0,0"/>
            <v:stroke on="f"/>
            <v:imagedata r:id="rId11" o:title="8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8" o:spt="75" alt="答1" type="#_x0000_t75" style="height:538.6pt;width:422.3pt;" filled="f" o:preferrelative="t" stroked="f" coordsize="21600,21600">
            <v:path/>
            <v:fill on="f" focussize="0,0"/>
            <v:stroke on="f"/>
            <v:imagedata r:id="rId12" o:title="答1"/>
            <o:lock v:ext="edit" aspectratio="t"/>
            <w10:wrap type="none"/>
            <w10:anchorlock/>
          </v:shape>
        </w:pict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AAE630A"/>
    <w:rsid w:val="0021795F"/>
    <w:rsid w:val="00392DA4"/>
    <w:rsid w:val="005D5FD1"/>
    <w:rsid w:val="00816993"/>
    <w:rsid w:val="008D56F3"/>
    <w:rsid w:val="00F7193E"/>
    <w:rsid w:val="2AAE630A"/>
    <w:rsid w:val="7B15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10</Pages>
  <Words>2</Words>
  <Characters>18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2020-01-09T07:36:00Z</dcterms:created>
  <dc:creator>Administrator</dc:creator>
  <cp:lastModifiedBy>Administrator</cp:lastModifiedBy>
  <dcterms:modified xsi:type="dcterms:W3CDTF">2020-06-18T02:41:45Z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