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ind w:firstLine="420" w:firstLineChars="200"/>
        <w:rPr>
          <w:rFonts w:hint="eastAsia" w:ascii="宋体" w:eastAsia="宋体"/>
          <w:color w:val="FF0000"/>
          <w:lang w:eastAsia="zh-CN"/>
        </w:rPr>
      </w:pPr>
      <w:r>
        <w:rPr>
          <w:rFonts w:hint="eastAsia" w:ascii="宋体" w:eastAsia="宋体"/>
          <w:color w:val="FF0000"/>
          <w:lang w:eastAsia="zh-CN"/>
        </w:rPr>
        <w:pict>
          <v:shape id="_x0000_i1057" o:spt="75" alt="1" type="#_x0000_t75" style="height:576.1pt;width:445.55pt;" filled="f" o:preferrelative="t" stroked="f" coordsize="21600,21600">
            <v:path/>
            <v:fill on="f" focussize="0,0"/>
            <v:stroke on="f"/>
            <v:imagedata r:id="rId8" o:title="1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6" o:spt="75" alt="2" type="#_x0000_t75" style="height:575.35pt;width:427.55pt;" filled="f" o:preferrelative="t" stroked="f" coordsize="21600,21600">
            <v:path/>
            <v:fill on="f" focussize="0,0"/>
            <v:stroke on="f"/>
            <v:imagedata r:id="rId9" o:title="2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5" o:spt="75" alt="3" type="#_x0000_t75" style="height:576.1pt;width:437.3pt;" filled="f" o:preferrelative="t" stroked="f" coordsize="21600,21600">
            <v:path/>
            <v:fill on="f" focussize="0,0"/>
            <v:stroke on="f"/>
            <v:imagedata r:id="rId10" o:title="3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4" o:spt="75" alt="4" type="#_x0000_t75" style="height:575.35pt;width:417.8pt;" filled="f" o:preferrelative="t" stroked="f" coordsize="21600,21600">
            <v:path/>
            <v:fill on="f" focussize="0,0"/>
            <v:stroke on="f"/>
            <v:imagedata r:id="rId11" o:title="4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3" o:spt="75" alt="5" type="#_x0000_t75" style="height:576.1pt;width:421.55pt;" filled="f" o:preferrelative="t" stroked="f" coordsize="21600,21600">
            <v:path/>
            <v:fill on="f" focussize="0,0"/>
            <v:stroke on="f"/>
            <v:imagedata r:id="rId12" o:title="5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2" o:spt="75" alt="6" type="#_x0000_t75" style="height:573.85pt;width:443.3pt;" filled="f" o:preferrelative="t" stroked="f" coordsize="21600,21600">
            <v:path/>
            <v:fill on="f" focussize="0,0"/>
            <v:stroke on="f"/>
            <v:imagedata r:id="rId13" o:title="6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1" o:spt="75" alt="7" type="#_x0000_t75" style="height:545.35pt;width:439.55pt;" filled="f" o:preferrelative="t" stroked="f" coordsize="21600,21600">
            <v:path/>
            <v:fill on="f" focussize="0,0"/>
            <v:stroke on="f"/>
            <v:imagedata r:id="rId14" o:title="7"/>
            <o:lock v:ext="edit" aspectratio="t"/>
            <w10:wrap type="none"/>
            <w10:anchorlock/>
          </v:shape>
        </w:pict>
      </w:r>
      <w:r>
        <w:rPr>
          <w:rFonts w:hint="eastAsia" w:ascii="宋体" w:eastAsia="宋体"/>
          <w:color w:val="FF0000"/>
          <w:lang w:eastAsia="zh-CN"/>
        </w:rPr>
        <w:pict>
          <v:shape id="_x0000_i1050" o:spt="75" alt="答1" type="#_x0000_t75" style="height:570.85pt;width:439.55pt;" filled="f" o:preferrelative="t" stroked="f" coordsize="21600,21600">
            <v:path/>
            <v:fill on="f" focussize="0,0"/>
            <v:stroke on="f"/>
            <v:imagedata r:id="rId15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宋体" w:eastAsia="宋体"/>
          <w:color w:val="FF0000"/>
          <w:lang w:eastAsia="zh-CN"/>
        </w:rPr>
        <w:pict>
          <v:shape id="_x0000_i1049" o:spt="75" alt="答2" type="#_x0000_t75" style="height:382.55pt;width:433.55pt;" filled="f" o:preferrelative="t" stroked="f" coordsize="21600,21600">
            <v:path/>
            <v:fill on="f" focussize="0,0"/>
            <v:stroke on="f"/>
            <v:imagedata r:id="rId16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1A0"/>
    <w:rsid w:val="0001778B"/>
    <w:rsid w:val="00031DFE"/>
    <w:rsid w:val="000D42A8"/>
    <w:rsid w:val="000E668F"/>
    <w:rsid w:val="001917DF"/>
    <w:rsid w:val="00192454"/>
    <w:rsid w:val="001F7C5E"/>
    <w:rsid w:val="002154C0"/>
    <w:rsid w:val="00221F23"/>
    <w:rsid w:val="002266E2"/>
    <w:rsid w:val="00444F20"/>
    <w:rsid w:val="0054290B"/>
    <w:rsid w:val="00547E63"/>
    <w:rsid w:val="00595562"/>
    <w:rsid w:val="005C0611"/>
    <w:rsid w:val="006033AF"/>
    <w:rsid w:val="00611AB2"/>
    <w:rsid w:val="00672EAF"/>
    <w:rsid w:val="00732AEB"/>
    <w:rsid w:val="00736B27"/>
    <w:rsid w:val="00746412"/>
    <w:rsid w:val="007B2F6D"/>
    <w:rsid w:val="007D4362"/>
    <w:rsid w:val="007F1310"/>
    <w:rsid w:val="00843070"/>
    <w:rsid w:val="00AE74BD"/>
    <w:rsid w:val="00B30780"/>
    <w:rsid w:val="00C50201"/>
    <w:rsid w:val="00CE6AF9"/>
    <w:rsid w:val="00DC0654"/>
    <w:rsid w:val="00E92E8A"/>
    <w:rsid w:val="00EB487C"/>
    <w:rsid w:val="00F56D47"/>
    <w:rsid w:val="00F57FCF"/>
    <w:rsid w:val="00FB21A0"/>
    <w:rsid w:val="00FE2FC5"/>
    <w:rsid w:val="38960867"/>
    <w:rsid w:val="68B3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sz w:val="18"/>
      <w:szCs w:val="18"/>
    </w:rPr>
  </w:style>
  <w:style w:type="paragraph" w:styleId="6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sz w:val="18"/>
      <w:szCs w:val="18"/>
    </w:rPr>
  </w:style>
  <w:style w:type="character" w:customStyle="1" w:styleId="9">
    <w:name w:val="Heading 3 Char"/>
    <w:basedOn w:val="7"/>
    <w:link w:val="2"/>
    <w:qFormat/>
    <w:locked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Plain Text Char"/>
    <w:basedOn w:val="7"/>
    <w:link w:val="3"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1">
    <w:name w:val="Balloon Text Char"/>
    <w:basedOn w:val="7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Footer Char"/>
    <w:basedOn w:val="7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3">
    <w:name w:val="Header Char"/>
    <w:basedOn w:val="7"/>
    <w:link w:val="6"/>
    <w:qFormat/>
    <w:locked/>
    <w:uiPriority w:val="99"/>
    <w:rPr>
      <w:rFonts w:cs="Times New Roman"/>
      <w:sz w:val="18"/>
      <w:szCs w:val="18"/>
    </w:rPr>
  </w:style>
  <w:style w:type="paragraph" w:styleId="14">
    <w:name w:val="No Spacing"/>
    <w:link w:val="15"/>
    <w:qFormat/>
    <w:uiPriority w:val="99"/>
    <w:rPr>
      <w:rFonts w:ascii="Calibri" w:hAnsi="Calibri" w:eastAsia="宋体" w:cs="Arial"/>
      <w:kern w:val="0"/>
      <w:sz w:val="22"/>
      <w:szCs w:val="22"/>
      <w:lang w:val="en-US" w:eastAsia="zh-CN" w:bidi="ar-SA"/>
    </w:rPr>
  </w:style>
  <w:style w:type="character" w:customStyle="1" w:styleId="15">
    <w:name w:val="No Spacing Char"/>
    <w:basedOn w:val="7"/>
    <w:link w:val="14"/>
    <w:locked/>
    <w:uiPriority w:val="99"/>
    <w:rPr>
      <w:rFonts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9</Pages>
  <Words>750</Words>
  <Characters>4280</Characters>
  <Lines>0</Lines>
  <Paragraphs>0</Paragraphs>
  <TotalTime>88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2020-01-05T15:37:00Z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2020-06-24T02:33:32Z</dcterms:modified>
  <dc:subject>八年级物理试题.docx</dc:subject>
  <dc:title>八年级物理试题.docx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