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10528300</wp:posOffset>
            </wp:positionH>
            <wp:positionV relativeFrom="topMargin">
              <wp:posOffset>11125200</wp:posOffset>
            </wp:positionV>
            <wp:extent cx="279400" cy="342900"/>
            <wp:effectExtent l="0" t="0" r="635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宋体"/>
          <w:lang w:eastAsia="zh-CN"/>
        </w:rPr>
        <w:pict>
          <v:shape id="_x0000_i1048" o:spt="75" alt="1" type="#_x0000_t75" style="height:558.1pt;width:385.55pt;" filled="f" o:preferrelative="t" stroked="f" coordsize="21600,21600">
            <v:path/>
            <v:fill on="f" focussize="0,0"/>
            <v:stroke on="f"/>
            <v:imagedata r:id="rId9" o:title="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47" o:spt="75" alt="2" type="#_x0000_t75" style="height:557.35pt;width:396.8pt;" filled="f" o:preferrelative="t" stroked="f" coordsize="21600,21600">
            <v:path/>
            <v:fill on="f" focussize="0,0"/>
            <v:stroke on="f"/>
            <v:imagedata r:id="rId10" o:title="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46" o:spt="75" alt="3" type="#_x0000_t75" style="height:553.6pt;width:389.3pt;" filled="f" o:preferrelative="t" stroked="f" coordsize="21600,21600">
            <v:path/>
            <v:fill on="f" focussize="0,0"/>
            <v:stroke on="f"/>
            <v:imagedata r:id="rId11" o:title="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45" o:spt="75" alt="4" type="#_x0000_t75" style="height:566.35pt;width:397.55pt;" filled="f" o:preferrelative="t" stroked="f" coordsize="21600,21600">
            <v:path/>
            <v:fill on="f" focussize="0,0"/>
            <v:stroke on="f"/>
            <v:imagedata r:id="rId12" o:title="4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44" o:spt="75" alt="5" type="#_x0000_t75" style="height:566.35pt;width:400.55pt;" filled="f" o:preferrelative="t" stroked="f" coordsize="21600,21600">
            <v:path/>
            <v:fill on="f" focussize="0,0"/>
            <v:stroke on="f"/>
            <v:imagedata r:id="rId13" o:title="5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43" o:spt="75" alt="6" type="#_x0000_t75" style="height:552.1pt;width:396.05pt;" filled="f" o:preferrelative="t" stroked="f" coordsize="21600,21600">
            <v:path/>
            <v:fill on="f" focussize="0,0"/>
            <v:stroke on="f"/>
            <v:imagedata r:id="rId14" o:title="6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42" o:spt="75" alt="答案1" type="#_x0000_t75" style="height:554.35pt;width:378.8pt;" filled="f" o:preferrelative="t" stroked="f" coordsize="21600,21600">
            <v:path/>
            <v:fill on="f" focussize="0,0"/>
            <v:stroke on="f"/>
            <v:imagedata r:id="rId15" o:title="答案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41" o:spt="75" alt="答案2" type="#_x0000_t75" style="height:550.6pt;width:371.3pt;" filled="f" o:preferrelative="t" stroked="f" coordsize="21600,21600">
            <v:path/>
            <v:fill on="f" focussize="0,0"/>
            <v:stroke on="f"/>
            <v:imagedata r:id="rId16" o:title="答案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40" o:spt="75" alt="答案3" type="#_x0000_t75" style="height:552.85pt;width:381.8pt;" filled="f" o:preferrelative="t" stroked="f" coordsize="21600,21600">
            <v:path/>
            <v:fill on="f" focussize="0,0"/>
            <v:stroke on="f"/>
            <v:imagedata r:id="rId17" o:title="答案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9" o:spt="75" alt="答案4" type="#_x0000_t75" style="height:546.85pt;width:377.3pt;" filled="f" o:preferrelative="t" stroked="f" coordsize="21600,21600">
            <v:path/>
            <v:fill on="f" focussize="0,0"/>
            <v:stroke on="f"/>
            <v:imagedata r:id="rId18" o:title="答案4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/>
          <w:lang w:eastAsia="zh-CN"/>
        </w:rPr>
        <w:pict>
          <v:shape id="_x0000_i1038" o:spt="75" alt="答案5" type="#_x0000_t75" style="height:555.85pt;width:380.3pt;" filled="f" o:preferrelative="t" stroked="f" coordsize="21600,21600">
            <v:path/>
            <v:fill on="f" focussize="0,0"/>
            <v:stroke on="f"/>
            <v:imagedata r:id="rId19" o:title="答案5"/>
            <o:lock v:ext="edit" aspectratio="t"/>
            <w10:wrap type="none"/>
            <w10:anchorlock/>
          </v:shape>
        </w:pict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7C01"/>
    <w:rsid w:val="003336A3"/>
    <w:rsid w:val="004078BB"/>
    <w:rsid w:val="00551363"/>
    <w:rsid w:val="00841023"/>
    <w:rsid w:val="008D1854"/>
    <w:rsid w:val="00940D3D"/>
    <w:rsid w:val="00947C01"/>
    <w:rsid w:val="009F39C5"/>
    <w:rsid w:val="00BA49BF"/>
    <w:rsid w:val="00C40743"/>
    <w:rsid w:val="00E1370F"/>
    <w:rsid w:val="00E2779D"/>
    <w:rsid w:val="2C104AB8"/>
    <w:rsid w:val="443D5906"/>
    <w:rsid w:val="527B3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Footer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2.jpeg"/><Relationship Id="rId18" Type="http://schemas.openxmlformats.org/officeDocument/2006/relationships/image" Target="media/image11.jpeg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7</Pages>
  <Words>9</Words>
  <Characters>10</Characters>
  <Lines>0</Lines>
  <Paragraphs>0</Paragraphs>
  <TotalTime>13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2020-01-18T13:12:00Z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2020-06-30T13:17:58Z</dcterms:modified>
  <dc:subject>重庆市九龙坡区2020届九年级上学期期末教育质量监测数学试题（图片版）.docx</dc:subject>
  <dc:title>重庆市九龙坡区2020届九年级上学期期末教育质量监测数学试题（图片版）.docx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