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atLeast"/>
        <w:ind w:left="926" w:leftChars="441"/>
        <w:rPr>
          <w:rFonts w:hint="eastAsia" w:ascii="Times New Roman" w:hAnsi="宋体" w:eastAsia="宋体"/>
          <w:b/>
          <w:szCs w:val="21"/>
          <w:lang w:eastAsia="zh-CN"/>
        </w:rPr>
      </w:pPr>
      <w:r>
        <w:rPr>
          <w:rFonts w:hint="eastAsia" w:ascii="Times New Roman" w:hAnsi="宋体" w:eastAsia="宋体"/>
          <w:b/>
          <w:szCs w:val="21"/>
          <w:lang w:eastAsia="zh-CN"/>
        </w:rPr>
        <w:pict>
          <v:shape id="_x0000_i1068" o:spt="75" alt="1" type="#_x0000_t75" style="height:507.8pt;width:375.8pt;" filled="f" o:preferrelative="t" stroked="f" coordsize="21600,21600">
            <v:path/>
            <v:fill on="f" focussize="0,0"/>
            <v:stroke on="f"/>
            <v:imagedata r:id="rId8" o:title="1"/>
            <o:lock v:ext="edit" aspectratio="t"/>
            <w10:wrap type="none"/>
            <w10:anchorlock/>
          </v:shape>
        </w:pict>
      </w:r>
      <w:r>
        <w:rPr>
          <w:rFonts w:hint="eastAsia" w:ascii="Times New Roman" w:hAnsi="宋体" w:eastAsia="宋体"/>
          <w:b/>
          <w:szCs w:val="21"/>
          <w:lang w:eastAsia="zh-CN"/>
        </w:rPr>
        <w:pict>
          <v:shape id="_x0000_i1067" o:spt="75" alt="2" type="#_x0000_t75" style="height:500.3pt;width:393.05pt;" filled="f" o:preferrelative="t" stroked="f" coordsize="21600,21600">
            <v:path/>
            <v:fill on="f" focussize="0,0"/>
            <v:stroke on="f"/>
            <v:imagedata r:id="rId9" o:title="2"/>
            <o:lock v:ext="edit" aspectratio="t"/>
            <w10:wrap type="none"/>
            <w10:anchorlock/>
          </v:shape>
        </w:pict>
      </w:r>
      <w:r>
        <w:rPr>
          <w:rFonts w:hint="eastAsia" w:ascii="Times New Roman" w:hAnsi="宋体" w:eastAsia="宋体"/>
          <w:b/>
          <w:szCs w:val="21"/>
          <w:lang w:eastAsia="zh-CN"/>
        </w:rPr>
        <w:pict>
          <v:shape id="_x0000_i1066" o:spt="75" alt="3" type="#_x0000_t75" style="height:518.3pt;width:383.3pt;" filled="f" o:preferrelative="t" stroked="f" coordsize="21600,21600">
            <v:path/>
            <v:fill on="f" focussize="0,0"/>
            <v:stroke on="f"/>
            <v:imagedata r:id="rId10" o:title="3"/>
            <o:lock v:ext="edit" aspectratio="t"/>
            <w10:wrap type="none"/>
            <w10:anchorlock/>
          </v:shape>
        </w:pict>
      </w:r>
      <w:r>
        <w:rPr>
          <w:rFonts w:hint="eastAsia" w:ascii="Times New Roman" w:hAnsi="宋体" w:eastAsia="宋体"/>
          <w:b/>
          <w:szCs w:val="21"/>
          <w:lang w:eastAsia="zh-CN"/>
        </w:rPr>
        <w:pict>
          <v:shape id="_x0000_i1065" o:spt="75" alt="4" type="#_x0000_t75" style="height:521.3pt;width:363.05pt;" filled="f" o:preferrelative="t" stroked="f" coordsize="21600,21600">
            <v:path/>
            <v:fill on="f" focussize="0,0"/>
            <v:stroke on="f"/>
            <v:imagedata r:id="rId11" o:title="4"/>
            <o:lock v:ext="edit" aspectratio="t"/>
            <w10:wrap type="none"/>
            <w10:anchorlock/>
          </v:shape>
        </w:pict>
      </w:r>
      <w:r>
        <w:rPr>
          <w:rFonts w:hint="eastAsia" w:ascii="Times New Roman" w:hAnsi="宋体" w:eastAsia="宋体"/>
          <w:b/>
          <w:szCs w:val="21"/>
          <w:lang w:eastAsia="zh-CN"/>
        </w:rPr>
        <w:pict>
          <v:shape id="_x0000_i1064" o:spt="75" alt="5" type="#_x0000_t75" style="height:537.85pt;width:369.05pt;" filled="f" o:preferrelative="t" stroked="f" coordsize="21600,21600">
            <v:path/>
            <v:fill on="f" focussize="0,0"/>
            <v:stroke on="f"/>
            <v:imagedata r:id="rId12" o:title="5"/>
            <o:lock v:ext="edit" aspectratio="t"/>
            <w10:wrap type="none"/>
            <w10:anchorlock/>
          </v:shape>
        </w:pict>
      </w:r>
      <w:r>
        <w:rPr>
          <w:rFonts w:hint="eastAsia" w:ascii="Times New Roman" w:hAnsi="宋体" w:eastAsia="宋体"/>
          <w:b/>
          <w:szCs w:val="21"/>
          <w:lang w:eastAsia="zh-CN"/>
        </w:rPr>
        <w:pict>
          <v:shape id="_x0000_i1063" o:spt="75" alt="6" type="#_x0000_t75" style="height:523.55pt;width:366.8pt;" filled="f" o:preferrelative="t" stroked="f" coordsize="21600,21600">
            <v:path/>
            <v:fill on="f" focussize="0,0"/>
            <v:stroke on="f"/>
            <v:imagedata r:id="rId13" o:title="6"/>
            <o:lock v:ext="edit" aspectratio="t"/>
            <w10:wrap type="none"/>
            <w10:anchorlock/>
          </v:shape>
        </w:pict>
      </w:r>
      <w:r>
        <w:rPr>
          <w:rFonts w:hint="eastAsia" w:ascii="Times New Roman" w:hAnsi="宋体" w:eastAsia="宋体"/>
          <w:b/>
          <w:szCs w:val="21"/>
          <w:lang w:eastAsia="zh-CN"/>
        </w:rPr>
        <w:pict>
          <v:shape id="_x0000_i1062" o:spt="75" alt="7" type="#_x0000_t75" style="height:389.3pt;width:387.05pt;" filled="f" o:preferrelative="t" stroked="f" coordsize="21600,21600">
            <v:path/>
            <v:fill on="f" focussize="0,0"/>
            <v:stroke on="f"/>
            <v:imagedata r:id="rId14" o:title="7"/>
            <o:lock v:ext="edit" aspectratio="t"/>
            <w10:wrap type="none"/>
            <w10:anchorlock/>
          </v:shape>
        </w:pict>
      </w:r>
      <w:r>
        <w:rPr>
          <w:rFonts w:hint="eastAsia" w:ascii="Times New Roman" w:hAnsi="宋体" w:eastAsia="宋体"/>
          <w:b/>
          <w:szCs w:val="21"/>
          <w:lang w:eastAsia="zh-CN"/>
        </w:rPr>
        <w:pict>
          <v:shape id="_x0000_i1061" o:spt="75" alt="8" type="#_x0000_t75" style="height:482.3pt;width:361.55pt;" filled="f" o:preferrelative="t" stroked="f" coordsize="21600,21600">
            <v:path/>
            <v:fill on="f" focussize="0,0"/>
            <v:stroke on="f"/>
            <v:imagedata r:id="rId15" o:title="8"/>
            <o:lock v:ext="edit" aspectratio="t"/>
            <w10:wrap type="none"/>
            <w10:anchorlock/>
          </v:shape>
        </w:pict>
      </w:r>
      <w:r>
        <w:rPr>
          <w:rFonts w:hint="eastAsia" w:ascii="Times New Roman" w:hAnsi="宋体" w:eastAsia="宋体"/>
          <w:b/>
          <w:szCs w:val="21"/>
          <w:lang w:eastAsia="zh-CN"/>
        </w:rPr>
        <w:pict>
          <v:shape id="_x0000_i1060" o:spt="75" alt="答1" type="#_x0000_t75" style="height:526.55pt;width:393.8pt;" filled="f" o:preferrelative="t" stroked="f" coordsize="21600,21600">
            <v:path/>
            <v:fill on="f" focussize="0,0"/>
            <v:stroke on="f"/>
            <v:imagedata r:id="rId16" o:title="答1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ascii="Times New Roman" w:hAnsi="宋体" w:eastAsia="宋体"/>
          <w:b/>
          <w:szCs w:val="21"/>
          <w:lang w:eastAsia="zh-CN"/>
        </w:rPr>
        <w:pict>
          <v:shape id="_x0000_i1059" o:spt="75" alt="答2" type="#_x0000_t75" style="height:554.35pt;width:399.05pt;" filled="f" o:preferrelative="t" stroked="f" coordsize="21600,21600">
            <v:path/>
            <v:fill on="f" focussize="0,0"/>
            <v:stroke on="f"/>
            <v:imagedata r:id="rId17" o:title="答2"/>
            <o:lock v:ext="edit" aspectratio="t"/>
            <w10:wrap type="none"/>
            <w10:anchorlock/>
          </v:shape>
        </w:pict>
      </w:r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0433" w:h="14742"/>
      <w:pgMar w:top="1304" w:right="964" w:bottom="1304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2A95"/>
    <w:rsid w:val="000003F1"/>
    <w:rsid w:val="00007665"/>
    <w:rsid w:val="00007E66"/>
    <w:rsid w:val="0001216E"/>
    <w:rsid w:val="000129C5"/>
    <w:rsid w:val="0002410E"/>
    <w:rsid w:val="000244C2"/>
    <w:rsid w:val="00024609"/>
    <w:rsid w:val="00024967"/>
    <w:rsid w:val="00025FF3"/>
    <w:rsid w:val="0002633A"/>
    <w:rsid w:val="00026629"/>
    <w:rsid w:val="00027A9C"/>
    <w:rsid w:val="00031A77"/>
    <w:rsid w:val="00033E4E"/>
    <w:rsid w:val="00033FF0"/>
    <w:rsid w:val="000350C0"/>
    <w:rsid w:val="000378AB"/>
    <w:rsid w:val="000429BA"/>
    <w:rsid w:val="00044B76"/>
    <w:rsid w:val="00046110"/>
    <w:rsid w:val="00047EA9"/>
    <w:rsid w:val="00052D9D"/>
    <w:rsid w:val="000530FF"/>
    <w:rsid w:val="000607EB"/>
    <w:rsid w:val="0006340A"/>
    <w:rsid w:val="000666E7"/>
    <w:rsid w:val="0007237E"/>
    <w:rsid w:val="00073230"/>
    <w:rsid w:val="00077C32"/>
    <w:rsid w:val="000834D9"/>
    <w:rsid w:val="00095396"/>
    <w:rsid w:val="000A6379"/>
    <w:rsid w:val="000B0338"/>
    <w:rsid w:val="000B08E0"/>
    <w:rsid w:val="000B37C6"/>
    <w:rsid w:val="000B3AC7"/>
    <w:rsid w:val="000C044A"/>
    <w:rsid w:val="000C1718"/>
    <w:rsid w:val="000C1B5E"/>
    <w:rsid w:val="000C3C9B"/>
    <w:rsid w:val="000C5FFC"/>
    <w:rsid w:val="000D1100"/>
    <w:rsid w:val="000D2A12"/>
    <w:rsid w:val="000D3052"/>
    <w:rsid w:val="000D31A8"/>
    <w:rsid w:val="000E2C66"/>
    <w:rsid w:val="000E30B1"/>
    <w:rsid w:val="000E3C30"/>
    <w:rsid w:val="000E5BF8"/>
    <w:rsid w:val="000F1A71"/>
    <w:rsid w:val="000F5CF5"/>
    <w:rsid w:val="00100BCE"/>
    <w:rsid w:val="00100EB1"/>
    <w:rsid w:val="00100F82"/>
    <w:rsid w:val="001054A3"/>
    <w:rsid w:val="001064A9"/>
    <w:rsid w:val="00110DE3"/>
    <w:rsid w:val="00111AB7"/>
    <w:rsid w:val="00112144"/>
    <w:rsid w:val="00112949"/>
    <w:rsid w:val="001136ED"/>
    <w:rsid w:val="001207DA"/>
    <w:rsid w:val="00120E06"/>
    <w:rsid w:val="001217A2"/>
    <w:rsid w:val="00125221"/>
    <w:rsid w:val="00130E57"/>
    <w:rsid w:val="00132BC4"/>
    <w:rsid w:val="00141A80"/>
    <w:rsid w:val="00144C5C"/>
    <w:rsid w:val="00162F12"/>
    <w:rsid w:val="00162FFF"/>
    <w:rsid w:val="00163363"/>
    <w:rsid w:val="00165900"/>
    <w:rsid w:val="00167142"/>
    <w:rsid w:val="00191852"/>
    <w:rsid w:val="001938EF"/>
    <w:rsid w:val="00194547"/>
    <w:rsid w:val="001A169D"/>
    <w:rsid w:val="001B20F5"/>
    <w:rsid w:val="001B6484"/>
    <w:rsid w:val="001B6A5B"/>
    <w:rsid w:val="001B7590"/>
    <w:rsid w:val="001C522B"/>
    <w:rsid w:val="001C755C"/>
    <w:rsid w:val="001D2BFB"/>
    <w:rsid w:val="001F3556"/>
    <w:rsid w:val="00203BC1"/>
    <w:rsid w:val="00204947"/>
    <w:rsid w:val="00207419"/>
    <w:rsid w:val="00212555"/>
    <w:rsid w:val="002174BA"/>
    <w:rsid w:val="002176E0"/>
    <w:rsid w:val="002213CB"/>
    <w:rsid w:val="002216E2"/>
    <w:rsid w:val="0023153B"/>
    <w:rsid w:val="002367AC"/>
    <w:rsid w:val="0023688C"/>
    <w:rsid w:val="00241C73"/>
    <w:rsid w:val="002421EF"/>
    <w:rsid w:val="002434C4"/>
    <w:rsid w:val="0024351E"/>
    <w:rsid w:val="00246277"/>
    <w:rsid w:val="00247406"/>
    <w:rsid w:val="00251983"/>
    <w:rsid w:val="00252031"/>
    <w:rsid w:val="00252992"/>
    <w:rsid w:val="00252B8D"/>
    <w:rsid w:val="0025364B"/>
    <w:rsid w:val="002564B0"/>
    <w:rsid w:val="00256CED"/>
    <w:rsid w:val="00261592"/>
    <w:rsid w:val="00262AE4"/>
    <w:rsid w:val="00265809"/>
    <w:rsid w:val="00265D1A"/>
    <w:rsid w:val="0026670B"/>
    <w:rsid w:val="00266F0B"/>
    <w:rsid w:val="00270714"/>
    <w:rsid w:val="00274A40"/>
    <w:rsid w:val="00284BA0"/>
    <w:rsid w:val="0028543E"/>
    <w:rsid w:val="0029025D"/>
    <w:rsid w:val="00290DC9"/>
    <w:rsid w:val="00296A71"/>
    <w:rsid w:val="002A2AF2"/>
    <w:rsid w:val="002A5380"/>
    <w:rsid w:val="002B05AB"/>
    <w:rsid w:val="002B57D8"/>
    <w:rsid w:val="002C10CE"/>
    <w:rsid w:val="002C1612"/>
    <w:rsid w:val="002C4E81"/>
    <w:rsid w:val="002C7A60"/>
    <w:rsid w:val="002D14E9"/>
    <w:rsid w:val="002E05C4"/>
    <w:rsid w:val="002E0926"/>
    <w:rsid w:val="002E0BB2"/>
    <w:rsid w:val="002E266A"/>
    <w:rsid w:val="002E2A95"/>
    <w:rsid w:val="002E46D2"/>
    <w:rsid w:val="002E6E57"/>
    <w:rsid w:val="002F0755"/>
    <w:rsid w:val="002F0E15"/>
    <w:rsid w:val="002F2899"/>
    <w:rsid w:val="002F2947"/>
    <w:rsid w:val="002F4A00"/>
    <w:rsid w:val="002F4A9D"/>
    <w:rsid w:val="002F602F"/>
    <w:rsid w:val="002F7095"/>
    <w:rsid w:val="002F7A1A"/>
    <w:rsid w:val="00302295"/>
    <w:rsid w:val="00310B88"/>
    <w:rsid w:val="00310EDA"/>
    <w:rsid w:val="00311C8C"/>
    <w:rsid w:val="00317CD4"/>
    <w:rsid w:val="00320187"/>
    <w:rsid w:val="0032266B"/>
    <w:rsid w:val="003329F3"/>
    <w:rsid w:val="00332B80"/>
    <w:rsid w:val="00333617"/>
    <w:rsid w:val="00333D8F"/>
    <w:rsid w:val="0033435E"/>
    <w:rsid w:val="00336B2F"/>
    <w:rsid w:val="00337A34"/>
    <w:rsid w:val="00340D9D"/>
    <w:rsid w:val="003429C5"/>
    <w:rsid w:val="00342AD3"/>
    <w:rsid w:val="00344331"/>
    <w:rsid w:val="00346E74"/>
    <w:rsid w:val="00351555"/>
    <w:rsid w:val="00360B61"/>
    <w:rsid w:val="00363780"/>
    <w:rsid w:val="0037572C"/>
    <w:rsid w:val="00376F70"/>
    <w:rsid w:val="0038349F"/>
    <w:rsid w:val="00383A08"/>
    <w:rsid w:val="00384E40"/>
    <w:rsid w:val="00386BEA"/>
    <w:rsid w:val="00391CF3"/>
    <w:rsid w:val="003A5CE9"/>
    <w:rsid w:val="003B13B0"/>
    <w:rsid w:val="003B455C"/>
    <w:rsid w:val="003B5D7A"/>
    <w:rsid w:val="003B7A66"/>
    <w:rsid w:val="003C384C"/>
    <w:rsid w:val="003C3B29"/>
    <w:rsid w:val="003E0F09"/>
    <w:rsid w:val="003F1A29"/>
    <w:rsid w:val="003F347C"/>
    <w:rsid w:val="003F78A2"/>
    <w:rsid w:val="00400567"/>
    <w:rsid w:val="0040066C"/>
    <w:rsid w:val="00400D09"/>
    <w:rsid w:val="00404FD9"/>
    <w:rsid w:val="0040793E"/>
    <w:rsid w:val="00407E0B"/>
    <w:rsid w:val="00411B52"/>
    <w:rsid w:val="00413C18"/>
    <w:rsid w:val="00414EAA"/>
    <w:rsid w:val="00415274"/>
    <w:rsid w:val="00420E1B"/>
    <w:rsid w:val="00430469"/>
    <w:rsid w:val="004307EB"/>
    <w:rsid w:val="004332C0"/>
    <w:rsid w:val="0044329A"/>
    <w:rsid w:val="00450B28"/>
    <w:rsid w:val="00455623"/>
    <w:rsid w:val="00460445"/>
    <w:rsid w:val="0046070A"/>
    <w:rsid w:val="00461044"/>
    <w:rsid w:val="004650EC"/>
    <w:rsid w:val="00467843"/>
    <w:rsid w:val="00467BDC"/>
    <w:rsid w:val="00475DD5"/>
    <w:rsid w:val="00475ED2"/>
    <w:rsid w:val="0048007B"/>
    <w:rsid w:val="004847A3"/>
    <w:rsid w:val="00485B74"/>
    <w:rsid w:val="00485C1A"/>
    <w:rsid w:val="00492CF2"/>
    <w:rsid w:val="0049798D"/>
    <w:rsid w:val="004A1E27"/>
    <w:rsid w:val="004A4778"/>
    <w:rsid w:val="004A64A9"/>
    <w:rsid w:val="004B0E1A"/>
    <w:rsid w:val="004B3F66"/>
    <w:rsid w:val="004C35E7"/>
    <w:rsid w:val="004C5A7F"/>
    <w:rsid w:val="004C5E3F"/>
    <w:rsid w:val="004C7C7A"/>
    <w:rsid w:val="004E5802"/>
    <w:rsid w:val="004E5B5D"/>
    <w:rsid w:val="004E6457"/>
    <w:rsid w:val="004F0285"/>
    <w:rsid w:val="004F0534"/>
    <w:rsid w:val="004F2C02"/>
    <w:rsid w:val="004F482F"/>
    <w:rsid w:val="004F6795"/>
    <w:rsid w:val="00500A60"/>
    <w:rsid w:val="005015C7"/>
    <w:rsid w:val="00501796"/>
    <w:rsid w:val="00502FF1"/>
    <w:rsid w:val="00505561"/>
    <w:rsid w:val="00513FD4"/>
    <w:rsid w:val="0052263F"/>
    <w:rsid w:val="00522FBF"/>
    <w:rsid w:val="005314A3"/>
    <w:rsid w:val="00531AAF"/>
    <w:rsid w:val="00535CB0"/>
    <w:rsid w:val="00542870"/>
    <w:rsid w:val="00542BEF"/>
    <w:rsid w:val="005457B9"/>
    <w:rsid w:val="00545A73"/>
    <w:rsid w:val="00547BF7"/>
    <w:rsid w:val="0055023C"/>
    <w:rsid w:val="005505F3"/>
    <w:rsid w:val="005573CB"/>
    <w:rsid w:val="005629C6"/>
    <w:rsid w:val="00564BDF"/>
    <w:rsid w:val="0057005D"/>
    <w:rsid w:val="00570C9C"/>
    <w:rsid w:val="00571500"/>
    <w:rsid w:val="00577355"/>
    <w:rsid w:val="005804A0"/>
    <w:rsid w:val="00582000"/>
    <w:rsid w:val="00584842"/>
    <w:rsid w:val="00585410"/>
    <w:rsid w:val="00587517"/>
    <w:rsid w:val="00587BD4"/>
    <w:rsid w:val="005916F5"/>
    <w:rsid w:val="00595A93"/>
    <w:rsid w:val="00595B6A"/>
    <w:rsid w:val="005971EC"/>
    <w:rsid w:val="005A137D"/>
    <w:rsid w:val="005A2C09"/>
    <w:rsid w:val="005A35F3"/>
    <w:rsid w:val="005A6BAD"/>
    <w:rsid w:val="005A76F9"/>
    <w:rsid w:val="005B7A0A"/>
    <w:rsid w:val="005C2F11"/>
    <w:rsid w:val="005C321C"/>
    <w:rsid w:val="005C5527"/>
    <w:rsid w:val="005C6EFB"/>
    <w:rsid w:val="005C6FEC"/>
    <w:rsid w:val="005C7267"/>
    <w:rsid w:val="005C78B1"/>
    <w:rsid w:val="005D6651"/>
    <w:rsid w:val="005E11B3"/>
    <w:rsid w:val="005E37C5"/>
    <w:rsid w:val="005E3BA8"/>
    <w:rsid w:val="005E4605"/>
    <w:rsid w:val="005E5F2C"/>
    <w:rsid w:val="005E62EF"/>
    <w:rsid w:val="005F2D9C"/>
    <w:rsid w:val="005F7482"/>
    <w:rsid w:val="005F76CC"/>
    <w:rsid w:val="005F7C0F"/>
    <w:rsid w:val="00601895"/>
    <w:rsid w:val="00602AE3"/>
    <w:rsid w:val="006050DF"/>
    <w:rsid w:val="006069D6"/>
    <w:rsid w:val="0061059D"/>
    <w:rsid w:val="00610B47"/>
    <w:rsid w:val="00614CAB"/>
    <w:rsid w:val="006171B5"/>
    <w:rsid w:val="006177B8"/>
    <w:rsid w:val="00631031"/>
    <w:rsid w:val="00632012"/>
    <w:rsid w:val="006373FC"/>
    <w:rsid w:val="006374D8"/>
    <w:rsid w:val="006403A0"/>
    <w:rsid w:val="006411A4"/>
    <w:rsid w:val="006453DD"/>
    <w:rsid w:val="00655D9C"/>
    <w:rsid w:val="00664CC7"/>
    <w:rsid w:val="00664F9A"/>
    <w:rsid w:val="00666454"/>
    <w:rsid w:val="00667225"/>
    <w:rsid w:val="00671C51"/>
    <w:rsid w:val="00672B64"/>
    <w:rsid w:val="006801BB"/>
    <w:rsid w:val="006801E1"/>
    <w:rsid w:val="00690532"/>
    <w:rsid w:val="0069154B"/>
    <w:rsid w:val="006919CD"/>
    <w:rsid w:val="00692998"/>
    <w:rsid w:val="006A07AA"/>
    <w:rsid w:val="006A1068"/>
    <w:rsid w:val="006A1932"/>
    <w:rsid w:val="006A39B4"/>
    <w:rsid w:val="006A7CEF"/>
    <w:rsid w:val="006B0FFB"/>
    <w:rsid w:val="006B7508"/>
    <w:rsid w:val="006B7827"/>
    <w:rsid w:val="006B7D95"/>
    <w:rsid w:val="006B7DB9"/>
    <w:rsid w:val="006C002A"/>
    <w:rsid w:val="006C0FBE"/>
    <w:rsid w:val="006C2E14"/>
    <w:rsid w:val="006D043E"/>
    <w:rsid w:val="006D1327"/>
    <w:rsid w:val="006D3AAD"/>
    <w:rsid w:val="006D4DD1"/>
    <w:rsid w:val="006D5852"/>
    <w:rsid w:val="006D5E32"/>
    <w:rsid w:val="006E4738"/>
    <w:rsid w:val="006E4FFC"/>
    <w:rsid w:val="006E5CEF"/>
    <w:rsid w:val="006E5F47"/>
    <w:rsid w:val="006E77D0"/>
    <w:rsid w:val="006F080E"/>
    <w:rsid w:val="006F182D"/>
    <w:rsid w:val="00701A0A"/>
    <w:rsid w:val="00703E74"/>
    <w:rsid w:val="00711EA7"/>
    <w:rsid w:val="00712675"/>
    <w:rsid w:val="00715BA9"/>
    <w:rsid w:val="00716611"/>
    <w:rsid w:val="00717B13"/>
    <w:rsid w:val="00723BF8"/>
    <w:rsid w:val="00726132"/>
    <w:rsid w:val="007306B4"/>
    <w:rsid w:val="007309A1"/>
    <w:rsid w:val="00740F45"/>
    <w:rsid w:val="007411D4"/>
    <w:rsid w:val="00742A60"/>
    <w:rsid w:val="00743211"/>
    <w:rsid w:val="0074416E"/>
    <w:rsid w:val="007467D7"/>
    <w:rsid w:val="007468AC"/>
    <w:rsid w:val="0075044F"/>
    <w:rsid w:val="007538DA"/>
    <w:rsid w:val="007541A6"/>
    <w:rsid w:val="00755BB8"/>
    <w:rsid w:val="00756C1A"/>
    <w:rsid w:val="0076162B"/>
    <w:rsid w:val="00764D38"/>
    <w:rsid w:val="00770AD8"/>
    <w:rsid w:val="007732CE"/>
    <w:rsid w:val="00774A9D"/>
    <w:rsid w:val="007760F9"/>
    <w:rsid w:val="007779D7"/>
    <w:rsid w:val="00777D51"/>
    <w:rsid w:val="00783C22"/>
    <w:rsid w:val="00784020"/>
    <w:rsid w:val="00785193"/>
    <w:rsid w:val="00786B03"/>
    <w:rsid w:val="007A32D2"/>
    <w:rsid w:val="007A5351"/>
    <w:rsid w:val="007A5F4F"/>
    <w:rsid w:val="007B112C"/>
    <w:rsid w:val="007B1897"/>
    <w:rsid w:val="007B2D29"/>
    <w:rsid w:val="007B644D"/>
    <w:rsid w:val="007C0B44"/>
    <w:rsid w:val="007C1D24"/>
    <w:rsid w:val="007C6006"/>
    <w:rsid w:val="007C77E3"/>
    <w:rsid w:val="007D6A51"/>
    <w:rsid w:val="007E10B5"/>
    <w:rsid w:val="007E1D38"/>
    <w:rsid w:val="007E255E"/>
    <w:rsid w:val="007F0797"/>
    <w:rsid w:val="007F2485"/>
    <w:rsid w:val="007F4841"/>
    <w:rsid w:val="007F503A"/>
    <w:rsid w:val="007F66CF"/>
    <w:rsid w:val="008079F9"/>
    <w:rsid w:val="00807B63"/>
    <w:rsid w:val="00810221"/>
    <w:rsid w:val="00810FC7"/>
    <w:rsid w:val="00816868"/>
    <w:rsid w:val="00820847"/>
    <w:rsid w:val="008225E4"/>
    <w:rsid w:val="00824713"/>
    <w:rsid w:val="00827101"/>
    <w:rsid w:val="00827323"/>
    <w:rsid w:val="00831DCE"/>
    <w:rsid w:val="008353F5"/>
    <w:rsid w:val="00837E9E"/>
    <w:rsid w:val="00840979"/>
    <w:rsid w:val="00840B72"/>
    <w:rsid w:val="00844EC7"/>
    <w:rsid w:val="00845980"/>
    <w:rsid w:val="00845DF1"/>
    <w:rsid w:val="00852235"/>
    <w:rsid w:val="00852FA6"/>
    <w:rsid w:val="008554FD"/>
    <w:rsid w:val="008605F4"/>
    <w:rsid w:val="008614A3"/>
    <w:rsid w:val="008615C2"/>
    <w:rsid w:val="0086377D"/>
    <w:rsid w:val="00863A5F"/>
    <w:rsid w:val="00865DB6"/>
    <w:rsid w:val="00871694"/>
    <w:rsid w:val="00880775"/>
    <w:rsid w:val="0088550D"/>
    <w:rsid w:val="00886D64"/>
    <w:rsid w:val="008918BB"/>
    <w:rsid w:val="00894A01"/>
    <w:rsid w:val="00894D7A"/>
    <w:rsid w:val="008A2CFC"/>
    <w:rsid w:val="008A326E"/>
    <w:rsid w:val="008B0043"/>
    <w:rsid w:val="008B0BE3"/>
    <w:rsid w:val="008B4F2B"/>
    <w:rsid w:val="008B7EE6"/>
    <w:rsid w:val="008C1EAE"/>
    <w:rsid w:val="008D0547"/>
    <w:rsid w:val="008D7615"/>
    <w:rsid w:val="008E26DA"/>
    <w:rsid w:val="008E391D"/>
    <w:rsid w:val="008F0725"/>
    <w:rsid w:val="008F0828"/>
    <w:rsid w:val="008F5D2B"/>
    <w:rsid w:val="008F5DE8"/>
    <w:rsid w:val="008F64CE"/>
    <w:rsid w:val="00900ED2"/>
    <w:rsid w:val="009026AE"/>
    <w:rsid w:val="00910B23"/>
    <w:rsid w:val="00916948"/>
    <w:rsid w:val="009206F3"/>
    <w:rsid w:val="0092234E"/>
    <w:rsid w:val="00923ECB"/>
    <w:rsid w:val="00927EF6"/>
    <w:rsid w:val="00933CBA"/>
    <w:rsid w:val="00934B3C"/>
    <w:rsid w:val="009351EF"/>
    <w:rsid w:val="00935793"/>
    <w:rsid w:val="0093760E"/>
    <w:rsid w:val="00940798"/>
    <w:rsid w:val="0094157B"/>
    <w:rsid w:val="0094260C"/>
    <w:rsid w:val="0094291E"/>
    <w:rsid w:val="00943BF0"/>
    <w:rsid w:val="009471F9"/>
    <w:rsid w:val="00951B79"/>
    <w:rsid w:val="00955EF5"/>
    <w:rsid w:val="0096216D"/>
    <w:rsid w:val="009624D6"/>
    <w:rsid w:val="0096251C"/>
    <w:rsid w:val="0096274C"/>
    <w:rsid w:val="00962853"/>
    <w:rsid w:val="00967CB6"/>
    <w:rsid w:val="009705E7"/>
    <w:rsid w:val="0097652F"/>
    <w:rsid w:val="00980FC1"/>
    <w:rsid w:val="00984542"/>
    <w:rsid w:val="00984AB1"/>
    <w:rsid w:val="00987CC2"/>
    <w:rsid w:val="0099448E"/>
    <w:rsid w:val="00995269"/>
    <w:rsid w:val="009A0295"/>
    <w:rsid w:val="009A318A"/>
    <w:rsid w:val="009A7E6E"/>
    <w:rsid w:val="009B0AA8"/>
    <w:rsid w:val="009B25CC"/>
    <w:rsid w:val="009B37FF"/>
    <w:rsid w:val="009B7F89"/>
    <w:rsid w:val="009C22FF"/>
    <w:rsid w:val="009C24FB"/>
    <w:rsid w:val="009C309E"/>
    <w:rsid w:val="009C4F64"/>
    <w:rsid w:val="009C560F"/>
    <w:rsid w:val="009D281B"/>
    <w:rsid w:val="009D54F6"/>
    <w:rsid w:val="009D779D"/>
    <w:rsid w:val="009E0327"/>
    <w:rsid w:val="009E1724"/>
    <w:rsid w:val="009E1776"/>
    <w:rsid w:val="009E3150"/>
    <w:rsid w:val="009E4BA2"/>
    <w:rsid w:val="009F0833"/>
    <w:rsid w:val="009F67C4"/>
    <w:rsid w:val="009F6A52"/>
    <w:rsid w:val="00A004DC"/>
    <w:rsid w:val="00A004F0"/>
    <w:rsid w:val="00A043B0"/>
    <w:rsid w:val="00A04916"/>
    <w:rsid w:val="00A04F7B"/>
    <w:rsid w:val="00A0785D"/>
    <w:rsid w:val="00A11BB1"/>
    <w:rsid w:val="00A130B1"/>
    <w:rsid w:val="00A1695E"/>
    <w:rsid w:val="00A16F62"/>
    <w:rsid w:val="00A2051A"/>
    <w:rsid w:val="00A2243A"/>
    <w:rsid w:val="00A22838"/>
    <w:rsid w:val="00A25CF5"/>
    <w:rsid w:val="00A3309E"/>
    <w:rsid w:val="00A337DD"/>
    <w:rsid w:val="00A33874"/>
    <w:rsid w:val="00A365D4"/>
    <w:rsid w:val="00A40170"/>
    <w:rsid w:val="00A40E0D"/>
    <w:rsid w:val="00A414DC"/>
    <w:rsid w:val="00A45263"/>
    <w:rsid w:val="00A45898"/>
    <w:rsid w:val="00A621CC"/>
    <w:rsid w:val="00A64C0F"/>
    <w:rsid w:val="00A72BB9"/>
    <w:rsid w:val="00A76267"/>
    <w:rsid w:val="00A76359"/>
    <w:rsid w:val="00A764E7"/>
    <w:rsid w:val="00A77895"/>
    <w:rsid w:val="00A81DD0"/>
    <w:rsid w:val="00A92061"/>
    <w:rsid w:val="00A93999"/>
    <w:rsid w:val="00AA0F83"/>
    <w:rsid w:val="00AA10F4"/>
    <w:rsid w:val="00AB04FD"/>
    <w:rsid w:val="00AB337F"/>
    <w:rsid w:val="00AB3F98"/>
    <w:rsid w:val="00AB47D3"/>
    <w:rsid w:val="00AB4B2A"/>
    <w:rsid w:val="00AB6945"/>
    <w:rsid w:val="00AC2808"/>
    <w:rsid w:val="00AC2DE4"/>
    <w:rsid w:val="00AC70FC"/>
    <w:rsid w:val="00AD07C6"/>
    <w:rsid w:val="00AD6C2B"/>
    <w:rsid w:val="00AE29CC"/>
    <w:rsid w:val="00AE2C70"/>
    <w:rsid w:val="00AE4DD7"/>
    <w:rsid w:val="00AE78FE"/>
    <w:rsid w:val="00AF2654"/>
    <w:rsid w:val="00AF5B27"/>
    <w:rsid w:val="00AF6C08"/>
    <w:rsid w:val="00B00CFC"/>
    <w:rsid w:val="00B06319"/>
    <w:rsid w:val="00B06E27"/>
    <w:rsid w:val="00B1144C"/>
    <w:rsid w:val="00B138D8"/>
    <w:rsid w:val="00B141FD"/>
    <w:rsid w:val="00B15C4F"/>
    <w:rsid w:val="00B15C65"/>
    <w:rsid w:val="00B176C2"/>
    <w:rsid w:val="00B22D6D"/>
    <w:rsid w:val="00B25201"/>
    <w:rsid w:val="00B26257"/>
    <w:rsid w:val="00B31466"/>
    <w:rsid w:val="00B34EB6"/>
    <w:rsid w:val="00B36BE7"/>
    <w:rsid w:val="00B37D90"/>
    <w:rsid w:val="00B40572"/>
    <w:rsid w:val="00B40975"/>
    <w:rsid w:val="00B44164"/>
    <w:rsid w:val="00B45E51"/>
    <w:rsid w:val="00B50D0C"/>
    <w:rsid w:val="00B521A2"/>
    <w:rsid w:val="00B52458"/>
    <w:rsid w:val="00B529F3"/>
    <w:rsid w:val="00B5381A"/>
    <w:rsid w:val="00B70471"/>
    <w:rsid w:val="00B716EB"/>
    <w:rsid w:val="00B727E1"/>
    <w:rsid w:val="00B7373F"/>
    <w:rsid w:val="00B738A0"/>
    <w:rsid w:val="00B81EBE"/>
    <w:rsid w:val="00B830E6"/>
    <w:rsid w:val="00B8319C"/>
    <w:rsid w:val="00B87630"/>
    <w:rsid w:val="00B90DE0"/>
    <w:rsid w:val="00B90DFC"/>
    <w:rsid w:val="00B90FD1"/>
    <w:rsid w:val="00B91BD0"/>
    <w:rsid w:val="00B95161"/>
    <w:rsid w:val="00B96CAF"/>
    <w:rsid w:val="00BA0BA9"/>
    <w:rsid w:val="00BA65CF"/>
    <w:rsid w:val="00BA7E0D"/>
    <w:rsid w:val="00BB0BEC"/>
    <w:rsid w:val="00BB32C0"/>
    <w:rsid w:val="00BB36A1"/>
    <w:rsid w:val="00BB3AF9"/>
    <w:rsid w:val="00BB5446"/>
    <w:rsid w:val="00BC0DDE"/>
    <w:rsid w:val="00BC2F04"/>
    <w:rsid w:val="00BD4C5B"/>
    <w:rsid w:val="00BD52A5"/>
    <w:rsid w:val="00BD6907"/>
    <w:rsid w:val="00BE0E54"/>
    <w:rsid w:val="00BE16D1"/>
    <w:rsid w:val="00BE3BB0"/>
    <w:rsid w:val="00BF1231"/>
    <w:rsid w:val="00BF1FA6"/>
    <w:rsid w:val="00BF64E9"/>
    <w:rsid w:val="00C01E82"/>
    <w:rsid w:val="00C0264C"/>
    <w:rsid w:val="00C05A17"/>
    <w:rsid w:val="00C05DD4"/>
    <w:rsid w:val="00C11597"/>
    <w:rsid w:val="00C117B3"/>
    <w:rsid w:val="00C11A6F"/>
    <w:rsid w:val="00C1678B"/>
    <w:rsid w:val="00C20804"/>
    <w:rsid w:val="00C20C49"/>
    <w:rsid w:val="00C32B39"/>
    <w:rsid w:val="00C3364E"/>
    <w:rsid w:val="00C33E25"/>
    <w:rsid w:val="00C37860"/>
    <w:rsid w:val="00C40E79"/>
    <w:rsid w:val="00C54FA7"/>
    <w:rsid w:val="00C65A0D"/>
    <w:rsid w:val="00C70B05"/>
    <w:rsid w:val="00C71035"/>
    <w:rsid w:val="00C746B9"/>
    <w:rsid w:val="00C7667C"/>
    <w:rsid w:val="00C813F9"/>
    <w:rsid w:val="00C8164A"/>
    <w:rsid w:val="00C82C53"/>
    <w:rsid w:val="00C8493F"/>
    <w:rsid w:val="00C858AB"/>
    <w:rsid w:val="00C87756"/>
    <w:rsid w:val="00C91732"/>
    <w:rsid w:val="00C93C27"/>
    <w:rsid w:val="00C94384"/>
    <w:rsid w:val="00CA271E"/>
    <w:rsid w:val="00CA77A8"/>
    <w:rsid w:val="00CB36D9"/>
    <w:rsid w:val="00CB6E2D"/>
    <w:rsid w:val="00CC3C35"/>
    <w:rsid w:val="00CC658F"/>
    <w:rsid w:val="00CC7B3A"/>
    <w:rsid w:val="00CD24E7"/>
    <w:rsid w:val="00CD375B"/>
    <w:rsid w:val="00CD5674"/>
    <w:rsid w:val="00CD7BC9"/>
    <w:rsid w:val="00CD7CA1"/>
    <w:rsid w:val="00CE0C90"/>
    <w:rsid w:val="00CF0E33"/>
    <w:rsid w:val="00CF1F41"/>
    <w:rsid w:val="00CF2C51"/>
    <w:rsid w:val="00CF549E"/>
    <w:rsid w:val="00CF5BCF"/>
    <w:rsid w:val="00CF7DE7"/>
    <w:rsid w:val="00D0356C"/>
    <w:rsid w:val="00D03C1A"/>
    <w:rsid w:val="00D0659B"/>
    <w:rsid w:val="00D0739C"/>
    <w:rsid w:val="00D10075"/>
    <w:rsid w:val="00D12827"/>
    <w:rsid w:val="00D129E1"/>
    <w:rsid w:val="00D132FB"/>
    <w:rsid w:val="00D137F7"/>
    <w:rsid w:val="00D17C39"/>
    <w:rsid w:val="00D20706"/>
    <w:rsid w:val="00D22F97"/>
    <w:rsid w:val="00D23C55"/>
    <w:rsid w:val="00D24012"/>
    <w:rsid w:val="00D2545C"/>
    <w:rsid w:val="00D37B00"/>
    <w:rsid w:val="00D40221"/>
    <w:rsid w:val="00D42C57"/>
    <w:rsid w:val="00D42EB1"/>
    <w:rsid w:val="00D473AB"/>
    <w:rsid w:val="00D47A28"/>
    <w:rsid w:val="00D64310"/>
    <w:rsid w:val="00D7445C"/>
    <w:rsid w:val="00D83567"/>
    <w:rsid w:val="00D85B8A"/>
    <w:rsid w:val="00D86D04"/>
    <w:rsid w:val="00D86FC8"/>
    <w:rsid w:val="00D872B8"/>
    <w:rsid w:val="00D90F29"/>
    <w:rsid w:val="00DA069F"/>
    <w:rsid w:val="00DA1B96"/>
    <w:rsid w:val="00DA2651"/>
    <w:rsid w:val="00DA2868"/>
    <w:rsid w:val="00DA407F"/>
    <w:rsid w:val="00DA54F0"/>
    <w:rsid w:val="00DA6502"/>
    <w:rsid w:val="00DA7F76"/>
    <w:rsid w:val="00DB2A87"/>
    <w:rsid w:val="00DB3036"/>
    <w:rsid w:val="00DB44B2"/>
    <w:rsid w:val="00DB71A2"/>
    <w:rsid w:val="00DC045D"/>
    <w:rsid w:val="00DC2F87"/>
    <w:rsid w:val="00DC4735"/>
    <w:rsid w:val="00DC6D2D"/>
    <w:rsid w:val="00DC7329"/>
    <w:rsid w:val="00DD174E"/>
    <w:rsid w:val="00DD2468"/>
    <w:rsid w:val="00DD3B86"/>
    <w:rsid w:val="00DD3F7D"/>
    <w:rsid w:val="00DD4B8D"/>
    <w:rsid w:val="00DD4F8E"/>
    <w:rsid w:val="00DD6CF2"/>
    <w:rsid w:val="00DE17F2"/>
    <w:rsid w:val="00DE6615"/>
    <w:rsid w:val="00DF3207"/>
    <w:rsid w:val="00DF6B46"/>
    <w:rsid w:val="00E02190"/>
    <w:rsid w:val="00E12168"/>
    <w:rsid w:val="00E26AA8"/>
    <w:rsid w:val="00E319A2"/>
    <w:rsid w:val="00E3559A"/>
    <w:rsid w:val="00E37D9F"/>
    <w:rsid w:val="00E41ED5"/>
    <w:rsid w:val="00E44C0D"/>
    <w:rsid w:val="00E4756F"/>
    <w:rsid w:val="00E507DA"/>
    <w:rsid w:val="00E607D0"/>
    <w:rsid w:val="00E629B2"/>
    <w:rsid w:val="00E65D48"/>
    <w:rsid w:val="00E6685C"/>
    <w:rsid w:val="00E8690C"/>
    <w:rsid w:val="00E9308B"/>
    <w:rsid w:val="00E94A92"/>
    <w:rsid w:val="00E95EF2"/>
    <w:rsid w:val="00E97207"/>
    <w:rsid w:val="00EB1D3B"/>
    <w:rsid w:val="00EB2909"/>
    <w:rsid w:val="00EB3FA4"/>
    <w:rsid w:val="00EB409D"/>
    <w:rsid w:val="00EB5DBB"/>
    <w:rsid w:val="00EC0024"/>
    <w:rsid w:val="00EC35AF"/>
    <w:rsid w:val="00EC4130"/>
    <w:rsid w:val="00EC6DEE"/>
    <w:rsid w:val="00EE7F34"/>
    <w:rsid w:val="00EF162C"/>
    <w:rsid w:val="00EF478C"/>
    <w:rsid w:val="00EF4CFE"/>
    <w:rsid w:val="00EF5BCA"/>
    <w:rsid w:val="00EF7748"/>
    <w:rsid w:val="00F002BB"/>
    <w:rsid w:val="00F02EFC"/>
    <w:rsid w:val="00F037FA"/>
    <w:rsid w:val="00F041FE"/>
    <w:rsid w:val="00F0501B"/>
    <w:rsid w:val="00F05A23"/>
    <w:rsid w:val="00F11B02"/>
    <w:rsid w:val="00F14206"/>
    <w:rsid w:val="00F15E60"/>
    <w:rsid w:val="00F22427"/>
    <w:rsid w:val="00F2266E"/>
    <w:rsid w:val="00F22D6D"/>
    <w:rsid w:val="00F400FB"/>
    <w:rsid w:val="00F40CA5"/>
    <w:rsid w:val="00F40F0A"/>
    <w:rsid w:val="00F43CED"/>
    <w:rsid w:val="00F43F4A"/>
    <w:rsid w:val="00F44DD9"/>
    <w:rsid w:val="00F473D1"/>
    <w:rsid w:val="00F51CBC"/>
    <w:rsid w:val="00F530EF"/>
    <w:rsid w:val="00F531F6"/>
    <w:rsid w:val="00F538D2"/>
    <w:rsid w:val="00F62CFA"/>
    <w:rsid w:val="00F653E0"/>
    <w:rsid w:val="00F65B24"/>
    <w:rsid w:val="00F72577"/>
    <w:rsid w:val="00F81118"/>
    <w:rsid w:val="00F82F19"/>
    <w:rsid w:val="00F87161"/>
    <w:rsid w:val="00F925C8"/>
    <w:rsid w:val="00F96D29"/>
    <w:rsid w:val="00FB04F3"/>
    <w:rsid w:val="00FB0FAF"/>
    <w:rsid w:val="00FB16FF"/>
    <w:rsid w:val="00FB37C3"/>
    <w:rsid w:val="00FB5CB9"/>
    <w:rsid w:val="00FB6FF7"/>
    <w:rsid w:val="00FD1153"/>
    <w:rsid w:val="00FD53C8"/>
    <w:rsid w:val="00FD5DA9"/>
    <w:rsid w:val="00FD62E1"/>
    <w:rsid w:val="00FE0568"/>
    <w:rsid w:val="00FE06CE"/>
    <w:rsid w:val="00FE0A0E"/>
    <w:rsid w:val="00FE1FF5"/>
    <w:rsid w:val="00FE4102"/>
    <w:rsid w:val="00FF331A"/>
    <w:rsid w:val="127229E5"/>
    <w:rsid w:val="36640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9"/>
    <w:pPr>
      <w:keepNext/>
      <w:outlineLvl w:val="0"/>
    </w:pPr>
    <w:rPr>
      <w:rFonts w:ascii="宋体" w:hAnsi="Times New Roman"/>
      <w:i/>
      <w:szCs w:val="20"/>
    </w:rPr>
  </w:style>
  <w:style w:type="character" w:default="1" w:styleId="8">
    <w:name w:val="Default Paragraph Font"/>
    <w:semiHidden/>
    <w:uiPriority w:val="99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4"/>
    <w:qFormat/>
    <w:uiPriority w:val="99"/>
    <w:rPr>
      <w:rFonts w:ascii="宋体" w:hAnsi="Courier New"/>
      <w:szCs w:val="21"/>
    </w:rPr>
  </w:style>
  <w:style w:type="paragraph" w:styleId="4">
    <w:name w:val="Balloon Text"/>
    <w:basedOn w:val="1"/>
    <w:link w:val="15"/>
    <w:semiHidden/>
    <w:qFormat/>
    <w:uiPriority w:val="99"/>
    <w:rPr>
      <w:kern w:val="0"/>
      <w:sz w:val="18"/>
      <w:szCs w:val="18"/>
    </w:rPr>
  </w:style>
  <w:style w:type="paragraph" w:styleId="5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7"/>
    <w:semiHidden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rPr>
      <w:rFonts w:ascii="Times New Roman" w:hAnsi="Times New Roman"/>
      <w:sz w:val="24"/>
      <w:szCs w:val="24"/>
    </w:rPr>
  </w:style>
  <w:style w:type="character" w:styleId="9">
    <w:name w:val="page number"/>
    <w:basedOn w:val="8"/>
    <w:qFormat/>
    <w:uiPriority w:val="99"/>
    <w:rPr>
      <w:rFonts w:cs="Times New Roman"/>
    </w:rPr>
  </w:style>
  <w:style w:type="character" w:styleId="10">
    <w:name w:val="Hyperlink"/>
    <w:basedOn w:val="8"/>
    <w:uiPriority w:val="99"/>
    <w:rPr>
      <w:rFonts w:cs="Times New Roman"/>
      <w:color w:val="000000"/>
      <w:u w:val="none"/>
    </w:rPr>
  </w:style>
  <w:style w:type="table" w:styleId="12">
    <w:name w:val="Table Grid"/>
    <w:basedOn w:val="11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Heading 1 Char"/>
    <w:basedOn w:val="8"/>
    <w:link w:val="2"/>
    <w:qFormat/>
    <w:locked/>
    <w:uiPriority w:val="99"/>
    <w:rPr>
      <w:rFonts w:ascii="宋体" w:hAnsi="Times New Roman" w:cs="Times New Roman"/>
      <w:i/>
      <w:kern w:val="2"/>
      <w:sz w:val="21"/>
    </w:rPr>
  </w:style>
  <w:style w:type="character" w:customStyle="1" w:styleId="14">
    <w:name w:val="Plain Text Char"/>
    <w:basedOn w:val="8"/>
    <w:link w:val="3"/>
    <w:qFormat/>
    <w:locked/>
    <w:uiPriority w:val="99"/>
    <w:rPr>
      <w:rFonts w:ascii="宋体" w:hAnsi="Courier New"/>
      <w:kern w:val="2"/>
      <w:sz w:val="21"/>
    </w:rPr>
  </w:style>
  <w:style w:type="character" w:customStyle="1" w:styleId="15">
    <w:name w:val="Balloon Text Char"/>
    <w:basedOn w:val="8"/>
    <w:link w:val="4"/>
    <w:semiHidden/>
    <w:qFormat/>
    <w:locked/>
    <w:uiPriority w:val="99"/>
    <w:rPr>
      <w:sz w:val="18"/>
    </w:rPr>
  </w:style>
  <w:style w:type="character" w:customStyle="1" w:styleId="16">
    <w:name w:val="Footer Char"/>
    <w:basedOn w:val="8"/>
    <w:link w:val="5"/>
    <w:qFormat/>
    <w:locked/>
    <w:uiPriority w:val="99"/>
    <w:rPr>
      <w:sz w:val="18"/>
    </w:rPr>
  </w:style>
  <w:style w:type="character" w:customStyle="1" w:styleId="17">
    <w:name w:val="Header Char"/>
    <w:basedOn w:val="8"/>
    <w:link w:val="6"/>
    <w:semiHidden/>
    <w:qFormat/>
    <w:locked/>
    <w:uiPriority w:val="99"/>
    <w:rPr>
      <w:rFonts w:ascii="Calibri" w:hAnsi="Calibri" w:eastAsia="宋体"/>
      <w:kern w:val="2"/>
      <w:sz w:val="18"/>
      <w:lang w:val="en-US" w:eastAsia="zh-CN"/>
    </w:rPr>
  </w:style>
  <w:style w:type="character" w:styleId="18">
    <w:name w:val="Placeholder Text"/>
    <w:basedOn w:val="8"/>
    <w:semiHidden/>
    <w:uiPriority w:val="99"/>
    <w:rPr>
      <w:color w:val="808080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paragraph" w:customStyle="1" w:styleId="20">
    <w:name w:val="reader-word-layer reader-word-s1-1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1">
    <w:name w:val="DefaultParagraph"/>
    <w:link w:val="22"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2">
    <w:name w:val="DefaultParagraph Char"/>
    <w:link w:val="21"/>
    <w:locked/>
    <w:uiPriority w:val="99"/>
    <w:rPr>
      <w:kern w:val="2"/>
      <w:sz w:val="22"/>
    </w:rPr>
  </w:style>
  <w:style w:type="paragraph" w:customStyle="1" w:styleId="23">
    <w:name w:val="Char3"/>
    <w:basedOn w:val="1"/>
    <w:uiPriority w:val="99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24">
    <w:name w:val="px12"/>
    <w:basedOn w:val="8"/>
    <w:uiPriority w:val="99"/>
    <w:rPr>
      <w:rFonts w:cs="Times New Roman"/>
    </w:rPr>
  </w:style>
  <w:style w:type="character" w:customStyle="1" w:styleId="25">
    <w:name w:val="mathjye"/>
    <w:basedOn w:val="8"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Manager>莲山课件http://www.5ykj.com/</Manager>
  <Company>北京今日学易科技有限公司(Zxxk.Com)</Company>
  <Pages>2</Pages>
  <Words>656</Words>
  <Characters>794</Characters>
  <Lines>0</Lines>
  <Paragraphs>0</Paragraphs>
  <TotalTime>12</TotalTime>
  <ScaleCrop>false</ScaleCrop>
  <LinksUpToDate>false</LinksUpToDate>
  <CharactersWithSpaces>0</CharactersWithSpaces>
  <HyperlinkBase>www.xkb1.com</HyperlinkBase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2019-09-24T01:21:00Z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2020-01-02T01:52:00Z</cp:lastPrinted>
  <dcterms:modified xsi:type="dcterms:W3CDTF">2020-07-20T01:45:42Z</dcterms:modified>
  <dc:subject>物理答案.docx</dc:subject>
  <dc:title>物理答案.docx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