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p w:rsidR="00B14158" w:rsidRDefault="00B14158"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align>right</wp:align>
            </wp:positionH>
            <wp:positionV relativeFrom="page">
              <wp:posOffset>45720</wp:posOffset>
            </wp:positionV>
            <wp:extent cx="7549318" cy="10683237"/>
            <wp:effectExtent l="0" t="0" r="0" b="444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9318" cy="106832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4A0AB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posOffset>594995</wp:posOffset>
                </wp:positionH>
                <wp:positionV relativeFrom="paragraph">
                  <wp:posOffset>15240</wp:posOffset>
                </wp:positionV>
                <wp:extent cx="4572000" cy="1404620"/>
                <wp:effectExtent l="0" t="0" r="0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390" w:rsidRPr="0076023F" w:rsidRDefault="00A97390">
                            <w:pPr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160"/>
                              </w:rPr>
                            </w:pPr>
                            <w:r w:rsidRPr="0076023F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160"/>
                              </w:rPr>
                              <w:t>我的简历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46.85pt;margin-top:1.2pt;width:5in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" filled="f" stroked="f">
                <v:textbox style="mso-fit-shape-to-text:t">
                  <w:txbxContent>
                    <w:p w:rsidR="00A97390" w:rsidRPr="0076023F" w:rsidRDefault="00A97390">
                      <w:pPr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160"/>
                        </w:rPr>
                      </w:pPr>
                      <w:r w:rsidRPr="0076023F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160"/>
                        </w:rPr>
                        <w:t>我的简历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DF75BC">
      <w:r>
        <w:rPr>
          <w:noProof/>
        </w:rPr>
        <w:drawing>
          <wp:anchor distT="0" distB="0" distL="114300" distR="114300" simplePos="0" relativeHeight="251666432" behindDoc="0" locked="0" layoutInCell="1" allowOverlap="1" wp14:anchorId="3CFB7852" wp14:editId="1643A467">
            <wp:simplePos x="0" y="0"/>
            <wp:positionH relativeFrom="margin">
              <wp:posOffset>1422562</wp:posOffset>
            </wp:positionH>
            <wp:positionV relativeFrom="paragraph">
              <wp:posOffset>132933</wp:posOffset>
            </wp:positionV>
            <wp:extent cx="2647666" cy="2647666"/>
            <wp:effectExtent l="0" t="0" r="635" b="63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QQ截图20170113102554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667" b="16667"/>
                    <a:stretch/>
                  </pic:blipFill>
                  <pic:spPr bwMode="auto">
                    <a:xfrm>
                      <a:off x="0" y="0"/>
                      <a:ext cx="2647666" cy="2647666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B14158"/>
    <w:p w:rsidR="00B14158" w:rsidRDefault="004A0ABA">
      <w:pPr>
        <w:widowControl/>
        <w:jc w:val="lef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456668A" wp14:editId="01A87455">
                <wp:simplePos x="0" y="0"/>
                <wp:positionH relativeFrom="margin">
                  <wp:align>center</wp:align>
                </wp:positionH>
                <wp:positionV relativeFrom="paragraph">
                  <wp:posOffset>15240</wp:posOffset>
                </wp:positionV>
                <wp:extent cx="3825240" cy="1402080"/>
                <wp:effectExtent l="0" t="0" r="0" b="0"/>
                <wp:wrapSquare wrapText="bothSides"/>
                <wp:docPr id="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25240" cy="1402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14158" w:rsidRPr="0076023F" w:rsidRDefault="00B66072" w:rsidP="0076023F">
                            <w:pPr>
                              <w:spacing w:line="480" w:lineRule="auto"/>
                              <w:jc w:val="center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姓名</w:t>
                            </w:r>
                            <w:r w:rsidR="004A0ABA" w:rsidRPr="0076023F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：</w:t>
                            </w:r>
                            <w:r w:rsidR="00B14158" w:rsidRPr="0076023F">
                              <w:rPr>
                                <w:rFonts w:ascii="仿宋" w:eastAsia="仿宋" w:hAnsi="仿宋" w:hint="eastAsia"/>
                                <w:b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甄美丽</w:t>
                            </w:r>
                          </w:p>
                          <w:p w:rsidR="00B14158" w:rsidRPr="0076023F" w:rsidRDefault="00B66072" w:rsidP="0076023F">
                            <w:pPr>
                              <w:spacing w:line="480" w:lineRule="auto"/>
                              <w:jc w:val="center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学校</w:t>
                            </w:r>
                            <w:r w:rsidR="004A0ABA" w:rsidRPr="0076023F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：</w:t>
                            </w:r>
                            <w:r w:rsidR="00B14158" w:rsidRPr="0076023F">
                              <w:rPr>
                                <w:rFonts w:ascii="仿宋" w:eastAsia="仿宋" w:hAnsi="仿宋" w:hint="eastAsia"/>
                                <w:b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上海市第十五小学</w:t>
                            </w:r>
                          </w:p>
                          <w:p w:rsidR="00B14158" w:rsidRPr="0076023F" w:rsidRDefault="00B66072" w:rsidP="0076023F">
                            <w:pPr>
                              <w:spacing w:line="480" w:lineRule="auto"/>
                              <w:jc w:val="center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联系电话</w:t>
                            </w:r>
                            <w:r w:rsidR="004A0ABA" w:rsidRPr="0076023F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：</w:t>
                            </w:r>
                            <w:r w:rsidR="00B14158" w:rsidRPr="0076023F">
                              <w:rPr>
                                <w:rFonts w:ascii="仿宋" w:eastAsia="仿宋" w:hAnsi="仿宋" w:hint="eastAsia"/>
                                <w:b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13800000000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  <a:scene3d>
                          <a:camera prst="orthographicFront"/>
                          <a:lightRig rig="soft" dir="t">
                            <a:rot lat="0" lon="0" rev="15600000"/>
                          </a:lightRig>
                        </a:scene3d>
                        <a:sp3d extrusionH="57150" prstMaterial="softEdge">
                          <a:bevelT w="25400" h="38100"/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56668A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0;margin-top:1.2pt;width:301.2pt;height:110.4pt;z-index:25166848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" filled="f" stroked="f">
                <v:textbox>
                  <w:txbxContent>
                    <w:p w:rsidR="00B14158" w:rsidRPr="0076023F" w:rsidRDefault="00B66072" w:rsidP="0076023F">
                      <w:pPr>
                        <w:spacing w:line="480" w:lineRule="auto"/>
                        <w:jc w:val="center"/>
                        <w:rPr>
                          <w:rFonts w:ascii="仿宋" w:eastAsia="仿宋" w:hAnsi="仿宋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姓名</w:t>
                      </w:r>
                      <w:r w:rsidR="004A0ABA"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：</w:t>
                      </w:r>
                      <w:r w:rsidR="00B14158" w:rsidRPr="0076023F">
                        <w:rPr>
                          <w:rFonts w:ascii="仿宋" w:eastAsia="仿宋" w:hAnsi="仿宋" w:hint="eastAsia"/>
                          <w:b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甄美丽</w:t>
                      </w:r>
                    </w:p>
                    <w:p w:rsidR="00B14158" w:rsidRPr="0076023F" w:rsidRDefault="00B66072" w:rsidP="0076023F">
                      <w:pPr>
                        <w:spacing w:line="480" w:lineRule="auto"/>
                        <w:jc w:val="center"/>
                        <w:rPr>
                          <w:rFonts w:ascii="仿宋" w:eastAsia="仿宋" w:hAnsi="仿宋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学校</w:t>
                      </w:r>
                      <w:r w:rsidR="004A0ABA"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：</w:t>
                      </w:r>
                      <w:r w:rsidR="00B14158" w:rsidRPr="0076023F">
                        <w:rPr>
                          <w:rFonts w:ascii="仿宋" w:eastAsia="仿宋" w:hAnsi="仿宋" w:hint="eastAsia"/>
                          <w:b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上海市第十五小学</w:t>
                      </w:r>
                    </w:p>
                    <w:p w:rsidR="00B14158" w:rsidRPr="0076023F" w:rsidRDefault="00B66072" w:rsidP="0076023F">
                      <w:pPr>
                        <w:spacing w:line="480" w:lineRule="auto"/>
                        <w:jc w:val="center"/>
                        <w:rPr>
                          <w:rFonts w:ascii="仿宋" w:eastAsia="仿宋" w:hAnsi="仿宋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联系电话</w:t>
                      </w:r>
                      <w:r w:rsidR="004A0ABA"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：</w:t>
                      </w:r>
                      <w:r w:rsidR="00B14158" w:rsidRPr="0076023F">
                        <w:rPr>
                          <w:rFonts w:ascii="仿宋" w:eastAsia="仿宋" w:hAnsi="仿宋" w:hint="eastAsia"/>
                          <w:b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13800000000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14158">
        <w:br w:type="page"/>
      </w:r>
    </w:p>
    <w:p w:rsidR="00B14158" w:rsidRDefault="00F05151"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page">
              <wp:align>left</wp:align>
            </wp:positionH>
            <wp:positionV relativeFrom="page">
              <wp:align>bottom</wp:align>
            </wp:positionV>
            <wp:extent cx="7574254" cy="10718525"/>
            <wp:effectExtent l="0" t="0" r="8255" b="6985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-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4254" cy="10718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4158"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538551" cy="10668000"/>
            <wp:effectExtent l="0" t="0" r="5715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-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8551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72D2" w:rsidRDefault="007772D2" w:rsidP="006E4ACB">
      <w:pPr>
        <w:widowControl/>
        <w:jc w:val="left"/>
      </w:pPr>
    </w:p>
    <w:p w:rsidR="007772D2" w:rsidRDefault="004A0ABA">
      <w:pPr>
        <w:widowControl/>
        <w:jc w:val="lef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58115D5B" wp14:editId="2D3751BD">
                <wp:simplePos x="0" y="0"/>
                <wp:positionH relativeFrom="margin">
                  <wp:align>left</wp:align>
                </wp:positionH>
                <wp:positionV relativeFrom="paragraph">
                  <wp:posOffset>2712720</wp:posOffset>
                </wp:positionV>
                <wp:extent cx="4892040" cy="4739640"/>
                <wp:effectExtent l="0" t="0" r="0" b="3810"/>
                <wp:wrapSquare wrapText="bothSides"/>
                <wp:docPr id="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2040" cy="47396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72D2" w:rsidRPr="0076023F" w:rsidRDefault="007772D2" w:rsidP="004A0ABA">
                            <w:pPr>
                              <w:snapToGrid w:val="0"/>
                              <w:spacing w:line="480" w:lineRule="auto"/>
                              <w:jc w:val="left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资料一  ………    个人简历</w:t>
                            </w:r>
                          </w:p>
                          <w:p w:rsidR="007772D2" w:rsidRPr="0076023F" w:rsidRDefault="007772D2" w:rsidP="004A0ABA">
                            <w:pPr>
                              <w:snapToGrid w:val="0"/>
                              <w:spacing w:line="480" w:lineRule="auto"/>
                              <w:jc w:val="left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资料二  ………    奖状以及证书</w:t>
                            </w:r>
                            <w:r w:rsidRPr="0076023F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cr/>
                              <w:t>资料三  ………    兴趣特长</w:t>
                            </w:r>
                          </w:p>
                          <w:p w:rsidR="007772D2" w:rsidRPr="00D43209" w:rsidRDefault="007772D2" w:rsidP="004A0ABA">
                            <w:pPr>
                              <w:snapToGrid w:val="0"/>
                              <w:spacing w:line="480" w:lineRule="auto"/>
                              <w:jc w:val="left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资料四  ………    社会实践</w:t>
                            </w:r>
                          </w:p>
                          <w:p w:rsidR="007772D2" w:rsidRPr="00D43209" w:rsidRDefault="007772D2" w:rsidP="004A0ABA">
                            <w:pPr>
                              <w:snapToGrid w:val="0"/>
                              <w:spacing w:line="480" w:lineRule="auto"/>
                              <w:jc w:val="left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资料五  ………    自荐信</w:t>
                            </w:r>
                          </w:p>
                          <w:p w:rsidR="007772D2" w:rsidRPr="00D43209" w:rsidRDefault="007772D2" w:rsidP="004A0ABA">
                            <w:pPr>
                              <w:snapToGrid w:val="0"/>
                              <w:spacing w:line="480" w:lineRule="auto"/>
                              <w:jc w:val="left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48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资料六  ………    班主任推荐信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115D5B" id="_x0000_s1028" type="#_x0000_t202" style="position:absolute;margin-left:0;margin-top:213.6pt;width:385.2pt;height:373.2pt;z-index:25174323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" filled="f" stroked="f">
                <v:textbox>
                  <w:txbxContent>
                    <w:p w:rsidR="007772D2" w:rsidRPr="0076023F" w:rsidRDefault="007772D2" w:rsidP="004A0ABA">
                      <w:pPr>
                        <w:snapToGrid w:val="0"/>
                        <w:spacing w:line="480" w:lineRule="auto"/>
                        <w:jc w:val="left"/>
                        <w:rPr>
                          <w:rFonts w:ascii="仿宋" w:eastAsia="仿宋" w:hAnsi="仿宋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资料</w:t>
                      </w:r>
                      <w:proofErr w:type="gramStart"/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一</w:t>
                      </w:r>
                      <w:proofErr w:type="gramEnd"/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……</w:t>
                      </w:r>
                      <w:proofErr w:type="gramStart"/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…</w:t>
                      </w:r>
                      <w:proofErr w:type="gramEnd"/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个人简历</w:t>
                      </w:r>
                    </w:p>
                    <w:p w:rsidR="007772D2" w:rsidRPr="0076023F" w:rsidRDefault="007772D2" w:rsidP="004A0ABA">
                      <w:pPr>
                        <w:snapToGrid w:val="0"/>
                        <w:spacing w:line="480" w:lineRule="auto"/>
                        <w:jc w:val="left"/>
                        <w:rPr>
                          <w:rFonts w:ascii="仿宋" w:eastAsia="仿宋" w:hAnsi="仿宋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资料二  ……</w:t>
                      </w:r>
                      <w:proofErr w:type="gramStart"/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…</w:t>
                      </w:r>
                      <w:proofErr w:type="gramEnd"/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奖状以及证书</w:t>
                      </w:r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cr/>
                        <w:t>资料三  ……</w:t>
                      </w:r>
                      <w:proofErr w:type="gramStart"/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…</w:t>
                      </w:r>
                      <w:proofErr w:type="gramEnd"/>
                      <w:r w:rsidRPr="0076023F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兴趣特长</w:t>
                      </w:r>
                    </w:p>
                    <w:p w:rsidR="007772D2" w:rsidRPr="00D43209" w:rsidRDefault="007772D2" w:rsidP="004A0ABA">
                      <w:pPr>
                        <w:snapToGrid w:val="0"/>
                        <w:spacing w:line="480" w:lineRule="auto"/>
                        <w:jc w:val="left"/>
                        <w:rPr>
                          <w:rFonts w:ascii="仿宋" w:eastAsia="仿宋" w:hAnsi="仿宋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资料四  ……</w:t>
                      </w:r>
                      <w:proofErr w:type="gramStart"/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…</w:t>
                      </w:r>
                      <w:proofErr w:type="gramEnd"/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社会实践</w:t>
                      </w:r>
                    </w:p>
                    <w:p w:rsidR="007772D2" w:rsidRPr="00D43209" w:rsidRDefault="007772D2" w:rsidP="004A0ABA">
                      <w:pPr>
                        <w:snapToGrid w:val="0"/>
                        <w:spacing w:line="480" w:lineRule="auto"/>
                        <w:jc w:val="left"/>
                        <w:rPr>
                          <w:rFonts w:ascii="仿宋" w:eastAsia="仿宋" w:hAnsi="仿宋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资料五  ……</w:t>
                      </w:r>
                      <w:proofErr w:type="gramStart"/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…</w:t>
                      </w:r>
                      <w:proofErr w:type="gramEnd"/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自荐信</w:t>
                      </w:r>
                    </w:p>
                    <w:p w:rsidR="007772D2" w:rsidRPr="00D43209" w:rsidRDefault="007772D2" w:rsidP="004A0ABA">
                      <w:pPr>
                        <w:snapToGrid w:val="0"/>
                        <w:spacing w:line="480" w:lineRule="auto"/>
                        <w:jc w:val="left"/>
                        <w:rPr>
                          <w:rFonts w:ascii="仿宋" w:eastAsia="仿宋" w:hAnsi="仿宋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资料六  ……</w:t>
                      </w:r>
                      <w:proofErr w:type="gramStart"/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…</w:t>
                      </w:r>
                      <w:proofErr w:type="gramEnd"/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48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班主任推荐信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10EE3326" wp14:editId="1D2CF5E0">
                <wp:simplePos x="0" y="0"/>
                <wp:positionH relativeFrom="margin">
                  <wp:align>center</wp:align>
                </wp:positionH>
                <wp:positionV relativeFrom="paragraph">
                  <wp:posOffset>935990</wp:posOffset>
                </wp:positionV>
                <wp:extent cx="4251960" cy="1404620"/>
                <wp:effectExtent l="0" t="0" r="0" b="0"/>
                <wp:wrapSquare wrapText="bothSides"/>
                <wp:docPr id="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19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72D2" w:rsidRPr="0076023F" w:rsidRDefault="007772D2" w:rsidP="004A0ABA">
                            <w:pPr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160"/>
                              </w:rPr>
                            </w:pPr>
                            <w:r w:rsidRPr="0076023F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160"/>
                              </w:rPr>
                              <w:t>目</w:t>
                            </w:r>
                            <w:r w:rsidR="006279FC" w:rsidRPr="0076023F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160"/>
                              </w:rPr>
                              <w:t xml:space="preserve"> </w:t>
                            </w:r>
                            <w:r w:rsidR="00B66072" w:rsidRPr="0076023F"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160"/>
                              </w:rPr>
                              <w:t xml:space="preserve">  </w:t>
                            </w:r>
                            <w:r w:rsidRPr="0076023F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160"/>
                              </w:rPr>
                              <w:t>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EE3326" id="_x0000_s1029" type="#_x0000_t202" style="position:absolute;margin-left:0;margin-top:73.7pt;width:334.8pt;height:110.6pt;z-index:25174118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" filled="f" stroked="f">
                <v:textbox style="mso-fit-shape-to-text:t">
                  <w:txbxContent>
                    <w:p w:rsidR="007772D2" w:rsidRPr="0076023F" w:rsidRDefault="007772D2" w:rsidP="004A0ABA">
                      <w:pPr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160"/>
                        </w:rPr>
                      </w:pPr>
                      <w:r w:rsidRPr="0076023F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160"/>
                        </w:rPr>
                        <w:t>目</w:t>
                      </w:r>
                      <w:r w:rsidR="006279FC" w:rsidRPr="0076023F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160"/>
                        </w:rPr>
                        <w:t xml:space="preserve"> </w:t>
                      </w:r>
                      <w:r w:rsidR="00B66072" w:rsidRPr="0076023F"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160"/>
                        </w:rPr>
                        <w:t xml:space="preserve">  </w:t>
                      </w:r>
                      <w:r w:rsidRPr="0076023F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160"/>
                        </w:rPr>
                        <w:t>录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772D2">
        <w:br w:type="page"/>
      </w:r>
    </w:p>
    <w:p w:rsidR="006E4ACB" w:rsidRDefault="00DF75BC" w:rsidP="006E4ACB">
      <w:pPr>
        <w:widowControl/>
        <w:jc w:val="left"/>
      </w:pPr>
      <w:r>
        <w:rPr>
          <w:noProof/>
        </w:rPr>
        <w:lastRenderedPageBreak/>
        <w:drawing>
          <wp:anchor distT="0" distB="0" distL="114300" distR="114300" simplePos="0" relativeHeight="251776000" behindDoc="0" locked="0" layoutInCell="1" allowOverlap="1" wp14:anchorId="41CD35F0" wp14:editId="789B1060">
            <wp:simplePos x="0" y="0"/>
            <wp:positionH relativeFrom="margin">
              <wp:posOffset>17420</wp:posOffset>
            </wp:positionH>
            <wp:positionV relativeFrom="paragraph">
              <wp:posOffset>2743144</wp:posOffset>
            </wp:positionV>
            <wp:extent cx="1678674" cy="1678674"/>
            <wp:effectExtent l="95250" t="95250" r="93345" b="9334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QQ截图20170113102554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667" b="16667"/>
                    <a:stretch/>
                  </pic:blipFill>
                  <pic:spPr bwMode="auto">
                    <a:xfrm>
                      <a:off x="0" y="0"/>
                      <a:ext cx="1678674" cy="1678674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3209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5408F3B" wp14:editId="18C386AE">
                <wp:simplePos x="0" y="0"/>
                <wp:positionH relativeFrom="margin">
                  <wp:align>center</wp:align>
                </wp:positionH>
                <wp:positionV relativeFrom="paragraph">
                  <wp:posOffset>1066800</wp:posOffset>
                </wp:positionV>
                <wp:extent cx="7538085" cy="1310640"/>
                <wp:effectExtent l="0" t="0" r="0" b="381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8085" cy="1310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05151" w:rsidRPr="00D43209" w:rsidRDefault="00F05151" w:rsidP="004A0ABA">
                            <w:pPr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96"/>
                              </w:rPr>
                            </w:pP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个</w:t>
                            </w:r>
                            <w:r w:rsidR="00E8341C"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人</w:t>
                            </w:r>
                            <w:r w:rsidR="00E8341C"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简</w:t>
                            </w:r>
                            <w:r w:rsidR="00E8341C"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08F3B" id="文本框 31" o:spid="_x0000_s1030" type="#_x0000_t202" style="position:absolute;margin-left:0;margin-top:84pt;width:593.55pt;height:103.2pt;z-index:251746304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" filled="f" stroked="f">
                <v:textbox>
                  <w:txbxContent>
                    <w:p w:rsidR="00F05151" w:rsidRPr="00D43209" w:rsidRDefault="00F05151" w:rsidP="004A0ABA">
                      <w:pPr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96"/>
                        </w:rPr>
                      </w:pP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个</w:t>
                      </w:r>
                      <w:r w:rsidR="00E8341C"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</w:t>
                      </w: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人</w:t>
                      </w:r>
                      <w:r w:rsidR="00E8341C"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</w:t>
                      </w: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简</w:t>
                      </w:r>
                      <w:r w:rsidR="00E8341C"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</w:t>
                      </w: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历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3209">
        <w:rPr>
          <w:noProof/>
        </w:rPr>
        <mc:AlternateContent>
          <mc:Choice Requires="wps">
            <w:drawing>
              <wp:anchor distT="45720" distB="45720" distL="114300" distR="114300" simplePos="0" relativeHeight="251762688" behindDoc="0" locked="0" layoutInCell="1" allowOverlap="1">
                <wp:simplePos x="0" y="0"/>
                <wp:positionH relativeFrom="margin">
                  <wp:posOffset>1981200</wp:posOffset>
                </wp:positionH>
                <wp:positionV relativeFrom="paragraph">
                  <wp:posOffset>2423160</wp:posOffset>
                </wp:positionV>
                <wp:extent cx="4008120" cy="2301240"/>
                <wp:effectExtent l="0" t="0" r="0" b="3810"/>
                <wp:wrapNone/>
                <wp:docPr id="12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8120" cy="23012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0ABA" w:rsidRPr="00D43209" w:rsidRDefault="0015644E" w:rsidP="00D43209">
                            <w:pPr>
                              <w:pStyle w:val="a5"/>
                              <w:numPr>
                                <w:ilvl w:val="0"/>
                                <w:numId w:val="7"/>
                              </w:numPr>
                              <w:snapToGrid w:val="0"/>
                              <w:spacing w:line="240" w:lineRule="atLeast"/>
                              <w:ind w:firstLineChars="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微软雅黑" w:eastAsia="微软雅黑" w:hAnsi="微软雅黑" w:hint="eastAsia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  <w:t>基本情况</w:t>
                            </w:r>
                          </w:p>
                          <w:p w:rsidR="004A0ABA" w:rsidRPr="00D43209" w:rsidRDefault="0015644E" w:rsidP="004A0ABA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姓名：甄美丽</w:t>
                            </w:r>
                          </w:p>
                          <w:p w:rsidR="004A0ABA" w:rsidRPr="00D43209" w:rsidRDefault="0015644E" w:rsidP="004A0ABA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性别：女</w:t>
                            </w:r>
                          </w:p>
                          <w:p w:rsidR="004A0ABA" w:rsidRPr="00D43209" w:rsidRDefault="0015644E" w:rsidP="004A0ABA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出生年月：2005年6月</w:t>
                            </w:r>
                          </w:p>
                          <w:p w:rsidR="004A0ABA" w:rsidRPr="00D43209" w:rsidRDefault="0015644E" w:rsidP="004A0ABA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户籍：上海市浦东新区</w:t>
                            </w:r>
                          </w:p>
                          <w:p w:rsidR="004A0ABA" w:rsidRPr="00D43209" w:rsidRDefault="0015644E" w:rsidP="004A0ABA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就读小学：上海市第十五中学</w:t>
                            </w:r>
                          </w:p>
                          <w:p w:rsidR="004A0ABA" w:rsidRPr="00D43209" w:rsidRDefault="0015644E" w:rsidP="004A0ABA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家庭住址：上海市浦东新区东方路0000号</w:t>
                            </w:r>
                          </w:p>
                          <w:p w:rsidR="0015644E" w:rsidRPr="00D43209" w:rsidRDefault="0015644E" w:rsidP="004A0ABA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身份证号：123456400206060008</w:t>
                            </w:r>
                          </w:p>
                          <w:p w:rsidR="0015644E" w:rsidRDefault="0015644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156pt;margin-top:190.8pt;width:315.6pt;height:181.2pt;z-index:2517626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" filled="f" stroked="f">
                <v:textbox>
                  <w:txbxContent>
                    <w:p w:rsidR="004A0ABA" w:rsidRPr="00D43209" w:rsidRDefault="0015644E" w:rsidP="00D43209">
                      <w:pPr>
                        <w:pStyle w:val="a5"/>
                        <w:numPr>
                          <w:ilvl w:val="0"/>
                          <w:numId w:val="7"/>
                        </w:numPr>
                        <w:snapToGrid w:val="0"/>
                        <w:spacing w:line="240" w:lineRule="atLeast"/>
                        <w:ind w:firstLineChars="0"/>
                        <w:jc w:val="left"/>
                        <w:rPr>
                          <w:rFonts w:ascii="微软雅黑" w:eastAsia="微软雅黑" w:hAnsi="微软雅黑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</w:pPr>
                      <w:r w:rsidRPr="00D43209">
                        <w:rPr>
                          <w:rFonts w:ascii="微软雅黑" w:eastAsia="微软雅黑" w:hAnsi="微软雅黑" w:hint="eastAsia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  <w:t>基本情况</w:t>
                      </w:r>
                    </w:p>
                    <w:p w:rsidR="004A0ABA" w:rsidRPr="00D43209" w:rsidRDefault="0015644E" w:rsidP="004A0ABA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姓名：甄美丽</w:t>
                      </w:r>
                    </w:p>
                    <w:p w:rsidR="004A0ABA" w:rsidRPr="00D43209" w:rsidRDefault="0015644E" w:rsidP="004A0ABA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性别：女</w:t>
                      </w:r>
                    </w:p>
                    <w:p w:rsidR="004A0ABA" w:rsidRPr="00D43209" w:rsidRDefault="0015644E" w:rsidP="004A0ABA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出生年月：2005年6月</w:t>
                      </w:r>
                    </w:p>
                    <w:p w:rsidR="004A0ABA" w:rsidRPr="00D43209" w:rsidRDefault="0015644E" w:rsidP="004A0ABA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户籍：上海市浦东新区</w:t>
                      </w:r>
                    </w:p>
                    <w:p w:rsidR="004A0ABA" w:rsidRPr="00D43209" w:rsidRDefault="0015644E" w:rsidP="004A0ABA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就读小学：上海市第十五中学</w:t>
                      </w:r>
                    </w:p>
                    <w:p w:rsidR="004A0ABA" w:rsidRPr="00D43209" w:rsidRDefault="0015644E" w:rsidP="004A0ABA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家庭住址：上海市浦东新区东方路0000号</w:t>
                      </w:r>
                    </w:p>
                    <w:p w:rsidR="0015644E" w:rsidRPr="00D43209" w:rsidRDefault="0015644E" w:rsidP="004A0ABA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身份证号：123456400206060008</w:t>
                      </w:r>
                    </w:p>
                    <w:p w:rsidR="0015644E" w:rsidRDefault="0015644E"/>
                  </w:txbxContent>
                </v:textbox>
                <w10:wrap anchorx="margin"/>
              </v:shape>
            </w:pict>
          </mc:Fallback>
        </mc:AlternateContent>
      </w:r>
      <w:r w:rsidR="0076023F">
        <w:rPr>
          <w:noProof/>
        </w:rPr>
        <mc:AlternateContent>
          <mc:Choice Requires="wps">
            <w:drawing>
              <wp:anchor distT="45720" distB="45720" distL="114300" distR="114300" simplePos="0" relativeHeight="251766784" behindDoc="0" locked="0" layoutInCell="1" allowOverlap="1">
                <wp:simplePos x="0" y="0"/>
                <wp:positionH relativeFrom="margin">
                  <wp:posOffset>-274320</wp:posOffset>
                </wp:positionH>
                <wp:positionV relativeFrom="paragraph">
                  <wp:posOffset>4709160</wp:posOffset>
                </wp:positionV>
                <wp:extent cx="6096000" cy="4709160"/>
                <wp:effectExtent l="0" t="0" r="0" b="0"/>
                <wp:wrapNone/>
                <wp:docPr id="1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0" cy="47091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44E" w:rsidRPr="00D43209" w:rsidRDefault="0015644E" w:rsidP="00D43209">
                            <w:pPr>
                              <w:pStyle w:val="a5"/>
                              <w:numPr>
                                <w:ilvl w:val="0"/>
                                <w:numId w:val="8"/>
                              </w:numPr>
                              <w:snapToGrid w:val="0"/>
                              <w:spacing w:line="240" w:lineRule="atLeast"/>
                              <w:ind w:firstLineChars="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微软雅黑" w:eastAsia="微软雅黑" w:hAnsi="微软雅黑" w:hint="eastAsia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  <w:t>学习情况</w:t>
                            </w:r>
                          </w:p>
                          <w:p w:rsidR="0015644E" w:rsidRPr="0076023F" w:rsidRDefault="0015644E" w:rsidP="0046676F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勤奋学习，能独立思考学习问题，勤学好问，成绩优秀</w:t>
                            </w:r>
                          </w:p>
                          <w:p w:rsidR="0015644E" w:rsidRPr="0076023F" w:rsidRDefault="0015644E" w:rsidP="00B81637">
                            <w:pPr>
                              <w:snapToGrid w:val="0"/>
                              <w:spacing w:line="240" w:lineRule="atLeast"/>
                              <w:ind w:left="420" w:hanging="420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经常结合课堂外的拓展实践，汲取更多知识，不断开阔自己的视野</w:t>
                            </w:r>
                          </w:p>
                          <w:p w:rsidR="0015644E" w:rsidRPr="0076023F" w:rsidRDefault="0015644E" w:rsidP="0046676F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六年级上学期第一次统考考试总分全班排名第三</w:t>
                            </w:r>
                          </w:p>
                          <w:p w:rsidR="0015644E" w:rsidRPr="0076023F" w:rsidRDefault="0015644E" w:rsidP="0046676F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每个学期都被评为“三好学生”，荣获“成绩优秀奖”</w:t>
                            </w:r>
                          </w:p>
                          <w:p w:rsidR="00B81637" w:rsidRPr="00D43209" w:rsidRDefault="00B81637" w:rsidP="00D43209">
                            <w:pPr>
                              <w:pStyle w:val="a5"/>
                              <w:numPr>
                                <w:ilvl w:val="0"/>
                                <w:numId w:val="8"/>
                              </w:numPr>
                              <w:snapToGrid w:val="0"/>
                              <w:spacing w:line="240" w:lineRule="atLeast"/>
                              <w:ind w:firstLineChars="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微软雅黑" w:eastAsia="微软雅黑" w:hAnsi="微软雅黑" w:hint="eastAsia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  <w:t>兴趣特长</w:t>
                            </w:r>
                          </w:p>
                          <w:p w:rsidR="00B81637" w:rsidRPr="0076023F" w:rsidRDefault="00B81637" w:rsidP="00B81637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喜爱钢琴，2016年顺利通过国家考级委员会六级考核</w:t>
                            </w:r>
                          </w:p>
                          <w:p w:rsidR="00B81637" w:rsidRPr="0076023F" w:rsidRDefault="00B81637" w:rsidP="00B81637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喜爱朗诵，在上海市第九届艺术比赛中获朗诵一等奖</w:t>
                            </w:r>
                          </w:p>
                          <w:p w:rsidR="00B81637" w:rsidRPr="00D43209" w:rsidRDefault="00B81637" w:rsidP="00D43209">
                            <w:pPr>
                              <w:pStyle w:val="a5"/>
                              <w:numPr>
                                <w:ilvl w:val="0"/>
                                <w:numId w:val="8"/>
                              </w:numPr>
                              <w:snapToGrid w:val="0"/>
                              <w:spacing w:line="240" w:lineRule="atLeast"/>
                              <w:ind w:firstLineChars="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微软雅黑" w:eastAsia="微软雅黑" w:hAnsi="微软雅黑" w:hint="eastAsia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  <w:t>主要获奖</w:t>
                            </w:r>
                          </w:p>
                          <w:p w:rsidR="00B81637" w:rsidRPr="0076023F" w:rsidRDefault="00B81637" w:rsidP="00B81637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2016年09月  在第六届小超人作文“全国总决赛”中获小学组作文一等奖</w:t>
                            </w:r>
                          </w:p>
                          <w:p w:rsidR="00B81637" w:rsidRPr="0076023F" w:rsidRDefault="00B81637" w:rsidP="00B81637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2016年12月  上海杯“党在我心中”征文比赛三等奖</w:t>
                            </w:r>
                          </w:p>
                          <w:p w:rsidR="00B81637" w:rsidRPr="0076023F" w:rsidRDefault="00B81637" w:rsidP="00B81637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76023F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2017年03月  上海市“心中的太阳”诗歌创作比赛中荣获一等奖</w:t>
                            </w:r>
                          </w:p>
                          <w:p w:rsidR="00B81637" w:rsidRPr="00D43209" w:rsidRDefault="00B81637" w:rsidP="00D43209">
                            <w:pPr>
                              <w:pStyle w:val="a5"/>
                              <w:numPr>
                                <w:ilvl w:val="0"/>
                                <w:numId w:val="8"/>
                              </w:numPr>
                              <w:snapToGrid w:val="0"/>
                              <w:spacing w:line="240" w:lineRule="atLeast"/>
                              <w:ind w:firstLineChars="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微软雅黑" w:eastAsia="微软雅黑" w:hAnsi="微软雅黑" w:hint="eastAsia"/>
                                <w:b/>
                                <w:color w:val="549E39" w:themeColor="accent1"/>
                                <w:sz w:val="30"/>
                                <w:szCs w:val="30"/>
                                <w:lang w:val="zh-CN"/>
                              </w:rPr>
                              <w:t>家庭情况</w:t>
                            </w:r>
                          </w:p>
                          <w:p w:rsidR="00B81637" w:rsidRPr="00D43209" w:rsidRDefault="00B81637" w:rsidP="00B81637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父亲  王先生  上海市浦东新区人民政府  137 0000 0000</w:t>
                            </w:r>
                          </w:p>
                          <w:p w:rsidR="00B81637" w:rsidRPr="00D43209" w:rsidRDefault="00B81637" w:rsidP="00B81637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22F28" w:themeColor="text2" w:themeShade="80"/>
                                <w:sz w:val="32"/>
                                <w:lang w:val="zh-CN"/>
                              </w:rPr>
                              <w:t>母亲  应女士  上海市浦东新区地球小学  136 1234 5678</w:t>
                            </w:r>
                          </w:p>
                          <w:p w:rsidR="00B81637" w:rsidRPr="00D43209" w:rsidRDefault="00B81637" w:rsidP="00B81637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222F28" w:themeColor="text2" w:themeShade="80"/>
                                <w:sz w:val="32"/>
                                <w:lang w:val="zh-CN"/>
                              </w:rPr>
                            </w:pPr>
                          </w:p>
                          <w:p w:rsidR="00B81637" w:rsidRPr="00B81637" w:rsidRDefault="00B81637" w:rsidP="0046676F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8"/>
                                <w:lang w:val="zh-CN"/>
                              </w:rPr>
                            </w:pPr>
                          </w:p>
                          <w:p w:rsidR="0015644E" w:rsidRPr="004A0ABA" w:rsidRDefault="0015644E" w:rsidP="00B66072">
                            <w:pPr>
                              <w:snapToGrid w:val="0"/>
                              <w:spacing w:line="240" w:lineRule="atLeast"/>
                              <w:jc w:val="left"/>
                              <w:rPr>
                                <w:rFonts w:ascii="微软雅黑" w:eastAsia="微软雅黑" w:hAnsi="微软雅黑"/>
                                <w:color w:val="33473C" w:themeColor="text2" w:themeShade="BF"/>
                                <w:sz w:val="24"/>
                                <w:lang w:val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-21.6pt;margin-top:370.8pt;width:480pt;height:370.8pt;z-index:25176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" filled="f" stroked="f">
                <v:textbox>
                  <w:txbxContent>
                    <w:p w:rsidR="0015644E" w:rsidRPr="00D43209" w:rsidRDefault="0015644E" w:rsidP="00D43209">
                      <w:pPr>
                        <w:pStyle w:val="a5"/>
                        <w:numPr>
                          <w:ilvl w:val="0"/>
                          <w:numId w:val="8"/>
                        </w:numPr>
                        <w:snapToGrid w:val="0"/>
                        <w:spacing w:line="240" w:lineRule="atLeast"/>
                        <w:ind w:firstLineChars="0"/>
                        <w:jc w:val="left"/>
                        <w:rPr>
                          <w:rFonts w:ascii="微软雅黑" w:eastAsia="微软雅黑" w:hAnsi="微软雅黑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</w:pPr>
                      <w:r w:rsidRPr="00D43209">
                        <w:rPr>
                          <w:rFonts w:ascii="微软雅黑" w:eastAsia="微软雅黑" w:hAnsi="微软雅黑" w:hint="eastAsia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  <w:t>学习情况</w:t>
                      </w:r>
                    </w:p>
                    <w:p w:rsidR="0015644E" w:rsidRPr="0076023F" w:rsidRDefault="0015644E" w:rsidP="0046676F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勤奋学习，能独立思考学习问题，勤学好问，成绩优秀</w:t>
                      </w:r>
                    </w:p>
                    <w:p w:rsidR="0015644E" w:rsidRPr="0076023F" w:rsidRDefault="0015644E" w:rsidP="00B81637">
                      <w:pPr>
                        <w:snapToGrid w:val="0"/>
                        <w:spacing w:line="240" w:lineRule="atLeast"/>
                        <w:ind w:left="420" w:hanging="420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经常结合课堂外的拓展实践，汲取更多知识，不断开阔自己的视野</w:t>
                      </w:r>
                    </w:p>
                    <w:p w:rsidR="0015644E" w:rsidRPr="0076023F" w:rsidRDefault="0015644E" w:rsidP="0046676F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六年级上学期第一次统考考试总分全班排名第三</w:t>
                      </w:r>
                    </w:p>
                    <w:p w:rsidR="0015644E" w:rsidRPr="0076023F" w:rsidRDefault="0015644E" w:rsidP="0046676F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每个学期都被评为“三好学生”，荣获“成绩优秀奖”</w:t>
                      </w:r>
                    </w:p>
                    <w:p w:rsidR="00B81637" w:rsidRPr="00D43209" w:rsidRDefault="00B81637" w:rsidP="00D43209">
                      <w:pPr>
                        <w:pStyle w:val="a5"/>
                        <w:numPr>
                          <w:ilvl w:val="0"/>
                          <w:numId w:val="8"/>
                        </w:numPr>
                        <w:snapToGrid w:val="0"/>
                        <w:spacing w:line="240" w:lineRule="atLeast"/>
                        <w:ind w:firstLineChars="0"/>
                        <w:jc w:val="left"/>
                        <w:rPr>
                          <w:rFonts w:ascii="微软雅黑" w:eastAsia="微软雅黑" w:hAnsi="微软雅黑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</w:pPr>
                      <w:r w:rsidRPr="00D43209">
                        <w:rPr>
                          <w:rFonts w:ascii="微软雅黑" w:eastAsia="微软雅黑" w:hAnsi="微软雅黑" w:hint="eastAsia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  <w:t>兴趣特长</w:t>
                      </w:r>
                    </w:p>
                    <w:p w:rsidR="00B81637" w:rsidRPr="0076023F" w:rsidRDefault="00B81637" w:rsidP="00B81637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喜爱钢琴，2016年顺利通过国家考级委员会六级考核</w:t>
                      </w:r>
                    </w:p>
                    <w:p w:rsidR="00B81637" w:rsidRPr="0076023F" w:rsidRDefault="00B81637" w:rsidP="00B81637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喜爱朗诵，在上海市第九届艺术比赛中获朗诵一等奖</w:t>
                      </w:r>
                    </w:p>
                    <w:p w:rsidR="00B81637" w:rsidRPr="00D43209" w:rsidRDefault="00B81637" w:rsidP="00D43209">
                      <w:pPr>
                        <w:pStyle w:val="a5"/>
                        <w:numPr>
                          <w:ilvl w:val="0"/>
                          <w:numId w:val="8"/>
                        </w:numPr>
                        <w:snapToGrid w:val="0"/>
                        <w:spacing w:line="240" w:lineRule="atLeast"/>
                        <w:ind w:firstLineChars="0"/>
                        <w:jc w:val="left"/>
                        <w:rPr>
                          <w:rFonts w:ascii="微软雅黑" w:eastAsia="微软雅黑" w:hAnsi="微软雅黑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</w:pPr>
                      <w:r w:rsidRPr="00D43209">
                        <w:rPr>
                          <w:rFonts w:ascii="微软雅黑" w:eastAsia="微软雅黑" w:hAnsi="微软雅黑" w:hint="eastAsia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  <w:t>主要获奖</w:t>
                      </w:r>
                    </w:p>
                    <w:p w:rsidR="00B81637" w:rsidRPr="0076023F" w:rsidRDefault="00B81637" w:rsidP="00B81637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2016年09月  在第六届小超人作文“全国总决赛”中获小学组作文一等奖</w:t>
                      </w:r>
                    </w:p>
                    <w:p w:rsidR="00B81637" w:rsidRPr="0076023F" w:rsidRDefault="00B81637" w:rsidP="00B81637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2016年12月  上海杯“党在我心中”征文比赛三等奖</w:t>
                      </w:r>
                    </w:p>
                    <w:p w:rsidR="00B81637" w:rsidRPr="0076023F" w:rsidRDefault="00B81637" w:rsidP="00B81637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76023F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2017年03月  上海市“心中的太阳”诗歌创作比赛中荣获一等奖</w:t>
                      </w:r>
                    </w:p>
                    <w:p w:rsidR="00B81637" w:rsidRPr="00D43209" w:rsidRDefault="00B81637" w:rsidP="00D43209">
                      <w:pPr>
                        <w:pStyle w:val="a5"/>
                        <w:numPr>
                          <w:ilvl w:val="0"/>
                          <w:numId w:val="8"/>
                        </w:numPr>
                        <w:snapToGrid w:val="0"/>
                        <w:spacing w:line="240" w:lineRule="atLeast"/>
                        <w:ind w:firstLineChars="0"/>
                        <w:jc w:val="left"/>
                        <w:rPr>
                          <w:rFonts w:ascii="微软雅黑" w:eastAsia="微软雅黑" w:hAnsi="微软雅黑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</w:pPr>
                      <w:r w:rsidRPr="00D43209">
                        <w:rPr>
                          <w:rFonts w:ascii="微软雅黑" w:eastAsia="微软雅黑" w:hAnsi="微软雅黑" w:hint="eastAsia"/>
                          <w:b/>
                          <w:color w:val="549E39" w:themeColor="accent1"/>
                          <w:sz w:val="30"/>
                          <w:szCs w:val="30"/>
                          <w:lang w:val="zh-CN"/>
                        </w:rPr>
                        <w:t>家庭情况</w:t>
                      </w:r>
                    </w:p>
                    <w:p w:rsidR="00B81637" w:rsidRPr="00D43209" w:rsidRDefault="00B81637" w:rsidP="00B81637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父亲  王先生  上海市浦东新区人民政府  137 0000 0000</w:t>
                      </w:r>
                    </w:p>
                    <w:p w:rsidR="00B81637" w:rsidRPr="00D43209" w:rsidRDefault="00B81637" w:rsidP="00B81637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22F28" w:themeColor="text2" w:themeShade="80"/>
                          <w:sz w:val="32"/>
                          <w:lang w:val="zh-CN"/>
                        </w:rPr>
                        <w:t>母亲  应女士  上海市浦东新区地球小学  136 1234 5678</w:t>
                      </w:r>
                    </w:p>
                    <w:p w:rsidR="00B81637" w:rsidRPr="00D43209" w:rsidRDefault="00B81637" w:rsidP="00B81637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222F28" w:themeColor="text2" w:themeShade="80"/>
                          <w:sz w:val="32"/>
                          <w:lang w:val="zh-CN"/>
                        </w:rPr>
                      </w:pPr>
                    </w:p>
                    <w:p w:rsidR="00B81637" w:rsidRPr="00B81637" w:rsidRDefault="00B81637" w:rsidP="0046676F">
                      <w:pPr>
                        <w:snapToGrid w:val="0"/>
                        <w:spacing w:line="240" w:lineRule="atLeast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8"/>
                          <w:lang w:val="zh-CN"/>
                        </w:rPr>
                      </w:pPr>
                    </w:p>
                    <w:p w:rsidR="0015644E" w:rsidRPr="004A0ABA" w:rsidRDefault="0015644E" w:rsidP="00B66072">
                      <w:pPr>
                        <w:snapToGrid w:val="0"/>
                        <w:spacing w:line="240" w:lineRule="atLeast"/>
                        <w:jc w:val="left"/>
                        <w:rPr>
                          <w:rFonts w:ascii="微软雅黑" w:eastAsia="微软雅黑" w:hAnsi="微软雅黑"/>
                          <w:color w:val="33473C" w:themeColor="text2" w:themeShade="BF"/>
                          <w:sz w:val="24"/>
                          <w:lang w:val="zh-CN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6023F">
        <w:rPr>
          <w:noProof/>
        </w:rPr>
        <w:drawing>
          <wp:anchor distT="0" distB="0" distL="114300" distR="114300" simplePos="0" relativeHeight="251744256" behindDoc="1" locked="0" layoutInCell="1" allowOverlap="1">
            <wp:simplePos x="0" y="0"/>
            <wp:positionH relativeFrom="page">
              <wp:align>right</wp:align>
            </wp:positionH>
            <wp:positionV relativeFrom="margin">
              <wp:align>center</wp:align>
            </wp:positionV>
            <wp:extent cx="7537450" cy="10666095"/>
            <wp:effectExtent l="0" t="0" r="6350" b="1905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-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7450" cy="106664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4158">
        <w:br w:type="page"/>
      </w:r>
    </w:p>
    <w:p w:rsidR="00B14158" w:rsidRDefault="00D43209" w:rsidP="006E4ACB">
      <w:r>
        <w:rPr>
          <w:noProof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27290" cy="10652125"/>
            <wp:effectExtent l="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-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7779" cy="106527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4ACB">
        <w:rPr>
          <w:noProof/>
        </w:rPr>
        <w:t xml:space="preserve"> </w:t>
      </w:r>
      <w:r w:rsidR="006E4ACB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182880</wp:posOffset>
                </wp:positionV>
                <wp:extent cx="2360930" cy="1404620"/>
                <wp:effectExtent l="0" t="0" r="0" b="2540"/>
                <wp:wrapSquare wrapText="bothSides"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E4ACB" w:rsidRDefault="006E4ACB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0;margin-top:14.4pt;width:185.9pt;height:110.6pt;z-index:251676672;visibility:visible;mso-wrap-style:square;mso-width-percent:400;mso-height-percent:200;mso-wrap-distance-left:9pt;mso-wrap-distance-top:3.6pt;mso-wrap-distance-right:9pt;mso-wrap-distance-bottom:3.6pt;mso-position-horizontal:center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" filled="f" stroked="f">
                <v:textbox style="mso-fit-shape-to-text:t">
                  <w:txbxContent>
                    <w:p w:rsidR="006E4ACB" w:rsidRDefault="006E4ACB"/>
                  </w:txbxContent>
                </v:textbox>
                <w10:wrap type="square"/>
              </v:shape>
            </w:pict>
          </mc:Fallback>
        </mc:AlternateContent>
      </w:r>
    </w:p>
    <w:p w:rsidR="00B14158" w:rsidRDefault="00D43209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9C5270" wp14:editId="2F13626A">
                <wp:simplePos x="0" y="0"/>
                <wp:positionH relativeFrom="margin">
                  <wp:align>center</wp:align>
                </wp:positionH>
                <wp:positionV relativeFrom="paragraph">
                  <wp:posOffset>579120</wp:posOffset>
                </wp:positionV>
                <wp:extent cx="4038600" cy="1828800"/>
                <wp:effectExtent l="0" t="0" r="0" b="381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227A" w:rsidRPr="00D43209" w:rsidRDefault="0007227A" w:rsidP="00B81637">
                            <w:pPr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96"/>
                              </w:rPr>
                            </w:pP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奖励以及证书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9C5270" id="文本框 14" o:spid="_x0000_s1034" type="#_x0000_t202" style="position:absolute;margin-left:0;margin-top:45.6pt;width:318pt;height:2in;z-index:25168281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" filled="f" stroked="f">
                <v:textbox style="mso-fit-shape-to-text:t">
                  <w:txbxContent>
                    <w:p w:rsidR="0007227A" w:rsidRPr="00D43209" w:rsidRDefault="0007227A" w:rsidP="00B81637">
                      <w:pPr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96"/>
                        </w:rPr>
                      </w:pP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奖励以及证书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>
                <wp:simplePos x="0" y="0"/>
                <wp:positionH relativeFrom="margin">
                  <wp:posOffset>-799465</wp:posOffset>
                </wp:positionH>
                <wp:positionV relativeFrom="paragraph">
                  <wp:posOffset>2026920</wp:posOffset>
                </wp:positionV>
                <wp:extent cx="6995160" cy="4008120"/>
                <wp:effectExtent l="0" t="0" r="0" b="0"/>
                <wp:wrapSquare wrapText="bothSides"/>
                <wp:docPr id="1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5160" cy="40081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227A" w:rsidRPr="00D43209" w:rsidRDefault="001B3C40" w:rsidP="00B81637">
                            <w:pPr>
                              <w:snapToGrid w:val="0"/>
                              <w:spacing w:line="480" w:lineRule="auto"/>
                              <w:jc w:val="left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微软雅黑" w:eastAsia="微软雅黑" w:hAnsi="微软雅黑"/>
                                <w:color w:val="2A4F1C" w:themeColor="accent1" w:themeShade="80"/>
                                <w:sz w:val="32"/>
                              </w:rPr>
                              <w:t>2</w:t>
                            </w:r>
                            <w:r w:rsidR="0007227A"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2"/>
                                <w:lang w:val="zh-CN"/>
                              </w:rPr>
                              <w:t>015年06月   被上海市第十五小学评为“三好学生”</w:t>
                            </w:r>
                          </w:p>
                          <w:p w:rsidR="0007227A" w:rsidRPr="00D43209" w:rsidRDefault="0007227A" w:rsidP="00B81637">
                            <w:pPr>
                              <w:snapToGrid w:val="0"/>
                              <w:spacing w:line="480" w:lineRule="auto"/>
                              <w:jc w:val="left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2"/>
                                <w:lang w:val="zh-CN"/>
                              </w:rPr>
                              <w:t>2016年09月   在第六届小超人作文“全国总决赛”中获小学组作文一等奖</w:t>
                            </w: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2"/>
                                <w:lang w:val="zh-CN"/>
                              </w:rPr>
                              <w:cr/>
                              <w:t>2016年12月   上海杯“党在我心中”征文比赛三等奖</w:t>
                            </w: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2"/>
                                <w:lang w:val="zh-CN"/>
                              </w:rPr>
                              <w:cr/>
                              <w:t>2017年03月   上海市“心中的太阳”诗歌创作比赛中荣获一等奖</w:t>
                            </w:r>
                          </w:p>
                          <w:p w:rsidR="0007227A" w:rsidRPr="00D43209" w:rsidRDefault="0007227A" w:rsidP="00B81637">
                            <w:pPr>
                              <w:snapToGrid w:val="0"/>
                              <w:spacing w:line="480" w:lineRule="auto"/>
                              <w:jc w:val="left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2"/>
                                <w:lang w:val="zh-CN"/>
                              </w:rPr>
                              <w:t>2015年06月   被上海市第十五小学评为“三好学生”</w:t>
                            </w: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2"/>
                                <w:lang w:val="zh-CN"/>
                              </w:rPr>
                              <w:cr/>
                              <w:t>2016年09月   在第六届小超人作文“全国总决赛”中获小学组作文一等奖</w:t>
                            </w:r>
                          </w:p>
                          <w:p w:rsidR="0007227A" w:rsidRPr="00D43209" w:rsidRDefault="0007227A" w:rsidP="00B81637">
                            <w:pPr>
                              <w:snapToGrid w:val="0"/>
                              <w:spacing w:line="480" w:lineRule="auto"/>
                              <w:jc w:val="left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2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2"/>
                                <w:lang w:val="zh-CN"/>
                              </w:rPr>
                              <w:t>2016年12月   上海杯“党在我心中”征文比赛三等奖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-62.95pt;margin-top:159.6pt;width:550.8pt;height:315.6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" filled="f" stroked="f">
                <v:textbox>
                  <w:txbxContent>
                    <w:p w:rsidR="0007227A" w:rsidRPr="00D43209" w:rsidRDefault="001B3C40" w:rsidP="00B81637">
                      <w:pPr>
                        <w:snapToGrid w:val="0"/>
                        <w:spacing w:line="480" w:lineRule="auto"/>
                        <w:jc w:val="left"/>
                        <w:rPr>
                          <w:rFonts w:ascii="仿宋" w:eastAsia="仿宋" w:hAnsi="仿宋"/>
                          <w:color w:val="2A4F1C" w:themeColor="accent1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微软雅黑" w:eastAsia="微软雅黑" w:hAnsi="微软雅黑"/>
                          <w:color w:val="2A4F1C" w:themeColor="accent1" w:themeShade="80"/>
                          <w:sz w:val="32"/>
                        </w:rPr>
                        <w:t>2</w:t>
                      </w:r>
                      <w:r w:rsidR="0007227A"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2"/>
                          <w:lang w:val="zh-CN"/>
                        </w:rPr>
                        <w:t>015年06月   被上海市第十五小学评为“三好学生”</w:t>
                      </w:r>
                    </w:p>
                    <w:p w:rsidR="0007227A" w:rsidRPr="00D43209" w:rsidRDefault="0007227A" w:rsidP="00B81637">
                      <w:pPr>
                        <w:snapToGrid w:val="0"/>
                        <w:spacing w:line="480" w:lineRule="auto"/>
                        <w:jc w:val="left"/>
                        <w:rPr>
                          <w:rFonts w:ascii="仿宋" w:eastAsia="仿宋" w:hAnsi="仿宋"/>
                          <w:color w:val="2A4F1C" w:themeColor="accent1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2"/>
                          <w:lang w:val="zh-CN"/>
                        </w:rPr>
                        <w:t>2016年09月   在第六届小超人作文“全国总决赛”中获小学组作文一等奖</w:t>
                      </w: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2"/>
                          <w:lang w:val="zh-CN"/>
                        </w:rPr>
                        <w:cr/>
                        <w:t>2016年12月   上海杯“党在我心中”征文比赛三等奖</w:t>
                      </w: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2"/>
                          <w:lang w:val="zh-CN"/>
                        </w:rPr>
                        <w:cr/>
                        <w:t>2017年03月   上海市“心中的太阳”诗歌创作比赛中荣获一等奖</w:t>
                      </w:r>
                    </w:p>
                    <w:p w:rsidR="0007227A" w:rsidRPr="00D43209" w:rsidRDefault="0007227A" w:rsidP="00B81637">
                      <w:pPr>
                        <w:snapToGrid w:val="0"/>
                        <w:spacing w:line="480" w:lineRule="auto"/>
                        <w:jc w:val="left"/>
                        <w:rPr>
                          <w:rFonts w:ascii="仿宋" w:eastAsia="仿宋" w:hAnsi="仿宋"/>
                          <w:color w:val="2A4F1C" w:themeColor="accent1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2"/>
                          <w:lang w:val="zh-CN"/>
                        </w:rPr>
                        <w:t>2015年06月   被上海市第十五小学评为“三好学生”</w:t>
                      </w: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2"/>
                          <w:lang w:val="zh-CN"/>
                        </w:rPr>
                        <w:cr/>
                        <w:t>2016年09月   在第六届小超人作文“全国总决赛”中获小学组作文一等奖</w:t>
                      </w:r>
                    </w:p>
                    <w:p w:rsidR="0007227A" w:rsidRPr="00D43209" w:rsidRDefault="0007227A" w:rsidP="00B81637">
                      <w:pPr>
                        <w:snapToGrid w:val="0"/>
                        <w:spacing w:line="480" w:lineRule="auto"/>
                        <w:jc w:val="left"/>
                        <w:rPr>
                          <w:rFonts w:ascii="仿宋" w:eastAsia="仿宋" w:hAnsi="仿宋"/>
                          <w:color w:val="2A4F1C" w:themeColor="accent1" w:themeShade="80"/>
                          <w:sz w:val="32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2"/>
                          <w:lang w:val="zh-CN"/>
                        </w:rPr>
                        <w:t>2016年12月   上海杯“党在我心中”征文比赛三等奖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81637">
        <w:rPr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6126480</wp:posOffset>
            </wp:positionV>
            <wp:extent cx="5274310" cy="3215640"/>
            <wp:effectExtent l="0" t="0" r="21590" b="0"/>
            <wp:wrapNone/>
            <wp:docPr id="17" name="图示 1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  <wp14:sizeRelV relativeFrom="margin">
              <wp14:pctHeight>0</wp14:pctHeight>
            </wp14:sizeRelV>
          </wp:anchor>
        </w:drawing>
      </w:r>
      <w:r w:rsidR="00B14158">
        <w:br w:type="page"/>
      </w:r>
      <w:bookmarkStart w:id="0" w:name="_GoBack"/>
      <w:bookmarkEnd w:id="0"/>
    </w:p>
    <w:p w:rsidR="00B14158" w:rsidRDefault="00327F85">
      <w:r>
        <w:rPr>
          <w:noProof/>
        </w:rPr>
        <w:lastRenderedPageBreak/>
        <w:drawing>
          <wp:anchor distT="0" distB="0" distL="114300" distR="114300" simplePos="0" relativeHeight="251686912" behindDoc="1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600949" cy="10756300"/>
            <wp:effectExtent l="0" t="0" r="635" b="6985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-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0949" cy="1075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4158" w:rsidRDefault="00D43209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AE78D8B" wp14:editId="502E06BB">
                <wp:simplePos x="0" y="0"/>
                <wp:positionH relativeFrom="margin">
                  <wp:posOffset>412115</wp:posOffset>
                </wp:positionH>
                <wp:positionV relativeFrom="paragraph">
                  <wp:posOffset>929640</wp:posOffset>
                </wp:positionV>
                <wp:extent cx="4297680" cy="1828800"/>
                <wp:effectExtent l="0" t="0" r="0" b="381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768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B3C40" w:rsidRPr="00D43209" w:rsidRDefault="001B3C40" w:rsidP="00B81637">
                            <w:pPr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96"/>
                              </w:rPr>
                            </w:pP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奖励以及证书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AE78D8B" id="文本框 19" o:spid="_x0000_s1036" type="#_x0000_t202" style="position:absolute;margin-left:32.45pt;margin-top:73.2pt;width:338.4pt;height:2in;z-index:2516889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" filled="f" stroked="f">
                <v:textbox style="mso-fit-shape-to-text:t">
                  <w:txbxContent>
                    <w:p w:rsidR="001B3C40" w:rsidRPr="00D43209" w:rsidRDefault="001B3C40" w:rsidP="00B81637">
                      <w:pPr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96"/>
                        </w:rPr>
                      </w:pP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奖励以及证书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5492A625" wp14:editId="18FCB41B">
                <wp:simplePos x="0" y="0"/>
                <wp:positionH relativeFrom="margin">
                  <wp:posOffset>457200</wp:posOffset>
                </wp:positionH>
                <wp:positionV relativeFrom="paragraph">
                  <wp:posOffset>5251450</wp:posOffset>
                </wp:positionV>
                <wp:extent cx="1463040" cy="1404620"/>
                <wp:effectExtent l="0" t="0" r="0" b="0"/>
                <wp:wrapNone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3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1CA2" w:rsidRPr="00254F9F" w:rsidRDefault="009C1CA2" w:rsidP="00D43209">
                            <w:pPr>
                              <w:ind w:left="420" w:hanging="420"/>
                              <w:rPr>
                                <w:rFonts w:ascii="微软雅黑" w:eastAsia="微软雅黑" w:hAnsi="微软雅黑"/>
                                <w:sz w:val="36"/>
                                <w:szCs w:val="40"/>
                              </w:rPr>
                            </w:pPr>
                            <w:r w:rsidRPr="00254F9F">
                              <w:rPr>
                                <w:rFonts w:ascii="微软雅黑" w:eastAsia="微软雅黑" w:hAnsi="微软雅黑" w:hint="eastAsia"/>
                                <w:sz w:val="36"/>
                                <w:szCs w:val="40"/>
                              </w:rPr>
                              <w:t>奖状及证书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92A625" id="_x0000_s1037" type="#_x0000_t202" style="position:absolute;margin-left:36pt;margin-top:413.5pt;width:115.2pt;height:110.6pt;z-index:2517002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" filled="f" stroked="f">
                <v:textbox style="mso-fit-shape-to-text:t">
                  <w:txbxContent>
                    <w:p w:rsidR="009C1CA2" w:rsidRPr="00254F9F" w:rsidRDefault="009C1CA2" w:rsidP="00D43209">
                      <w:pPr>
                        <w:ind w:left="420" w:hanging="420"/>
                        <w:rPr>
                          <w:rFonts w:ascii="微软雅黑" w:eastAsia="微软雅黑" w:hAnsi="微软雅黑"/>
                          <w:sz w:val="36"/>
                          <w:szCs w:val="40"/>
                        </w:rPr>
                      </w:pPr>
                      <w:r w:rsidRPr="00254F9F">
                        <w:rPr>
                          <w:rFonts w:ascii="微软雅黑" w:eastAsia="微软雅黑" w:hAnsi="微软雅黑" w:hint="eastAsia"/>
                          <w:sz w:val="36"/>
                          <w:szCs w:val="40"/>
                        </w:rPr>
                        <w:t>奖状及证书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5492A625" wp14:editId="18FCB41B">
                <wp:simplePos x="0" y="0"/>
                <wp:positionH relativeFrom="column">
                  <wp:posOffset>3063240</wp:posOffset>
                </wp:positionH>
                <wp:positionV relativeFrom="paragraph">
                  <wp:posOffset>5208905</wp:posOffset>
                </wp:positionV>
                <wp:extent cx="1463040" cy="1404620"/>
                <wp:effectExtent l="0" t="0" r="0" b="0"/>
                <wp:wrapNone/>
                <wp:docPr id="2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3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1CA2" w:rsidRPr="00254F9F" w:rsidRDefault="009C1CA2" w:rsidP="009C1CA2">
                            <w:pPr>
                              <w:rPr>
                                <w:rFonts w:ascii="微软雅黑" w:eastAsia="微软雅黑" w:hAnsi="微软雅黑"/>
                                <w:sz w:val="36"/>
                                <w:szCs w:val="40"/>
                              </w:rPr>
                            </w:pPr>
                            <w:r w:rsidRPr="00254F9F">
                              <w:rPr>
                                <w:rFonts w:ascii="微软雅黑" w:eastAsia="微软雅黑" w:hAnsi="微软雅黑" w:hint="eastAsia"/>
                                <w:sz w:val="36"/>
                                <w:szCs w:val="40"/>
                              </w:rPr>
                              <w:t>奖状及证书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92A625" id="_x0000_s1038" type="#_x0000_t202" style="position:absolute;margin-left:241.2pt;margin-top:410.15pt;width:115.2pt;height:110.6pt;z-index:2517022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" filled="f" stroked="f">
                <v:textbox style="mso-fit-shape-to-text:t">
                  <w:txbxContent>
                    <w:p w:rsidR="009C1CA2" w:rsidRPr="00254F9F" w:rsidRDefault="009C1CA2" w:rsidP="009C1CA2">
                      <w:pPr>
                        <w:rPr>
                          <w:rFonts w:ascii="微软雅黑" w:eastAsia="微软雅黑" w:hAnsi="微软雅黑"/>
                          <w:sz w:val="36"/>
                          <w:szCs w:val="40"/>
                        </w:rPr>
                      </w:pPr>
                      <w:r w:rsidRPr="00254F9F">
                        <w:rPr>
                          <w:rFonts w:ascii="微软雅黑" w:eastAsia="微软雅黑" w:hAnsi="微软雅黑" w:hint="eastAsia"/>
                          <w:sz w:val="36"/>
                          <w:szCs w:val="40"/>
                        </w:rPr>
                        <w:t>奖状及证书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4080" behindDoc="0" locked="0" layoutInCell="1" allowOverlap="1" wp14:anchorId="20DDAD5F" wp14:editId="7350DB31">
            <wp:simplePos x="0" y="0"/>
            <wp:positionH relativeFrom="margin">
              <wp:posOffset>2773680</wp:posOffset>
            </wp:positionH>
            <wp:positionV relativeFrom="paragraph">
              <wp:posOffset>2453640</wp:posOffset>
            </wp:positionV>
            <wp:extent cx="1981200" cy="2800985"/>
            <wp:effectExtent l="0" t="0" r="0" b="0"/>
            <wp:wrapNone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证书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800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posOffset>228600</wp:posOffset>
            </wp:positionH>
            <wp:positionV relativeFrom="paragraph">
              <wp:posOffset>2468880</wp:posOffset>
            </wp:positionV>
            <wp:extent cx="1981200" cy="2800985"/>
            <wp:effectExtent l="0" t="0" r="0" b="0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证书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800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E2368">
        <w:rPr>
          <w:noProof/>
        </w:rPr>
        <w:drawing>
          <wp:anchor distT="0" distB="0" distL="114300" distR="114300" simplePos="0" relativeHeight="251691008" behindDoc="0" locked="0" layoutInCell="1" allowOverlap="1" wp14:anchorId="0BBEC5E0" wp14:editId="30B9DB66">
            <wp:simplePos x="0" y="0"/>
            <wp:positionH relativeFrom="margin">
              <wp:align>center</wp:align>
            </wp:positionH>
            <wp:positionV relativeFrom="paragraph">
              <wp:posOffset>5882640</wp:posOffset>
            </wp:positionV>
            <wp:extent cx="5274310" cy="3215640"/>
            <wp:effectExtent l="0" t="0" r="21590" b="0"/>
            <wp:wrapNone/>
            <wp:docPr id="21" name="图示 2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V relativeFrom="margin">
              <wp14:pctHeight>0</wp14:pctHeight>
            </wp14:sizeRelV>
          </wp:anchor>
        </w:drawing>
      </w:r>
      <w:r w:rsidR="00B14158">
        <w:br w:type="page"/>
      </w:r>
    </w:p>
    <w:p w:rsidR="00B14158" w:rsidRDefault="004E2368">
      <w:pPr>
        <w:widowControl/>
        <w:jc w:val="left"/>
      </w:pPr>
      <w:r>
        <w:rPr>
          <w:noProof/>
        </w:rPr>
        <w:lastRenderedPageBreak/>
        <w:drawing>
          <wp:anchor distT="0" distB="0" distL="114300" distR="114300" simplePos="0" relativeHeight="251703296" behindDoc="1" locked="0" layoutInCell="1" allowOverlap="1">
            <wp:simplePos x="0" y="0"/>
            <wp:positionH relativeFrom="page">
              <wp:posOffset>30518</wp:posOffset>
            </wp:positionH>
            <wp:positionV relativeFrom="page">
              <wp:posOffset>0</wp:posOffset>
            </wp:positionV>
            <wp:extent cx="7588808" cy="10739120"/>
            <wp:effectExtent l="0" t="0" r="0" b="5080"/>
            <wp:wrapNone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1-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8808" cy="10739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4158" w:rsidRDefault="00B14158"/>
    <w:p w:rsidR="00B14158" w:rsidRDefault="00D43209">
      <w:pPr>
        <w:widowControl/>
        <w:jc w:val="lef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2209800</wp:posOffset>
                </wp:positionV>
                <wp:extent cx="5273040" cy="1404620"/>
                <wp:effectExtent l="0" t="0" r="0" b="0"/>
                <wp:wrapNone/>
                <wp:docPr id="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30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1CA2" w:rsidRPr="00D43209" w:rsidRDefault="009C1CA2" w:rsidP="004E2368">
                            <w:pPr>
                              <w:jc w:val="center"/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6"/>
                                <w:lang w:val="zh-CN"/>
                              </w:rPr>
                            </w:pP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>吉他 /</w:t>
                            </w:r>
                            <w:r w:rsidRPr="00D43209"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>舞蹈 /</w:t>
                            </w:r>
                            <w:r w:rsidRPr="00D43209"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>古筝 /</w:t>
                            </w:r>
                            <w:r w:rsidRPr="00D43209"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>篮球 /</w:t>
                            </w:r>
                            <w:r w:rsidRPr="00D43209"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>钢琴 /</w:t>
                            </w:r>
                            <w:r w:rsidRPr="00D43209">
                              <w:rPr>
                                <w:rFonts w:ascii="仿宋" w:eastAsia="仿宋" w:hAnsi="仿宋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仿宋" w:eastAsia="仿宋" w:hAnsi="仿宋" w:hint="eastAsia"/>
                                <w:color w:val="2A4F1C" w:themeColor="accent1" w:themeShade="80"/>
                                <w:sz w:val="36"/>
                                <w:lang w:val="zh-CN"/>
                              </w:rPr>
                              <w:t>小提琴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margin-left:364pt;margin-top:174pt;width:415.2pt;height:110.6pt;z-index:25170739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" filled="f" stroked="f">
                <v:textbox style="mso-fit-shape-to-text:t">
                  <w:txbxContent>
                    <w:p w:rsidR="009C1CA2" w:rsidRPr="00D43209" w:rsidRDefault="009C1CA2" w:rsidP="004E2368">
                      <w:pPr>
                        <w:jc w:val="center"/>
                        <w:rPr>
                          <w:rFonts w:ascii="仿宋" w:eastAsia="仿宋" w:hAnsi="仿宋"/>
                          <w:color w:val="2A4F1C" w:themeColor="accent1" w:themeShade="80"/>
                          <w:sz w:val="36"/>
                          <w:lang w:val="zh-CN"/>
                        </w:rPr>
                      </w:pP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6"/>
                          <w:lang w:val="zh-CN"/>
                        </w:rPr>
                        <w:t>吉他 /</w:t>
                      </w:r>
                      <w:r w:rsidRPr="00D43209">
                        <w:rPr>
                          <w:rFonts w:ascii="仿宋" w:eastAsia="仿宋" w:hAnsi="仿宋"/>
                          <w:color w:val="2A4F1C" w:themeColor="accent1" w:themeShade="80"/>
                          <w:sz w:val="36"/>
                          <w:lang w:val="zh-CN"/>
                        </w:rPr>
                        <w:t xml:space="preserve"> </w:t>
                      </w: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6"/>
                          <w:lang w:val="zh-CN"/>
                        </w:rPr>
                        <w:t>舞蹈 /</w:t>
                      </w:r>
                      <w:r w:rsidRPr="00D43209">
                        <w:rPr>
                          <w:rFonts w:ascii="仿宋" w:eastAsia="仿宋" w:hAnsi="仿宋"/>
                          <w:color w:val="2A4F1C" w:themeColor="accent1" w:themeShade="80"/>
                          <w:sz w:val="36"/>
                          <w:lang w:val="zh-CN"/>
                        </w:rPr>
                        <w:t xml:space="preserve"> </w:t>
                      </w: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6"/>
                          <w:lang w:val="zh-CN"/>
                        </w:rPr>
                        <w:t>古筝 /</w:t>
                      </w:r>
                      <w:r w:rsidRPr="00D43209">
                        <w:rPr>
                          <w:rFonts w:ascii="仿宋" w:eastAsia="仿宋" w:hAnsi="仿宋"/>
                          <w:color w:val="2A4F1C" w:themeColor="accent1" w:themeShade="80"/>
                          <w:sz w:val="36"/>
                          <w:lang w:val="zh-CN"/>
                        </w:rPr>
                        <w:t xml:space="preserve"> </w:t>
                      </w: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6"/>
                          <w:lang w:val="zh-CN"/>
                        </w:rPr>
                        <w:t>篮球 /</w:t>
                      </w:r>
                      <w:r w:rsidRPr="00D43209">
                        <w:rPr>
                          <w:rFonts w:ascii="仿宋" w:eastAsia="仿宋" w:hAnsi="仿宋"/>
                          <w:color w:val="2A4F1C" w:themeColor="accent1" w:themeShade="80"/>
                          <w:sz w:val="36"/>
                          <w:lang w:val="zh-CN"/>
                        </w:rPr>
                        <w:t xml:space="preserve"> </w:t>
                      </w: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6"/>
                          <w:lang w:val="zh-CN"/>
                        </w:rPr>
                        <w:t>钢琴 /</w:t>
                      </w:r>
                      <w:r w:rsidRPr="00D43209">
                        <w:rPr>
                          <w:rFonts w:ascii="仿宋" w:eastAsia="仿宋" w:hAnsi="仿宋"/>
                          <w:color w:val="2A4F1C" w:themeColor="accent1" w:themeShade="80"/>
                          <w:sz w:val="36"/>
                          <w:lang w:val="zh-CN"/>
                        </w:rPr>
                        <w:t xml:space="preserve"> </w:t>
                      </w:r>
                      <w:r w:rsidRPr="00D43209">
                        <w:rPr>
                          <w:rFonts w:ascii="仿宋" w:eastAsia="仿宋" w:hAnsi="仿宋" w:hint="eastAsia"/>
                          <w:color w:val="2A4F1C" w:themeColor="accent1" w:themeShade="80"/>
                          <w:sz w:val="36"/>
                          <w:lang w:val="zh-CN"/>
                        </w:rPr>
                        <w:t>小提琴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9E8C0A9" wp14:editId="2134128D">
                <wp:simplePos x="0" y="0"/>
                <wp:positionH relativeFrom="margin">
                  <wp:align>center</wp:align>
                </wp:positionH>
                <wp:positionV relativeFrom="paragraph">
                  <wp:posOffset>868680</wp:posOffset>
                </wp:positionV>
                <wp:extent cx="4389120" cy="1828800"/>
                <wp:effectExtent l="0" t="0" r="0" b="381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912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C1CA2" w:rsidRPr="00D43209" w:rsidRDefault="009C1CA2" w:rsidP="00D43209">
                            <w:pPr>
                              <w:jc w:val="center"/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96"/>
                              </w:rPr>
                            </w:pP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兴</w:t>
                            </w:r>
                            <w:r w:rsidR="00E8341C"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趣</w:t>
                            </w:r>
                            <w:r w:rsidR="00E8341C"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特</w:t>
                            </w:r>
                            <w:r w:rsidR="00E8341C"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9E8C0A9" id="文本框 29" o:spid="_x0000_s1040" type="#_x0000_t202" style="position:absolute;margin-left:0;margin-top:68.4pt;width:345.6pt;height:2in;z-index:25170534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" filled="f" stroked="f">
                <v:textbox style="mso-fit-shape-to-text:t">
                  <w:txbxContent>
                    <w:p w:rsidR="009C1CA2" w:rsidRPr="00D43209" w:rsidRDefault="009C1CA2" w:rsidP="00D43209">
                      <w:pPr>
                        <w:jc w:val="center"/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96"/>
                        </w:rPr>
                      </w:pP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兴</w:t>
                      </w:r>
                      <w:r w:rsidR="00E8341C"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</w:t>
                      </w: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趣</w:t>
                      </w:r>
                      <w:r w:rsidR="00E8341C"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</w:t>
                      </w: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特</w:t>
                      </w:r>
                      <w:r w:rsidR="00E8341C"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</w:t>
                      </w: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长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2743200</wp:posOffset>
                </wp:positionH>
                <wp:positionV relativeFrom="paragraph">
                  <wp:posOffset>3307080</wp:posOffset>
                </wp:positionV>
                <wp:extent cx="2209800" cy="1432560"/>
                <wp:effectExtent l="0" t="0" r="19050" b="15240"/>
                <wp:wrapNone/>
                <wp:docPr id="153" name="矩形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143256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263D9A" id="矩形 153" o:spid="_x0000_s1026" style="position:absolute;left:0;text-align:left;margin-left:3in;margin-top:260.4pt;width:174pt;height:112.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" fillcolor="#b7dfa8 [1300]" strokecolor="#b7dfa8 [13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3322320</wp:posOffset>
                </wp:positionV>
                <wp:extent cx="2225040" cy="1417320"/>
                <wp:effectExtent l="0" t="0" r="22860" b="11430"/>
                <wp:wrapNone/>
                <wp:docPr id="152" name="矩形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5040" cy="141732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871879" id="矩形 152" o:spid="_x0000_s1026" style="position:absolute;left:0;text-align:left;margin-left:18pt;margin-top:261.6pt;width:175.2pt;height:111.6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" fillcolor="#b7dfa8 [1300]" strokecolor="#b7dfa8 [13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8283DE4" wp14:editId="1ADB33AA">
                <wp:simplePos x="0" y="0"/>
                <wp:positionH relativeFrom="column">
                  <wp:posOffset>2758440</wp:posOffset>
                </wp:positionH>
                <wp:positionV relativeFrom="paragraph">
                  <wp:posOffset>4922520</wp:posOffset>
                </wp:positionV>
                <wp:extent cx="2209800" cy="1432560"/>
                <wp:effectExtent l="0" t="0" r="19050" b="15240"/>
                <wp:wrapNone/>
                <wp:docPr id="156" name="矩形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143256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04CB2F" id="矩形 156" o:spid="_x0000_s1026" style="position:absolute;left:0;text-align:left;margin-left:217.2pt;margin-top:387.6pt;width:174pt;height:112.8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" fillcolor="#b7dfa8 [1300]" strokecolor="#b7dfa8 [13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2F29637" wp14:editId="3F798B08">
                <wp:simplePos x="0" y="0"/>
                <wp:positionH relativeFrom="column">
                  <wp:posOffset>228600</wp:posOffset>
                </wp:positionH>
                <wp:positionV relativeFrom="paragraph">
                  <wp:posOffset>4922520</wp:posOffset>
                </wp:positionV>
                <wp:extent cx="2225040" cy="1417320"/>
                <wp:effectExtent l="0" t="0" r="22860" b="11430"/>
                <wp:wrapNone/>
                <wp:docPr id="154" name="矩形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5040" cy="141732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2A1CA5" id="矩形 154" o:spid="_x0000_s1026" style="position:absolute;left:0;text-align:left;margin-left:18pt;margin-top:387.6pt;width:175.2pt;height:111.6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" fillcolor="#b7dfa8 [1300]" strokecolor="#b7dfa8 [13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8283DE4" wp14:editId="1ADB33AA">
                <wp:simplePos x="0" y="0"/>
                <wp:positionH relativeFrom="column">
                  <wp:posOffset>2788920</wp:posOffset>
                </wp:positionH>
                <wp:positionV relativeFrom="paragraph">
                  <wp:posOffset>6477000</wp:posOffset>
                </wp:positionV>
                <wp:extent cx="2209800" cy="1432560"/>
                <wp:effectExtent l="0" t="0" r="19050" b="15240"/>
                <wp:wrapNone/>
                <wp:docPr id="157" name="矩形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143256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00BA52" id="矩形 157" o:spid="_x0000_s1026" style="position:absolute;left:0;text-align:left;margin-left:219.6pt;margin-top:510pt;width:174pt;height:112.8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" fillcolor="#b7dfa8 [1300]" strokecolor="#b7dfa8 [1300]" strokeweight="1pt"/>
            </w:pict>
          </mc:Fallback>
        </mc:AlternateContent>
      </w:r>
      <w:r w:rsidR="004E2368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2F29637" wp14:editId="3F798B08">
                <wp:simplePos x="0" y="0"/>
                <wp:positionH relativeFrom="column">
                  <wp:posOffset>228600</wp:posOffset>
                </wp:positionH>
                <wp:positionV relativeFrom="paragraph">
                  <wp:posOffset>6477000</wp:posOffset>
                </wp:positionV>
                <wp:extent cx="2225040" cy="1417320"/>
                <wp:effectExtent l="0" t="0" r="22860" b="11430"/>
                <wp:wrapNone/>
                <wp:docPr id="155" name="矩形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5040" cy="141732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7952FC" id="矩形 155" o:spid="_x0000_s1026" style="position:absolute;left:0;text-align:left;margin-left:18pt;margin-top:510pt;width:175.2pt;height:111.6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" fillcolor="#b7dfa8 [1300]" strokecolor="#b7dfa8 [1300]" strokeweight="1pt"/>
            </w:pict>
          </mc:Fallback>
        </mc:AlternateContent>
      </w:r>
      <w:r w:rsidR="00B14158">
        <w:br w:type="page"/>
      </w:r>
    </w:p>
    <w:p w:rsidR="00B14158" w:rsidRDefault="00A76BD1">
      <w:r>
        <w:rPr>
          <w:noProof/>
        </w:rPr>
        <w:lastRenderedPageBreak/>
        <w:drawing>
          <wp:anchor distT="0" distB="0" distL="114300" distR="114300" simplePos="0" relativeHeight="25172582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30480</wp:posOffset>
            </wp:positionV>
            <wp:extent cx="7527289" cy="10652064"/>
            <wp:effectExtent l="0" t="0" r="0" b="0"/>
            <wp:wrapNone/>
            <wp:docPr id="141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1-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7289" cy="106520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25CC">
        <w:rPr>
          <w:noProof/>
        </w:rPr>
        <w:drawing>
          <wp:anchor distT="0" distB="0" distL="114300" distR="114300" simplePos="0" relativeHeight="251732992" behindDoc="1" locked="0" layoutInCell="1" allowOverlap="1">
            <wp:simplePos x="0" y="0"/>
            <wp:positionH relativeFrom="margin">
              <wp:posOffset>6553200</wp:posOffset>
            </wp:positionH>
            <wp:positionV relativeFrom="page">
              <wp:posOffset>0</wp:posOffset>
            </wp:positionV>
            <wp:extent cx="7603490" cy="10760710"/>
            <wp:effectExtent l="0" t="0" r="0" b="2540"/>
            <wp:wrapNone/>
            <wp:docPr id="146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1-1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3490" cy="10760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4158" w:rsidRDefault="00D43209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0A54AA3" wp14:editId="502D0CCE">
                <wp:simplePos x="0" y="0"/>
                <wp:positionH relativeFrom="margin">
                  <wp:align>center</wp:align>
                </wp:positionH>
                <wp:positionV relativeFrom="paragraph">
                  <wp:posOffset>1539240</wp:posOffset>
                </wp:positionV>
                <wp:extent cx="3627120" cy="1828800"/>
                <wp:effectExtent l="0" t="0" r="0" b="3810"/>
                <wp:wrapNone/>
                <wp:docPr id="142" name="文本框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712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C1CA2" w:rsidRPr="00D43209" w:rsidRDefault="009C1CA2" w:rsidP="004E2368">
                            <w:pPr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96"/>
                              </w:rPr>
                            </w:pP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社</w:t>
                            </w:r>
                            <w:r w:rsidR="00E8341C"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会</w:t>
                            </w:r>
                            <w:r w:rsidR="00E8341C"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实</w:t>
                            </w:r>
                            <w:r w:rsidR="00E8341C"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</w:t>
                            </w: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A54AA3" id="文本框 142" o:spid="_x0000_s1041" type="#_x0000_t202" style="position:absolute;margin-left:0;margin-top:121.2pt;width:285.6pt;height:2in;z-index:25172787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" filled="f" stroked="f">
                <v:textbox style="mso-fit-shape-to-text:t">
                  <w:txbxContent>
                    <w:p w:rsidR="009C1CA2" w:rsidRPr="00D43209" w:rsidRDefault="009C1CA2" w:rsidP="004E2368">
                      <w:pPr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96"/>
                        </w:rPr>
                      </w:pP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社</w:t>
                      </w:r>
                      <w:r w:rsidR="00E8341C"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</w:t>
                      </w: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会</w:t>
                      </w:r>
                      <w:r w:rsidR="00E8341C"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</w:t>
                      </w: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实</w:t>
                      </w:r>
                      <w:r w:rsidR="00E8341C"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</w:t>
                      </w: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践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E2368">
        <w:rPr>
          <w:noProof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3230880</wp:posOffset>
            </wp:positionV>
            <wp:extent cx="7498080" cy="5410200"/>
            <wp:effectExtent l="0" t="0" r="0" b="0"/>
            <wp:wrapNone/>
            <wp:docPr id="143" name="图示 14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4158">
        <w:br w:type="page"/>
      </w:r>
    </w:p>
    <w:p w:rsidR="00B14158" w:rsidRDefault="00D43209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31968" behindDoc="0" locked="0" layoutInCell="1" allowOverlap="1">
                <wp:simplePos x="0" y="0"/>
                <wp:positionH relativeFrom="margin">
                  <wp:posOffset>-594360</wp:posOffset>
                </wp:positionH>
                <wp:positionV relativeFrom="paragraph">
                  <wp:posOffset>-777240</wp:posOffset>
                </wp:positionV>
                <wp:extent cx="6492240" cy="15758160"/>
                <wp:effectExtent l="0" t="0" r="0" b="0"/>
                <wp:wrapNone/>
                <wp:docPr id="14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92240" cy="157581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2368" w:rsidRPr="00D43209" w:rsidRDefault="004E2368" w:rsidP="00D43209">
                            <w:pPr>
                              <w:jc w:val="center"/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56"/>
                              </w:rPr>
                            </w:pP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56"/>
                              </w:rPr>
                              <w:t>自荐信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尊敬的上海市第十六中学领导：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您好！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当您看到这封信时，我由衷地感谢您能抽出宝贵的时间来阅读。即将升入初中的我怀着对火星中学的向往写下这封信，以表达我的热情和诚实。我对贵校倡导的“求实、奋进、博学、谦逊”的校训以及优异的办学成绩敬仰不已，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这里是我梦寐以求的学习胜地！结合我的自身条件，我确信第六中学是最适合我的中学，我渴望能够成为贵校的一名学生，在贵校度过我的中学时光。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在小学六年里，我勤奋学习，能独立思考学习问题，勤学好问，成绩优秀。除了夯实课堂上的基础知识，还经常结合课堂外的拓展实践，开阔自己的视野。我不断充实自己，全面发展，赢得了老师和同学的信任和赞誉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我学习刻苦，成绩优异。其中，六年级上学期全校第一次统考考试总分全班排名第三，全年级排名第十，得到学校领导、老师、同学的一致赞誉。通过自己坚持不懈的努力，每个学期我都被评为“三好学生”，荣获“成绩优秀奖”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几年来，一直担任班干部，能协助各科老师开展班上的各项有益活动，在自己努力学习的同时，没有忘记帮助班上其他同学与自己一起进步；对老师交给的任务，能做得有条不紊，成为各科老师的得力小助手。我处处以身作则，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为同学们树立了良好的学习榜样。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除了掌握丰富的学科知识以外，老师和家长从来也没放松对我综合素质方面的培养和教育。我喜爱钢琴，2016年顺利通过国家考级委员会六级考核，成绩优秀。今年四月通过艺术特长生钢琴考核。我喜爱朗诵，在北京第九届艺术比赛中获朗诵一等奖，北京市“祖国，我为您喝彩”朗诵比赛中获小学二等奖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面对取得的这些成绩，我并没有骄傲，没有沉浸在自我陶醉之中，而是更加努力、刻苦地学习，时刻告诫自己：在人生的学习生涯中，自己才迈出一小步，要坚持不懈地努力朝自己的人生目标──成为一名一专多能的二十一世纪的新少年而奋进。</w:t>
                            </w: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cr/>
                              <w:t>作为一名即将小学毕业的小学生，我的未来，还有很久的路要走。父母常说，宝剑锋从磨砺出，梅花香自苦寒来。我知道，想要达到目标，光有愿望是不够的，还要献出努力、汗水，并不断坚持。我会记住父母的话，坚持不懈地完善自己，挑战自己，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2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每一天都比昨天进步一点。因此，我对我自己，对自己的未来充满了信心，也恳请第六中学能对我有信心，接纳我、培养我。我期待贵校的佳音!</w:t>
                            </w: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cr/>
                              <w:t xml:space="preserve">        此致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敬礼！</w:t>
                            </w:r>
                          </w:p>
                          <w:p w:rsidR="00254F9F" w:rsidRPr="002A345E" w:rsidRDefault="00CA616F" w:rsidP="002A345E">
                            <w:pPr>
                              <w:snapToGrid w:val="0"/>
                              <w:spacing w:line="360" w:lineRule="auto"/>
                              <w:jc w:val="righ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上海市第十五小学六(八)班学生 甄美丽</w:t>
                            </w:r>
                          </w:p>
                          <w:p w:rsidR="00397741" w:rsidRPr="002A345E" w:rsidRDefault="00CA616F" w:rsidP="002A345E">
                            <w:pPr>
                              <w:snapToGrid w:val="0"/>
                              <w:spacing w:line="360" w:lineRule="auto"/>
                              <w:jc w:val="right"/>
                              <w:rPr>
                                <w:rFonts w:ascii="仿宋" w:eastAsia="仿宋" w:hAnsi="仿宋"/>
                                <w:color w:val="33473C" w:themeColor="text2" w:themeShade="BF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lang w:val="zh-CN"/>
                              </w:rPr>
                              <w:t>2017年5月20日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42" type="#_x0000_t202" style="position:absolute;left:0;text-align:left;margin-left:-46.8pt;margin-top:-61.2pt;width:511.2pt;height:1240.8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" filled="f" stroked="f">
                <v:textbox>
                  <w:txbxContent>
                    <w:p w:rsidR="004E2368" w:rsidRPr="00D43209" w:rsidRDefault="004E2368" w:rsidP="00D43209">
                      <w:pPr>
                        <w:jc w:val="center"/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56"/>
                        </w:rPr>
                      </w:pP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56"/>
                        </w:rPr>
                        <w:t>自荐信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尊敬的上海市第十六中学领导：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您好！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当您看到这封信时，我由衷地感谢您能抽出宝贵的时间来阅读。即将升入初中的我怀着对火星中学的向往写下这封信，以表达我的热情和诚实。我对贵校倡导的“求实、奋进、博学、谦逊”的校训以及优异的办学成绩敬仰不已，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这里是我梦寐以求的学习胜地！结合我的自身条件，我确信第六中学是最适合我的中学，我渴望能够成为贵校的一名学生，在贵校度过我的中学时光。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在小学六年里，我勤奋学习，能独立思考学习问题，勤学好问，成绩优秀。除了夯实课堂上的基础知识，还经常结合课堂外的拓展实践，开阔自己的视野。我不断充实自己，全面发展，赢得了老师和同学的信任和赞誉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我学习刻苦，成绩优异。其中，六年级上学期全校第一次统考考试总分全班排名第三，全年级排名第十，得到学校领导、老师、同学的一致赞誉。通过自己坚持不懈的努力，每个学期我都被评为“三好学生”，荣获“成绩优秀奖”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几年来，一直担任班干部，能协助各科老师开展班上的各项有益活动，在自己努力学习的同时，没有忘记帮助班上其他同学与自己一起进步；对老师交给的任务，能做得有条不紊，成为各科老师的得力小助手。我处</w:t>
                      </w:r>
                      <w:proofErr w:type="gramStart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处</w:t>
                      </w:r>
                      <w:proofErr w:type="gramEnd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以身作则，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为同学们树立了良好的学习榜样。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除了掌握丰富的学科知识以外，老师和家长从来也没放松对我综合素质方面的培养和教育。我喜爱钢琴，2016年顺利通过国家考级委员会六级考核，成绩优秀。今年四月通过艺术特长生钢琴考核。我喜爱朗诵，在北京第九届艺术比赛中获朗诵一等奖，北京市“祖国，我为您喝彩”朗诵比赛中获小学二等奖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面对取得的这些成绩，我并没有骄傲，没有沉浸在自我陶醉之中，而是更加努力、刻苦地学习，时刻告诫自己：在人生的学习生涯中，自己才迈出</w:t>
                      </w:r>
                      <w:proofErr w:type="gramStart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一</w:t>
                      </w:r>
                      <w:proofErr w:type="gramEnd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小步，要坚持不懈地努力朝自己的人生目标──成为一名一专多能的二十一世纪的新少年而奋进。</w:t>
                      </w: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cr/>
                        <w:t>作为一名即将小学毕业的小学生，我的未来，还有很久的路要走。父母常说，宝剑锋从磨砺出，梅花香</w:t>
                      </w:r>
                      <w:proofErr w:type="gramStart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自苦</w:t>
                      </w:r>
                      <w:proofErr w:type="gramEnd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寒来。我知道，想要达到目标，光有愿望是不够的，还要献出努力、汗水，并不断坚持。我会记住父母的话，坚持不懈地完善自己，挑战自己，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2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每一天都比昨天进步一点。因此，我对我自己，对自己的未来充满了信心，也恳请第六中学能对我有信心，接纳我、培养我。我期待贵校的佳音!</w:t>
                      </w: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cr/>
                        <w:t xml:space="preserve">        此致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敬礼！</w:t>
                      </w:r>
                    </w:p>
                    <w:p w:rsidR="00254F9F" w:rsidRPr="002A345E" w:rsidRDefault="00CA616F" w:rsidP="002A345E">
                      <w:pPr>
                        <w:snapToGrid w:val="0"/>
                        <w:spacing w:line="360" w:lineRule="auto"/>
                        <w:jc w:val="righ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上海市第十五小学六(八)班学生 甄美丽</w:t>
                      </w:r>
                    </w:p>
                    <w:p w:rsidR="00397741" w:rsidRPr="002A345E" w:rsidRDefault="00CA616F" w:rsidP="002A345E">
                      <w:pPr>
                        <w:snapToGrid w:val="0"/>
                        <w:spacing w:line="360" w:lineRule="auto"/>
                        <w:jc w:val="right"/>
                        <w:rPr>
                          <w:rFonts w:ascii="仿宋" w:eastAsia="仿宋" w:hAnsi="仿宋"/>
                          <w:color w:val="33473C" w:themeColor="text2" w:themeShade="BF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lang w:val="zh-CN"/>
                        </w:rPr>
                        <w:t>2017年5月20日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E2368">
        <w:rPr>
          <w:noProof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538549" cy="10667998"/>
            <wp:effectExtent l="0" t="0" r="5715" b="635"/>
            <wp:wrapNone/>
            <wp:docPr id="144" name="图片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1-1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8549" cy="106679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4158" w:rsidRDefault="00B14158">
      <w:pPr>
        <w:widowControl/>
        <w:jc w:val="left"/>
      </w:pPr>
      <w:r>
        <w:br w:type="page"/>
      </w:r>
    </w:p>
    <w:p w:rsidR="004F0E2B" w:rsidRDefault="00D43209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3504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-655320</wp:posOffset>
                </wp:positionV>
                <wp:extent cx="6675120" cy="9464040"/>
                <wp:effectExtent l="0" t="0" r="0" b="3810"/>
                <wp:wrapNone/>
                <wp:docPr id="14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6675120" cy="9464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D556D" w:rsidRPr="00D43209" w:rsidRDefault="00FD556D" w:rsidP="00D43209">
                            <w:pPr>
                              <w:jc w:val="center"/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56"/>
                              </w:rPr>
                            </w:pP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56"/>
                              </w:rPr>
                              <w:t>班主任推荐信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尊敬的上海市第十六中学领导：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您好！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作为甄美丽的语文老师、班主任，我很高兴将这个小姑娘推荐给贵校。同时感谢您在百忙之中阅读这篇推荐信。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 xml:space="preserve">甄美丽同学是一名活泼开朗、积极上进的孩子，现任班级的数学课代表。这个学生品学兼优，兴趣爱好广泛，发展全面，助人为乐，深受老师和同学的喜爱。从一年级以来，曾多次获得校“三好学生”、“优秀班干部”、“优秀少先队员”等称号，是班级乃至全校学生学习的好榜样。下面向您简要介绍一下甄美丽同学： 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一、学习刻苦，成绩优异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小学六年来，真善美同学能保持勤奋踏实的学习态度，学习态度严肃认真，学习目的明确。课堂上专心听讲、积极发言，时刻跟着老师的思维学习。做作业时，面对难题往往能多角度思考、多方式解题，需要动脑筋的作业总是完成得又快又好。从不偏科，每次考试综合成绩都能排在全班前10名以内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二、品学兼优，乐于助人</w:t>
                            </w:r>
                          </w:p>
                          <w:p w:rsidR="004F0E2B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品行端正，心胸开阔，待人真诚。能模范遵守“小学生日常行为规范”和学校有关规章制度，积极参加各项社会实践和公益活动。更重要的是，该同学有一颗纯洁善良的心，经常热情帮助他人，有的同学在学习上有困难，能主动针对该同学学习中的薄弱环节进行耐心指导，并提出合理化的建议，使班里很多同学的学习成绩有了明显提高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三、尊敬师长，团结同学</w:t>
                            </w:r>
                          </w:p>
                          <w:p w:rsidR="004F0E2B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一直担任班干部。在工作中，一尽心尽责，每天帮助老师组织管理班级事务及各项活动，积极主动地做好每件事，也经常协助老师完成校内各种公益工作，具有很强的组织能力，深得老师和同学们的喜爱。作为一名少先队员，能团结同学，关心集体，和同学相处融洽，经常组织同学们参加一些有益的课外活动，在班级同学心中有很高的威信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四、兴趣广泛，全面发展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该生兴趣爱好广泛，喜爱阅读，学校图书室的书大部分都看过，知识面较宽。乒乓球、跑步、听音乐也是该生课余时间娱乐锻炼的喜爱项目。软笔书法达到中国美术学院社会美术七级，钢琴、游泳、围棋等项目均有较高水平。该生具有优秀的综合素质，是一名德、智、体、美、劳全面发展的好学生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在家里， 也是一个好孩子，在学校，更是一位天赋极佳的好学生，如果贵校能给她提供一个学习成长的平台，相信一定会越来越出色的！望贵校能够接受真善美同学的入学申请。</w:t>
                            </w:r>
                          </w:p>
                          <w:p w:rsidR="00CA616F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此致</w:t>
                            </w:r>
                          </w:p>
                          <w:p w:rsidR="009B5BAB" w:rsidRPr="002A345E" w:rsidRDefault="00CA616F" w:rsidP="002A345E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 xml:space="preserve">敬礼!                                                </w:t>
                            </w:r>
                          </w:p>
                          <w:p w:rsidR="009B5BAB" w:rsidRPr="002A345E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right"/>
                              <w:rPr>
                                <w:rFonts w:ascii="仿宋" w:eastAsia="仿宋" w:hAnsi="仿宋"/>
                                <w:color w:val="33473C" w:themeColor="text2" w:themeShade="BF"/>
                                <w:sz w:val="22"/>
                                <w:lang w:val="zh-CN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上海市第十五小学六(八)班班主任伯乐</w:t>
                            </w:r>
                          </w:p>
                          <w:p w:rsidR="00CA616F" w:rsidRPr="009B5BAB" w:rsidRDefault="00CA616F" w:rsidP="002A345E">
                            <w:pPr>
                              <w:snapToGrid w:val="0"/>
                              <w:spacing w:line="360" w:lineRule="auto"/>
                              <w:ind w:firstLineChars="200" w:firstLine="440"/>
                              <w:jc w:val="right"/>
                              <w:rPr>
                                <w:rFonts w:ascii="微软雅黑" w:eastAsia="微软雅黑" w:hAnsi="微软雅黑"/>
                                <w:sz w:val="22"/>
                              </w:rPr>
                            </w:pPr>
                            <w:r w:rsidRPr="002A345E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2"/>
                                <w:lang w:val="zh-CN"/>
                              </w:rPr>
                              <w:t>2017年5月20日</w:t>
                            </w:r>
                            <w:r w:rsidRPr="00FD556D">
                              <w:rPr>
                                <w:rFonts w:ascii="仿宋" w:eastAsia="仿宋" w:hAnsi="仿宋" w:hint="eastAsia"/>
                                <w:color w:val="33473C" w:themeColor="text2" w:themeShade="BF"/>
                                <w:sz w:val="28"/>
                                <w:lang w:val="zh-CN"/>
                              </w:rPr>
                              <w:t xml:space="preserve"> </w:t>
                            </w:r>
                            <w:r w:rsidRPr="009B5BAB">
                              <w:rPr>
                                <w:rFonts w:ascii="微软雅黑" w:eastAsia="微软雅黑" w:hAnsi="微软雅黑" w:hint="eastAsia"/>
                                <w:sz w:val="22"/>
                              </w:rPr>
                              <w:t xml:space="preserve"> </w:t>
                            </w:r>
                          </w:p>
                          <w:p w:rsidR="00CA616F" w:rsidRPr="009B5BAB" w:rsidRDefault="00CA616F" w:rsidP="00254F9F">
                            <w:pPr>
                              <w:adjustRightInd w:val="0"/>
                              <w:snapToGrid w:val="0"/>
                              <w:spacing w:line="240" w:lineRule="atLeast"/>
                              <w:ind w:left="420" w:firstLineChars="200" w:firstLine="400"/>
                              <w:jc w:val="right"/>
                              <w:rPr>
                                <w:rFonts w:ascii="微软雅黑" w:eastAsia="微软雅黑" w:hAnsi="微软雅黑"/>
                                <w:sz w:val="20"/>
                              </w:rPr>
                            </w:pPr>
                            <w:r w:rsidRPr="009B5BAB">
                              <w:rPr>
                                <w:rFonts w:ascii="微软雅黑" w:eastAsia="微软雅黑" w:hAnsi="微软雅黑" w:hint="eastAsia"/>
                                <w:sz w:val="20"/>
                              </w:rPr>
                              <w:t xml:space="preserve">                              </w:t>
                            </w:r>
                          </w:p>
                          <w:p w:rsidR="00CC5277" w:rsidRPr="009B5BAB" w:rsidRDefault="00CC5277" w:rsidP="00254F9F">
                            <w:pPr>
                              <w:adjustRightInd w:val="0"/>
                              <w:ind w:firstLineChars="200" w:firstLine="400"/>
                              <w:jc w:val="right"/>
                              <w:rPr>
                                <w:rFonts w:ascii="微软雅黑" w:eastAsia="微软雅黑" w:hAnsi="微软雅黑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0;margin-top:-51.6pt;width:525.6pt;height:745.2pt;flip:x;z-index:25173504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" filled="f" stroked="f">
                <v:textbox>
                  <w:txbxContent>
                    <w:p w:rsidR="00FD556D" w:rsidRPr="00D43209" w:rsidRDefault="00FD556D" w:rsidP="00D43209">
                      <w:pPr>
                        <w:jc w:val="center"/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56"/>
                        </w:rPr>
                      </w:pP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56"/>
                        </w:rPr>
                        <w:t>班主任推荐信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尊敬的上海市第十六中学领导：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您好！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作为甄美丽的语文老师、班主任，我很高兴将这个小姑娘推荐给贵校。同时感谢您在百忙之中阅读这篇推荐信。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 xml:space="preserve">甄美丽同学是一名活泼开朗、积极上进的孩子，现任班级的数学课代表。这个学生品学兼优，兴趣爱好广泛，发展全面，助人为乐，深受老师和同学的喜爱。从一年级以来，曾多次获得校“三好学生”、“优秀班干部”、“优秀少先队员”等称号，是班级乃至全校学生学习的好榜样。下面向您简要介绍一下甄美丽同学： 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一、学习刻苦，成绩优异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小学六年来，真善美同学能保持勤奋踏实的学习态度，学习态度严肃认真，学习目的明确。课堂上专心听讲、积极发言，时刻跟着老师的思维学习。做作业时，面对难题往往能多角度思考、多方式解题，需要动脑筋的作业总是完成得又快又好。从不偏科，每次考试综合成绩都能排在全班前10名以内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二、品学兼优，乐于助人</w:t>
                      </w:r>
                    </w:p>
                    <w:p w:rsidR="004F0E2B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品行端正，心胸开阔，待人真诚。能模范遵守“小学生日常行为规范”和学校有关规章制度，积极参加各项社会实践和公益活动。更重要的是，该同学有一颗纯洁善良的心，经常热情帮助他人，有的同学在学习上有困难，能主动针对该同学学习中的薄弱环节进行耐心指导，并提出合理化的建议，使班里很多同学的学习成绩有了明显提高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三、尊敬师长，团结同学</w:t>
                      </w:r>
                    </w:p>
                    <w:p w:rsidR="004F0E2B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一直担任班干部。在工作中，</w:t>
                      </w:r>
                      <w:proofErr w:type="gramStart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一</w:t>
                      </w:r>
                      <w:proofErr w:type="gramEnd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尽心尽责，每天帮助老师组织管理班级事务及各项活动，积极主动地做好每件事，也经常协助老师完成校内各种公益工作，具有很强的组织能力，深得老师和同学们的喜爱。作为一名少先队员，能团结同学，关心集体，和同学相处融洽，经常组织同学们参加一些有益的课外活动，在班级同学心中有很高的威信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四、兴趣广泛，全面发展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该生兴趣爱好广泛，喜爱阅读，学校图书室的书大部分都看过，知识面较宽。乒乓球、跑步、听音乐也是该生课余时间娱乐锻炼的喜爱项目。软笔书法达到中国美术学院社会美术七级，钢琴、游泳、围棋等项目均有较高水平。该生具有优秀的综合素质，是一名德、智、体、美、</w:t>
                      </w:r>
                      <w:proofErr w:type="gramStart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劳</w:t>
                      </w:r>
                      <w:proofErr w:type="gramEnd"/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全面发展的好学生。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在家里， 也是一个好孩子，在学校，更是一位天赋极佳的好学生，如果贵校能给她提供一个学习成长的平台，相信一定会越来越出色的！望贵校能够接受真善美同学的入学申请。</w:t>
                      </w:r>
                    </w:p>
                    <w:p w:rsidR="00CA616F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此致</w:t>
                      </w:r>
                    </w:p>
                    <w:p w:rsidR="009B5BAB" w:rsidRPr="002A345E" w:rsidRDefault="00CA616F" w:rsidP="002A345E">
                      <w:pPr>
                        <w:snapToGrid w:val="0"/>
                        <w:spacing w:line="360" w:lineRule="auto"/>
                        <w:jc w:val="lef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 xml:space="preserve">敬礼!                                                </w:t>
                      </w:r>
                    </w:p>
                    <w:p w:rsidR="009B5BAB" w:rsidRPr="002A345E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right"/>
                        <w:rPr>
                          <w:rFonts w:ascii="仿宋" w:eastAsia="仿宋" w:hAnsi="仿宋"/>
                          <w:color w:val="33473C" w:themeColor="text2" w:themeShade="BF"/>
                          <w:sz w:val="22"/>
                          <w:lang w:val="zh-CN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上海市第十五小学六(八)班班主任伯乐</w:t>
                      </w:r>
                    </w:p>
                    <w:p w:rsidR="00CA616F" w:rsidRPr="009B5BAB" w:rsidRDefault="00CA616F" w:rsidP="002A345E">
                      <w:pPr>
                        <w:snapToGrid w:val="0"/>
                        <w:spacing w:line="360" w:lineRule="auto"/>
                        <w:ind w:firstLineChars="200" w:firstLine="440"/>
                        <w:jc w:val="right"/>
                        <w:rPr>
                          <w:rFonts w:ascii="微软雅黑" w:eastAsia="微软雅黑" w:hAnsi="微软雅黑"/>
                          <w:sz w:val="22"/>
                        </w:rPr>
                      </w:pPr>
                      <w:r w:rsidRPr="002A345E">
                        <w:rPr>
                          <w:rFonts w:ascii="仿宋" w:eastAsia="仿宋" w:hAnsi="仿宋" w:hint="eastAsia"/>
                          <w:color w:val="33473C" w:themeColor="text2" w:themeShade="BF"/>
                          <w:sz w:val="22"/>
                          <w:lang w:val="zh-CN"/>
                        </w:rPr>
                        <w:t>2017年5月20日</w:t>
                      </w:r>
                      <w:r w:rsidRPr="00FD556D">
                        <w:rPr>
                          <w:rFonts w:ascii="仿宋" w:eastAsia="仿宋" w:hAnsi="仿宋" w:hint="eastAsia"/>
                          <w:color w:val="33473C" w:themeColor="text2" w:themeShade="BF"/>
                          <w:sz w:val="28"/>
                          <w:lang w:val="zh-CN"/>
                        </w:rPr>
                        <w:t xml:space="preserve"> </w:t>
                      </w:r>
                      <w:r w:rsidRPr="009B5BAB">
                        <w:rPr>
                          <w:rFonts w:ascii="微软雅黑" w:eastAsia="微软雅黑" w:hAnsi="微软雅黑" w:hint="eastAsia"/>
                          <w:sz w:val="22"/>
                        </w:rPr>
                        <w:t xml:space="preserve"> </w:t>
                      </w:r>
                    </w:p>
                    <w:p w:rsidR="00CA616F" w:rsidRPr="009B5BAB" w:rsidRDefault="00CA616F" w:rsidP="00254F9F">
                      <w:pPr>
                        <w:adjustRightInd w:val="0"/>
                        <w:snapToGrid w:val="0"/>
                        <w:spacing w:line="240" w:lineRule="atLeast"/>
                        <w:ind w:left="420" w:firstLineChars="200" w:firstLine="400"/>
                        <w:jc w:val="right"/>
                        <w:rPr>
                          <w:rFonts w:ascii="微软雅黑" w:eastAsia="微软雅黑" w:hAnsi="微软雅黑"/>
                          <w:sz w:val="20"/>
                        </w:rPr>
                      </w:pPr>
                      <w:r w:rsidRPr="009B5BAB">
                        <w:rPr>
                          <w:rFonts w:ascii="微软雅黑" w:eastAsia="微软雅黑" w:hAnsi="微软雅黑" w:hint="eastAsia"/>
                          <w:sz w:val="20"/>
                        </w:rPr>
                        <w:t xml:space="preserve">                              </w:t>
                      </w:r>
                    </w:p>
                    <w:p w:rsidR="00CC5277" w:rsidRPr="009B5BAB" w:rsidRDefault="00CC5277" w:rsidP="00254F9F">
                      <w:pPr>
                        <w:adjustRightInd w:val="0"/>
                        <w:ind w:firstLineChars="200" w:firstLine="400"/>
                        <w:jc w:val="right"/>
                        <w:rPr>
                          <w:rFonts w:ascii="微软雅黑" w:eastAsia="微软雅黑" w:hAnsi="微软雅黑"/>
                          <w:sz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73952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-868680</wp:posOffset>
            </wp:positionV>
            <wp:extent cx="7568565" cy="10711180"/>
            <wp:effectExtent l="0" t="0" r="0" b="0"/>
            <wp:wrapNone/>
            <wp:docPr id="133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6-2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9160" cy="107113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F0E2B" w:rsidRDefault="004F0E2B">
      <w:pPr>
        <w:widowControl/>
        <w:jc w:val="left"/>
      </w:pPr>
      <w:r>
        <w:br w:type="page"/>
      </w:r>
    </w:p>
    <w:p w:rsidR="00B14158" w:rsidRDefault="00C644FD"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align>left</wp:align>
            </wp:positionH>
            <wp:positionV relativeFrom="page">
              <wp:posOffset>15240</wp:posOffset>
            </wp:positionV>
            <wp:extent cx="7588392" cy="10738532"/>
            <wp:effectExtent l="0" t="0" r="0" b="571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8392" cy="107385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4158" w:rsidRDefault="00B14158">
      <w:pPr>
        <w:widowControl/>
        <w:jc w:val="left"/>
      </w:pPr>
    </w:p>
    <w:p w:rsidR="00CC5277" w:rsidRDefault="00CC5277" w:rsidP="00CC5277"/>
    <w:p w:rsidR="00473E26" w:rsidRDefault="00CC5277" w:rsidP="00CC5277">
      <w:r>
        <w:rPr>
          <w:noProof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4876800</wp:posOffset>
                </wp:positionV>
                <wp:extent cx="4663440" cy="1404620"/>
                <wp:effectExtent l="0" t="0" r="0" b="0"/>
                <wp:wrapSquare wrapText="bothSides"/>
                <wp:docPr id="14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34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C5277" w:rsidRPr="00D43209" w:rsidRDefault="00CC5277" w:rsidP="00D43209">
                            <w:pPr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96"/>
                              </w:rPr>
                            </w:pP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>感谢您的审阅</w:t>
                            </w:r>
                          </w:p>
                          <w:p w:rsidR="00CC5277" w:rsidRPr="00D43209" w:rsidRDefault="00CC5277" w:rsidP="00D43209">
                            <w:pPr>
                              <w:rPr>
                                <w:rFonts w:ascii="华康少女文字W5(P)" w:eastAsia="华康少女文字W5(P)" w:hAnsi="微软雅黑"/>
                                <w:b/>
                                <w:color w:val="668926" w:themeColor="accent2" w:themeShade="BF"/>
                                <w:sz w:val="96"/>
                              </w:rPr>
                            </w:pPr>
                            <w:r w:rsidRPr="00D43209">
                              <w:rPr>
                                <w:rFonts w:ascii="华康少女文字W5(P)" w:eastAsia="华康少女文字W5(P)" w:hAnsi="微软雅黑" w:hint="eastAsia"/>
                                <w:b/>
                                <w:color w:val="668926" w:themeColor="accent2" w:themeShade="BF"/>
                                <w:sz w:val="96"/>
                              </w:rPr>
                              <w:t xml:space="preserve">   您辛苦了！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316pt;margin-top:384pt;width:367.2pt;height:110.6pt;z-index:251737088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" filled="f" stroked="f">
                <v:textbox style="mso-fit-shape-to-text:t">
                  <w:txbxContent>
                    <w:p w:rsidR="00CC5277" w:rsidRPr="00D43209" w:rsidRDefault="00CC5277" w:rsidP="00D43209">
                      <w:pPr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96"/>
                        </w:rPr>
                      </w:pP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>感谢您的审阅</w:t>
                      </w:r>
                    </w:p>
                    <w:p w:rsidR="00CC5277" w:rsidRPr="00D43209" w:rsidRDefault="00CC5277" w:rsidP="00D43209">
                      <w:pPr>
                        <w:rPr>
                          <w:rFonts w:ascii="华康少女文字W5(P)" w:eastAsia="华康少女文字W5(P)" w:hAnsi="微软雅黑"/>
                          <w:b/>
                          <w:color w:val="668926" w:themeColor="accent2" w:themeShade="BF"/>
                          <w:sz w:val="96"/>
                        </w:rPr>
                      </w:pPr>
                      <w:r w:rsidRPr="00D43209">
                        <w:rPr>
                          <w:rFonts w:ascii="华康少女文字W5(P)" w:eastAsia="华康少女文字W5(P)" w:hAnsi="微软雅黑" w:hint="eastAsia"/>
                          <w:b/>
                          <w:color w:val="668926" w:themeColor="accent2" w:themeShade="BF"/>
                          <w:sz w:val="96"/>
                        </w:rPr>
                        <w:t xml:space="preserve">   您辛苦了！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t xml:space="preserve"> </w:t>
      </w:r>
    </w:p>
    <w:sectPr w:rsidR="00473E2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23EE" w:rsidRDefault="00D823EE" w:rsidP="00DF75BC">
      <w:r>
        <w:separator/>
      </w:r>
    </w:p>
  </w:endnote>
  <w:endnote w:type="continuationSeparator" w:id="0">
    <w:p w:rsidR="00D823EE" w:rsidRDefault="00D823EE" w:rsidP="00DF75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康少女文字W5(P)">
    <w:panose1 w:val="040F0500000000000000"/>
    <w:charset w:val="86"/>
    <w:family w:val="decorative"/>
    <w:pitch w:val="variable"/>
    <w:sig w:usb0="00000001" w:usb1="080F0000" w:usb2="00000012" w:usb3="00000000" w:csb0="00040000" w:csb1="00000000"/>
  </w:font>
  <w:font w:name="微软雅黑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23EE" w:rsidRDefault="00D823EE" w:rsidP="00DF75BC">
      <w:r>
        <w:separator/>
      </w:r>
    </w:p>
  </w:footnote>
  <w:footnote w:type="continuationSeparator" w:id="0">
    <w:p w:rsidR="00D823EE" w:rsidRDefault="00D823EE" w:rsidP="00DF75B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2A137A"/>
    <w:multiLevelType w:val="hybridMultilevel"/>
    <w:tmpl w:val="D6A06212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A101D3C"/>
    <w:multiLevelType w:val="hybridMultilevel"/>
    <w:tmpl w:val="81F4F77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0AE6455"/>
    <w:multiLevelType w:val="hybridMultilevel"/>
    <w:tmpl w:val="3FA043C6"/>
    <w:lvl w:ilvl="0" w:tplc="A56A863A">
      <w:start w:val="1"/>
      <w:numFmt w:val="bullet"/>
      <w:lvlText w:val="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55D0C02"/>
    <w:multiLevelType w:val="hybridMultilevel"/>
    <w:tmpl w:val="B0BE115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390A6463"/>
    <w:multiLevelType w:val="hybridMultilevel"/>
    <w:tmpl w:val="00E46D80"/>
    <w:lvl w:ilvl="0" w:tplc="A56A863A">
      <w:start w:val="1"/>
      <w:numFmt w:val="bullet"/>
      <w:lvlText w:val="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49190D22"/>
    <w:multiLevelType w:val="hybridMultilevel"/>
    <w:tmpl w:val="165AF66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65D611D1"/>
    <w:multiLevelType w:val="hybridMultilevel"/>
    <w:tmpl w:val="83223DC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65FC3D65"/>
    <w:multiLevelType w:val="hybridMultilevel"/>
    <w:tmpl w:val="EBD4C81C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6"/>
  </w:num>
  <w:num w:numId="5">
    <w:abstractNumId w:val="5"/>
  </w:num>
  <w:num w:numId="6">
    <w:abstractNumId w:val="4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bordersDoNotSurroundHeader/>
  <w:bordersDoNotSurroundFooter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3118"/>
    <w:rsid w:val="00046E2C"/>
    <w:rsid w:val="0007227A"/>
    <w:rsid w:val="0015644E"/>
    <w:rsid w:val="001B3C40"/>
    <w:rsid w:val="002025CC"/>
    <w:rsid w:val="00254F9F"/>
    <w:rsid w:val="0029168B"/>
    <w:rsid w:val="002A345E"/>
    <w:rsid w:val="00304BEF"/>
    <w:rsid w:val="00327F85"/>
    <w:rsid w:val="00397741"/>
    <w:rsid w:val="0046676F"/>
    <w:rsid w:val="00473E26"/>
    <w:rsid w:val="004A0ABA"/>
    <w:rsid w:val="004E2368"/>
    <w:rsid w:val="004F0E2B"/>
    <w:rsid w:val="006279FC"/>
    <w:rsid w:val="006454F3"/>
    <w:rsid w:val="006E4ACB"/>
    <w:rsid w:val="00716426"/>
    <w:rsid w:val="0076023F"/>
    <w:rsid w:val="007772D2"/>
    <w:rsid w:val="008202DD"/>
    <w:rsid w:val="008D151C"/>
    <w:rsid w:val="008F3118"/>
    <w:rsid w:val="0093433E"/>
    <w:rsid w:val="009B5BAB"/>
    <w:rsid w:val="009C1CA2"/>
    <w:rsid w:val="00A76BD1"/>
    <w:rsid w:val="00A97390"/>
    <w:rsid w:val="00B14158"/>
    <w:rsid w:val="00B66072"/>
    <w:rsid w:val="00B81637"/>
    <w:rsid w:val="00C644FD"/>
    <w:rsid w:val="00CA616F"/>
    <w:rsid w:val="00CC5277"/>
    <w:rsid w:val="00D43209"/>
    <w:rsid w:val="00D65661"/>
    <w:rsid w:val="00D823EE"/>
    <w:rsid w:val="00DF75BC"/>
    <w:rsid w:val="00E8341C"/>
    <w:rsid w:val="00EA4B0E"/>
    <w:rsid w:val="00F05151"/>
    <w:rsid w:val="00F67EEE"/>
    <w:rsid w:val="00FD5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4D6BAF8F-1337-4E7C-AACC-967067ACBC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Char"/>
    <w:uiPriority w:val="1"/>
    <w:qFormat/>
    <w:rsid w:val="00B14158"/>
    <w:rPr>
      <w:kern w:val="0"/>
      <w:sz w:val="22"/>
    </w:rPr>
  </w:style>
  <w:style w:type="character" w:customStyle="1" w:styleId="Char">
    <w:name w:val="无间隔 Char"/>
    <w:basedOn w:val="a0"/>
    <w:link w:val="a3"/>
    <w:uiPriority w:val="1"/>
    <w:rsid w:val="00B14158"/>
    <w:rPr>
      <w:kern w:val="0"/>
      <w:sz w:val="22"/>
    </w:rPr>
  </w:style>
  <w:style w:type="table" w:styleId="a4">
    <w:name w:val="Table Grid"/>
    <w:basedOn w:val="a1"/>
    <w:uiPriority w:val="39"/>
    <w:rsid w:val="00B141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07227A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DF75B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DF75BC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DF75B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DF75B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diagramQuickStyle" Target="diagrams/quickStyle1.xml"/><Relationship Id="rId18" Type="http://schemas.openxmlformats.org/officeDocument/2006/relationships/diagramLayout" Target="diagrams/layout2.xml"/><Relationship Id="rId26" Type="http://schemas.openxmlformats.org/officeDocument/2006/relationships/diagramColors" Target="diagrams/colors3.xml"/><Relationship Id="rId3" Type="http://schemas.openxmlformats.org/officeDocument/2006/relationships/settings" Target="settings.xml"/><Relationship Id="rId21" Type="http://schemas.microsoft.com/office/2007/relationships/diagramDrawing" Target="diagrams/drawing2.xml"/><Relationship Id="rId7" Type="http://schemas.openxmlformats.org/officeDocument/2006/relationships/image" Target="media/image1.jpg"/><Relationship Id="rId12" Type="http://schemas.openxmlformats.org/officeDocument/2006/relationships/diagramLayout" Target="diagrams/layout1.xml"/><Relationship Id="rId17" Type="http://schemas.openxmlformats.org/officeDocument/2006/relationships/diagramData" Target="diagrams/data2.xml"/><Relationship Id="rId25" Type="http://schemas.openxmlformats.org/officeDocument/2006/relationships/diagramQuickStyle" Target="diagrams/quickStyle3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diagramColors" Target="diagrams/colors2.xm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Data" Target="diagrams/data1.xml"/><Relationship Id="rId24" Type="http://schemas.openxmlformats.org/officeDocument/2006/relationships/diagramLayout" Target="diagrams/layout3.xml"/><Relationship Id="rId5" Type="http://schemas.openxmlformats.org/officeDocument/2006/relationships/footnotes" Target="footnotes.xml"/><Relationship Id="rId15" Type="http://schemas.microsoft.com/office/2007/relationships/diagramDrawing" Target="diagrams/drawing1.xml"/><Relationship Id="rId23" Type="http://schemas.openxmlformats.org/officeDocument/2006/relationships/diagramData" Target="diagrams/data3.xml"/><Relationship Id="rId28" Type="http://schemas.openxmlformats.org/officeDocument/2006/relationships/image" Target="media/image8.jpg"/><Relationship Id="rId10" Type="http://schemas.openxmlformats.org/officeDocument/2006/relationships/image" Target="media/image4.jpg"/><Relationship Id="rId19" Type="http://schemas.openxmlformats.org/officeDocument/2006/relationships/diagramQuickStyle" Target="diagrams/quickStyle2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diagramColors" Target="diagrams/colors1.xml"/><Relationship Id="rId22" Type="http://schemas.openxmlformats.org/officeDocument/2006/relationships/image" Target="media/image7.jpg"/><Relationship Id="rId27" Type="http://schemas.microsoft.com/office/2007/relationships/diagramDrawing" Target="diagrams/drawing3.xml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xiezhengqi\Desktop\&#25105;&#30340;&#31616;&#21382;&#27169;&#26495;.dotx" TargetMode="External"/></Relationships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g"/></Relationships>
</file>

<file path=word/diagrams/_rels/data2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g"/></Relationships>
</file>

<file path=word/diagrams/_rels/drawing2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9DF16DB-D434-4717-A16E-ABDD92264865}" type="doc">
      <dgm:prSet loTypeId="urn:microsoft.com/office/officeart/2005/8/layout/p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zh-CN" altLang="en-US"/>
        </a:p>
      </dgm:t>
    </dgm:pt>
    <dgm:pt modelId="{52DEFEA9-A172-45D5-822F-3A7353960D85}">
      <dgm:prSet phldrT="[文本]" custT="1"/>
      <dgm:spPr/>
      <dgm:t>
        <a:bodyPr/>
        <a:lstStyle/>
        <a:p>
          <a:r>
            <a:rPr lang="zh-CN" altLang="en-US" sz="1800">
              <a:latin typeface="微软雅黑" panose="020B0503020204020204" pitchFamily="34" charset="-122"/>
              <a:ea typeface="微软雅黑" panose="020B0503020204020204" pitchFamily="34" charset="-122"/>
            </a:rPr>
            <a:t>奖状及证书</a:t>
          </a:r>
        </a:p>
      </dgm:t>
    </dgm:pt>
    <dgm:pt modelId="{F4ECA2D3-C44F-4C03-B3CA-D3B4517DC196}" type="parTrans" cxnId="{44B3A0D5-5905-481D-81E6-F56F2F5F4ACF}">
      <dgm:prSet/>
      <dgm:spPr/>
      <dgm:t>
        <a:bodyPr/>
        <a:lstStyle/>
        <a:p>
          <a:endParaRPr lang="zh-CN" altLang="en-US"/>
        </a:p>
      </dgm:t>
    </dgm:pt>
    <dgm:pt modelId="{D405B7EC-6FB5-4117-ABEC-7F4C832239E0}" type="sibTrans" cxnId="{44B3A0D5-5905-481D-81E6-F56F2F5F4ACF}">
      <dgm:prSet/>
      <dgm:spPr/>
      <dgm:t>
        <a:bodyPr/>
        <a:lstStyle/>
        <a:p>
          <a:endParaRPr lang="zh-CN" altLang="en-US"/>
        </a:p>
      </dgm:t>
    </dgm:pt>
    <dgm:pt modelId="{DCD2775E-0287-4C48-A717-853FEBD1E073}">
      <dgm:prSet phldrT="[文本]" custT="1"/>
      <dgm:spPr/>
      <dgm:t>
        <a:bodyPr/>
        <a:lstStyle/>
        <a:p>
          <a:r>
            <a:rPr lang="zh-CN" altLang="en-US" sz="1800">
              <a:latin typeface="微软雅黑" panose="020B0503020204020204" pitchFamily="34" charset="-122"/>
              <a:ea typeface="微软雅黑" panose="020B0503020204020204" pitchFamily="34" charset="-122"/>
            </a:rPr>
            <a:t>奖状及证书</a:t>
          </a:r>
        </a:p>
      </dgm:t>
    </dgm:pt>
    <dgm:pt modelId="{8CD1773D-7186-4684-BEF4-4022738AA9C7}" type="parTrans" cxnId="{8C6CC8B4-906E-4F33-AD4D-A08DEE09B5B3}">
      <dgm:prSet/>
      <dgm:spPr/>
      <dgm:t>
        <a:bodyPr/>
        <a:lstStyle/>
        <a:p>
          <a:endParaRPr lang="zh-CN" altLang="en-US"/>
        </a:p>
      </dgm:t>
    </dgm:pt>
    <dgm:pt modelId="{F389DA2D-675F-4521-B160-E58E6E5FF0F6}" type="sibTrans" cxnId="{8C6CC8B4-906E-4F33-AD4D-A08DEE09B5B3}">
      <dgm:prSet/>
      <dgm:spPr/>
      <dgm:t>
        <a:bodyPr/>
        <a:lstStyle/>
        <a:p>
          <a:endParaRPr lang="zh-CN" altLang="en-US"/>
        </a:p>
      </dgm:t>
    </dgm:pt>
    <dgm:pt modelId="{07EA54F5-1AA1-4566-AD01-2303DB098871}" type="pres">
      <dgm:prSet presAssocID="{69DF16DB-D434-4717-A16E-ABDD92264865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zh-CN" altLang="en-US"/>
        </a:p>
      </dgm:t>
    </dgm:pt>
    <dgm:pt modelId="{E4451BEA-4046-4F23-A1EE-C3FC2EFD589A}" type="pres">
      <dgm:prSet presAssocID="{52DEFEA9-A172-45D5-822F-3A7353960D85}" presName="compNode" presStyleCnt="0"/>
      <dgm:spPr/>
    </dgm:pt>
    <dgm:pt modelId="{0B23ECC2-2F45-49A0-8B5D-BBC12E71BEFB}" type="pres">
      <dgm:prSet presAssocID="{52DEFEA9-A172-45D5-822F-3A7353960D85}" presName="pictRect" presStyleLbl="node1" presStyleIdx="0" presStyleCnt="2"/>
      <dgm:spPr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000" b="-2000"/>
          </a:stretch>
        </a:blipFill>
      </dgm:spPr>
    </dgm:pt>
    <dgm:pt modelId="{1C8ECB09-03F8-400B-8AAE-231073B531E8}" type="pres">
      <dgm:prSet presAssocID="{52DEFEA9-A172-45D5-822F-3A7353960D85}" presName="textRect" presStyleLbl="revTx" presStyleIdx="0" presStyleCnt="2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E520C972-12DF-4914-9E6F-42D8C9F09104}" type="pres">
      <dgm:prSet presAssocID="{D405B7EC-6FB5-4117-ABEC-7F4C832239E0}" presName="sibTrans" presStyleLbl="sibTrans2D1" presStyleIdx="0" presStyleCnt="0"/>
      <dgm:spPr/>
      <dgm:t>
        <a:bodyPr/>
        <a:lstStyle/>
        <a:p>
          <a:endParaRPr lang="zh-CN" altLang="en-US"/>
        </a:p>
      </dgm:t>
    </dgm:pt>
    <dgm:pt modelId="{6E4140BA-A759-4A80-8BC6-4DCC463DE5F4}" type="pres">
      <dgm:prSet presAssocID="{DCD2775E-0287-4C48-A717-853FEBD1E073}" presName="compNode" presStyleCnt="0"/>
      <dgm:spPr/>
    </dgm:pt>
    <dgm:pt modelId="{2FC4E801-B302-46C7-B9B6-607E40B01034}" type="pres">
      <dgm:prSet presAssocID="{DCD2775E-0287-4C48-A717-853FEBD1E073}" presName="pictRect" presStyleLbl="node1" presStyleIdx="1" presStyleCnt="2"/>
      <dgm:spPr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000" b="-2000"/>
          </a:stretch>
        </a:blipFill>
      </dgm:spPr>
    </dgm:pt>
    <dgm:pt modelId="{CC17F69B-1438-4679-B803-7A904B6F27B9}" type="pres">
      <dgm:prSet presAssocID="{DCD2775E-0287-4C48-A717-853FEBD1E073}" presName="textRect" presStyleLbl="revTx" presStyleIdx="1" presStyleCnt="2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</dgm:ptLst>
  <dgm:cxnLst>
    <dgm:cxn modelId="{8C6CC8B4-906E-4F33-AD4D-A08DEE09B5B3}" srcId="{69DF16DB-D434-4717-A16E-ABDD92264865}" destId="{DCD2775E-0287-4C48-A717-853FEBD1E073}" srcOrd="1" destOrd="0" parTransId="{8CD1773D-7186-4684-BEF4-4022738AA9C7}" sibTransId="{F389DA2D-675F-4521-B160-E58E6E5FF0F6}"/>
    <dgm:cxn modelId="{C15B38D9-F4D3-432D-8379-62030103EBBD}" type="presOf" srcId="{69DF16DB-D434-4717-A16E-ABDD92264865}" destId="{07EA54F5-1AA1-4566-AD01-2303DB098871}" srcOrd="0" destOrd="0" presId="urn:microsoft.com/office/officeart/2005/8/layout/pList1"/>
    <dgm:cxn modelId="{18C055CB-2D35-409F-8D5F-DDC87F0C5218}" type="presOf" srcId="{52DEFEA9-A172-45D5-822F-3A7353960D85}" destId="{1C8ECB09-03F8-400B-8AAE-231073B531E8}" srcOrd="0" destOrd="0" presId="urn:microsoft.com/office/officeart/2005/8/layout/pList1"/>
    <dgm:cxn modelId="{597E38EA-437E-45BD-8A4B-AA67A4F5F1F1}" type="presOf" srcId="{DCD2775E-0287-4C48-A717-853FEBD1E073}" destId="{CC17F69B-1438-4679-B803-7A904B6F27B9}" srcOrd="0" destOrd="0" presId="urn:microsoft.com/office/officeart/2005/8/layout/pList1"/>
    <dgm:cxn modelId="{BC4BEB92-12FD-4176-AEF7-DD3014DD3E77}" type="presOf" srcId="{D405B7EC-6FB5-4117-ABEC-7F4C832239E0}" destId="{E520C972-12DF-4914-9E6F-42D8C9F09104}" srcOrd="0" destOrd="0" presId="urn:microsoft.com/office/officeart/2005/8/layout/pList1"/>
    <dgm:cxn modelId="{44B3A0D5-5905-481D-81E6-F56F2F5F4ACF}" srcId="{69DF16DB-D434-4717-A16E-ABDD92264865}" destId="{52DEFEA9-A172-45D5-822F-3A7353960D85}" srcOrd="0" destOrd="0" parTransId="{F4ECA2D3-C44F-4C03-B3CA-D3B4517DC196}" sibTransId="{D405B7EC-6FB5-4117-ABEC-7F4C832239E0}"/>
    <dgm:cxn modelId="{17265B74-4AD2-420E-8072-EE48209E70CD}" type="presParOf" srcId="{07EA54F5-1AA1-4566-AD01-2303DB098871}" destId="{E4451BEA-4046-4F23-A1EE-C3FC2EFD589A}" srcOrd="0" destOrd="0" presId="urn:microsoft.com/office/officeart/2005/8/layout/pList1"/>
    <dgm:cxn modelId="{23EA1102-4338-46F7-9154-9C416EE6FA95}" type="presParOf" srcId="{E4451BEA-4046-4F23-A1EE-C3FC2EFD589A}" destId="{0B23ECC2-2F45-49A0-8B5D-BBC12E71BEFB}" srcOrd="0" destOrd="0" presId="urn:microsoft.com/office/officeart/2005/8/layout/pList1"/>
    <dgm:cxn modelId="{592F62E6-6932-4DC9-9088-AC93CF203568}" type="presParOf" srcId="{E4451BEA-4046-4F23-A1EE-C3FC2EFD589A}" destId="{1C8ECB09-03F8-400B-8AAE-231073B531E8}" srcOrd="1" destOrd="0" presId="urn:microsoft.com/office/officeart/2005/8/layout/pList1"/>
    <dgm:cxn modelId="{246C7C8C-5553-45C4-8C4A-4BC5CB438A9C}" type="presParOf" srcId="{07EA54F5-1AA1-4566-AD01-2303DB098871}" destId="{E520C972-12DF-4914-9E6F-42D8C9F09104}" srcOrd="1" destOrd="0" presId="urn:microsoft.com/office/officeart/2005/8/layout/pList1"/>
    <dgm:cxn modelId="{1F5ECC70-0B07-4E67-9F6B-9CB78B78BBE5}" type="presParOf" srcId="{07EA54F5-1AA1-4566-AD01-2303DB098871}" destId="{6E4140BA-A759-4A80-8BC6-4DCC463DE5F4}" srcOrd="2" destOrd="0" presId="urn:microsoft.com/office/officeart/2005/8/layout/pList1"/>
    <dgm:cxn modelId="{FBD95930-1F32-4F2D-82B0-144FDF2CA61F}" type="presParOf" srcId="{6E4140BA-A759-4A80-8BC6-4DCC463DE5F4}" destId="{2FC4E801-B302-46C7-B9B6-607E40B01034}" srcOrd="0" destOrd="0" presId="urn:microsoft.com/office/officeart/2005/8/layout/pList1"/>
    <dgm:cxn modelId="{22E78357-6428-4ED4-9340-5D28A1BFDA9F}" type="presParOf" srcId="{6E4140BA-A759-4A80-8BC6-4DCC463DE5F4}" destId="{CC17F69B-1438-4679-B803-7A904B6F27B9}" srcOrd="1" destOrd="0" presId="urn:microsoft.com/office/officeart/2005/8/layout/pList1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69DF16DB-D434-4717-A16E-ABDD92264865}" type="doc">
      <dgm:prSet loTypeId="urn:microsoft.com/office/officeart/2005/8/layout/p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zh-CN" altLang="en-US"/>
        </a:p>
      </dgm:t>
    </dgm:pt>
    <dgm:pt modelId="{52DEFEA9-A172-45D5-822F-3A7353960D85}">
      <dgm:prSet phldrT="[文本]" custT="1"/>
      <dgm:spPr/>
      <dgm:t>
        <a:bodyPr/>
        <a:lstStyle/>
        <a:p>
          <a:r>
            <a:rPr lang="zh-CN" altLang="en-US" sz="1800">
              <a:latin typeface="微软雅黑" panose="020B0503020204020204" pitchFamily="34" charset="-122"/>
              <a:ea typeface="微软雅黑" panose="020B0503020204020204" pitchFamily="34" charset="-122"/>
            </a:rPr>
            <a:t>奖状及证书</a:t>
          </a:r>
        </a:p>
      </dgm:t>
    </dgm:pt>
    <dgm:pt modelId="{F4ECA2D3-C44F-4C03-B3CA-D3B4517DC196}" type="parTrans" cxnId="{44B3A0D5-5905-481D-81E6-F56F2F5F4ACF}">
      <dgm:prSet/>
      <dgm:spPr/>
      <dgm:t>
        <a:bodyPr/>
        <a:lstStyle/>
        <a:p>
          <a:endParaRPr lang="zh-CN" altLang="en-US"/>
        </a:p>
      </dgm:t>
    </dgm:pt>
    <dgm:pt modelId="{D405B7EC-6FB5-4117-ABEC-7F4C832239E0}" type="sibTrans" cxnId="{44B3A0D5-5905-481D-81E6-F56F2F5F4ACF}">
      <dgm:prSet/>
      <dgm:spPr/>
      <dgm:t>
        <a:bodyPr/>
        <a:lstStyle/>
        <a:p>
          <a:endParaRPr lang="zh-CN" altLang="en-US"/>
        </a:p>
      </dgm:t>
    </dgm:pt>
    <dgm:pt modelId="{DCD2775E-0287-4C48-A717-853FEBD1E073}">
      <dgm:prSet phldrT="[文本]" custT="1"/>
      <dgm:spPr/>
      <dgm:t>
        <a:bodyPr/>
        <a:lstStyle/>
        <a:p>
          <a:r>
            <a:rPr lang="zh-CN" altLang="en-US" sz="1800">
              <a:latin typeface="微软雅黑" panose="020B0503020204020204" pitchFamily="34" charset="-122"/>
              <a:ea typeface="微软雅黑" panose="020B0503020204020204" pitchFamily="34" charset="-122"/>
            </a:rPr>
            <a:t>奖状及证书</a:t>
          </a:r>
        </a:p>
      </dgm:t>
    </dgm:pt>
    <dgm:pt modelId="{8CD1773D-7186-4684-BEF4-4022738AA9C7}" type="parTrans" cxnId="{8C6CC8B4-906E-4F33-AD4D-A08DEE09B5B3}">
      <dgm:prSet/>
      <dgm:spPr/>
      <dgm:t>
        <a:bodyPr/>
        <a:lstStyle/>
        <a:p>
          <a:endParaRPr lang="zh-CN" altLang="en-US"/>
        </a:p>
      </dgm:t>
    </dgm:pt>
    <dgm:pt modelId="{F389DA2D-675F-4521-B160-E58E6E5FF0F6}" type="sibTrans" cxnId="{8C6CC8B4-906E-4F33-AD4D-A08DEE09B5B3}">
      <dgm:prSet/>
      <dgm:spPr/>
      <dgm:t>
        <a:bodyPr/>
        <a:lstStyle/>
        <a:p>
          <a:endParaRPr lang="zh-CN" altLang="en-US"/>
        </a:p>
      </dgm:t>
    </dgm:pt>
    <dgm:pt modelId="{07EA54F5-1AA1-4566-AD01-2303DB098871}" type="pres">
      <dgm:prSet presAssocID="{69DF16DB-D434-4717-A16E-ABDD92264865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zh-CN" altLang="en-US"/>
        </a:p>
      </dgm:t>
    </dgm:pt>
    <dgm:pt modelId="{E4451BEA-4046-4F23-A1EE-C3FC2EFD589A}" type="pres">
      <dgm:prSet presAssocID="{52DEFEA9-A172-45D5-822F-3A7353960D85}" presName="compNode" presStyleCnt="0"/>
      <dgm:spPr/>
    </dgm:pt>
    <dgm:pt modelId="{0B23ECC2-2F45-49A0-8B5D-BBC12E71BEFB}" type="pres">
      <dgm:prSet presAssocID="{52DEFEA9-A172-45D5-822F-3A7353960D85}" presName="pictRect" presStyleLbl="node1" presStyleIdx="0" presStyleCnt="2" custLinFactNeighborX="-1214" custLinFactNeighborY="-881"/>
      <dgm:spPr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000" b="-2000"/>
          </a:stretch>
        </a:blipFill>
      </dgm:spPr>
    </dgm:pt>
    <dgm:pt modelId="{1C8ECB09-03F8-400B-8AAE-231073B531E8}" type="pres">
      <dgm:prSet presAssocID="{52DEFEA9-A172-45D5-822F-3A7353960D85}" presName="textRect" presStyleLbl="revTx" presStyleIdx="0" presStyleCnt="2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E520C972-12DF-4914-9E6F-42D8C9F09104}" type="pres">
      <dgm:prSet presAssocID="{D405B7EC-6FB5-4117-ABEC-7F4C832239E0}" presName="sibTrans" presStyleLbl="sibTrans2D1" presStyleIdx="0" presStyleCnt="0"/>
      <dgm:spPr/>
      <dgm:t>
        <a:bodyPr/>
        <a:lstStyle/>
        <a:p>
          <a:endParaRPr lang="zh-CN" altLang="en-US"/>
        </a:p>
      </dgm:t>
    </dgm:pt>
    <dgm:pt modelId="{6E4140BA-A759-4A80-8BC6-4DCC463DE5F4}" type="pres">
      <dgm:prSet presAssocID="{DCD2775E-0287-4C48-A717-853FEBD1E073}" presName="compNode" presStyleCnt="0"/>
      <dgm:spPr/>
    </dgm:pt>
    <dgm:pt modelId="{2FC4E801-B302-46C7-B9B6-607E40B01034}" type="pres">
      <dgm:prSet presAssocID="{DCD2775E-0287-4C48-A717-853FEBD1E073}" presName="pictRect" presStyleLbl="node1" presStyleIdx="1" presStyleCnt="2"/>
      <dgm:spPr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000" b="-2000"/>
          </a:stretch>
        </a:blipFill>
      </dgm:spPr>
    </dgm:pt>
    <dgm:pt modelId="{CC17F69B-1438-4679-B803-7A904B6F27B9}" type="pres">
      <dgm:prSet presAssocID="{DCD2775E-0287-4C48-A717-853FEBD1E073}" presName="textRect" presStyleLbl="revTx" presStyleIdx="1" presStyleCnt="2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</dgm:ptLst>
  <dgm:cxnLst>
    <dgm:cxn modelId="{FE559E92-40BD-4435-80A3-DFB2102F9D75}" type="presOf" srcId="{69DF16DB-D434-4717-A16E-ABDD92264865}" destId="{07EA54F5-1AA1-4566-AD01-2303DB098871}" srcOrd="0" destOrd="0" presId="urn:microsoft.com/office/officeart/2005/8/layout/pList1"/>
    <dgm:cxn modelId="{CD017937-6C19-4731-A363-5AE433B30A86}" type="presOf" srcId="{DCD2775E-0287-4C48-A717-853FEBD1E073}" destId="{CC17F69B-1438-4679-B803-7A904B6F27B9}" srcOrd="0" destOrd="0" presId="urn:microsoft.com/office/officeart/2005/8/layout/pList1"/>
    <dgm:cxn modelId="{8C6CC8B4-906E-4F33-AD4D-A08DEE09B5B3}" srcId="{69DF16DB-D434-4717-A16E-ABDD92264865}" destId="{DCD2775E-0287-4C48-A717-853FEBD1E073}" srcOrd="1" destOrd="0" parTransId="{8CD1773D-7186-4684-BEF4-4022738AA9C7}" sibTransId="{F389DA2D-675F-4521-B160-E58E6E5FF0F6}"/>
    <dgm:cxn modelId="{71B36035-87BA-4562-9DF8-529B435F04E3}" type="presOf" srcId="{52DEFEA9-A172-45D5-822F-3A7353960D85}" destId="{1C8ECB09-03F8-400B-8AAE-231073B531E8}" srcOrd="0" destOrd="0" presId="urn:microsoft.com/office/officeart/2005/8/layout/pList1"/>
    <dgm:cxn modelId="{518266A0-1A61-4852-B978-D7985EDA583C}" type="presOf" srcId="{D405B7EC-6FB5-4117-ABEC-7F4C832239E0}" destId="{E520C972-12DF-4914-9E6F-42D8C9F09104}" srcOrd="0" destOrd="0" presId="urn:microsoft.com/office/officeart/2005/8/layout/pList1"/>
    <dgm:cxn modelId="{44B3A0D5-5905-481D-81E6-F56F2F5F4ACF}" srcId="{69DF16DB-D434-4717-A16E-ABDD92264865}" destId="{52DEFEA9-A172-45D5-822F-3A7353960D85}" srcOrd="0" destOrd="0" parTransId="{F4ECA2D3-C44F-4C03-B3CA-D3B4517DC196}" sibTransId="{D405B7EC-6FB5-4117-ABEC-7F4C832239E0}"/>
    <dgm:cxn modelId="{8DA28676-D040-434A-86E6-677F3719109B}" type="presParOf" srcId="{07EA54F5-1AA1-4566-AD01-2303DB098871}" destId="{E4451BEA-4046-4F23-A1EE-C3FC2EFD589A}" srcOrd="0" destOrd="0" presId="urn:microsoft.com/office/officeart/2005/8/layout/pList1"/>
    <dgm:cxn modelId="{6E13760F-61C6-4456-B4A2-3D52B7D0C3B0}" type="presParOf" srcId="{E4451BEA-4046-4F23-A1EE-C3FC2EFD589A}" destId="{0B23ECC2-2F45-49A0-8B5D-BBC12E71BEFB}" srcOrd="0" destOrd="0" presId="urn:microsoft.com/office/officeart/2005/8/layout/pList1"/>
    <dgm:cxn modelId="{F0F3A143-59DB-46AE-AC44-31340B7EC681}" type="presParOf" srcId="{E4451BEA-4046-4F23-A1EE-C3FC2EFD589A}" destId="{1C8ECB09-03F8-400B-8AAE-231073B531E8}" srcOrd="1" destOrd="0" presId="urn:microsoft.com/office/officeart/2005/8/layout/pList1"/>
    <dgm:cxn modelId="{0A8A4278-B812-4B8F-9210-F2401E86C91B}" type="presParOf" srcId="{07EA54F5-1AA1-4566-AD01-2303DB098871}" destId="{E520C972-12DF-4914-9E6F-42D8C9F09104}" srcOrd="1" destOrd="0" presId="urn:microsoft.com/office/officeart/2005/8/layout/pList1"/>
    <dgm:cxn modelId="{020BA60D-5594-4790-9A76-8FA793B2BE22}" type="presParOf" srcId="{07EA54F5-1AA1-4566-AD01-2303DB098871}" destId="{6E4140BA-A759-4A80-8BC6-4DCC463DE5F4}" srcOrd="2" destOrd="0" presId="urn:microsoft.com/office/officeart/2005/8/layout/pList1"/>
    <dgm:cxn modelId="{8A88F64E-64D2-43F8-A195-F0CF7C8A90FB}" type="presParOf" srcId="{6E4140BA-A759-4A80-8BC6-4DCC463DE5F4}" destId="{2FC4E801-B302-46C7-B9B6-607E40B01034}" srcOrd="0" destOrd="0" presId="urn:microsoft.com/office/officeart/2005/8/layout/pList1"/>
    <dgm:cxn modelId="{CACD5904-D018-44D9-BA58-8356ABA61C02}" type="presParOf" srcId="{6E4140BA-A759-4A80-8BC6-4DCC463DE5F4}" destId="{CC17F69B-1438-4679-B803-7A904B6F27B9}" srcOrd="1" destOrd="0" presId="urn:microsoft.com/office/officeart/2005/8/layout/pList1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613B0BA5-31A2-40E1-9298-FF804BBF2E5B}" type="doc">
      <dgm:prSet loTypeId="urn:microsoft.com/office/officeart/2005/8/layout/p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zh-CN" altLang="en-US"/>
        </a:p>
      </dgm:t>
    </dgm:pt>
    <dgm:pt modelId="{2A32FDC0-638E-43AF-A08E-91209BF192AF}">
      <dgm:prSet phldrT="[文本]" custT="1"/>
      <dgm:spPr/>
      <dgm:t>
        <a:bodyPr/>
        <a:lstStyle/>
        <a:p>
          <a:r>
            <a:rPr lang="zh-CN" altLang="en-US" sz="1800">
              <a:latin typeface="微软雅黑" panose="020B0503020204020204" pitchFamily="34" charset="-122"/>
              <a:ea typeface="微软雅黑" panose="020B0503020204020204" pitchFamily="34" charset="-122"/>
            </a:rPr>
            <a:t>请在此输入内容</a:t>
          </a:r>
        </a:p>
      </dgm:t>
    </dgm:pt>
    <dgm:pt modelId="{67D3927C-5764-4B20-BF70-9D7618C4DAD8}" type="parTrans" cxnId="{A96D6BC1-EC13-470D-9180-81FB167B4485}">
      <dgm:prSet/>
      <dgm:spPr/>
      <dgm:t>
        <a:bodyPr/>
        <a:lstStyle/>
        <a:p>
          <a:endParaRPr lang="zh-CN" altLang="en-US"/>
        </a:p>
      </dgm:t>
    </dgm:pt>
    <dgm:pt modelId="{5E1EEE6F-F697-4E47-9106-BA78F8E90462}" type="sibTrans" cxnId="{A96D6BC1-EC13-470D-9180-81FB167B4485}">
      <dgm:prSet/>
      <dgm:spPr/>
      <dgm:t>
        <a:bodyPr/>
        <a:lstStyle/>
        <a:p>
          <a:endParaRPr lang="zh-CN" altLang="en-US"/>
        </a:p>
      </dgm:t>
    </dgm:pt>
    <dgm:pt modelId="{F38E52EB-776D-4013-B02A-FEABE185A5B1}">
      <dgm:prSet phldrT="[文本]" custT="1"/>
      <dgm:spPr/>
      <dgm:t>
        <a:bodyPr/>
        <a:lstStyle/>
        <a:p>
          <a:r>
            <a:rPr lang="zh-CN" altLang="en-US" sz="1800">
              <a:latin typeface="微软雅黑" panose="020B0503020204020204" pitchFamily="34" charset="-122"/>
              <a:ea typeface="微软雅黑" panose="020B0503020204020204" pitchFamily="34" charset="-122"/>
            </a:rPr>
            <a:t>请在此输入内容</a:t>
          </a:r>
        </a:p>
      </dgm:t>
    </dgm:pt>
    <dgm:pt modelId="{A33748B1-E69F-44A4-BD18-BF159F3D38A6}" type="parTrans" cxnId="{9E297EBE-AF56-466C-A33F-14DABBEFCAAB}">
      <dgm:prSet/>
      <dgm:spPr/>
      <dgm:t>
        <a:bodyPr/>
        <a:lstStyle/>
        <a:p>
          <a:endParaRPr lang="zh-CN" altLang="en-US"/>
        </a:p>
      </dgm:t>
    </dgm:pt>
    <dgm:pt modelId="{80B37C3C-A41D-4183-9D23-E63912CD370F}" type="sibTrans" cxnId="{9E297EBE-AF56-466C-A33F-14DABBEFCAAB}">
      <dgm:prSet/>
      <dgm:spPr/>
      <dgm:t>
        <a:bodyPr/>
        <a:lstStyle/>
        <a:p>
          <a:endParaRPr lang="zh-CN" altLang="en-US"/>
        </a:p>
      </dgm:t>
    </dgm:pt>
    <dgm:pt modelId="{B99C3DBB-B42E-4D54-9D91-47592EC6BF8C}">
      <dgm:prSet phldrT="[文本]" custT="1"/>
      <dgm:spPr/>
      <dgm:t>
        <a:bodyPr/>
        <a:lstStyle/>
        <a:p>
          <a:r>
            <a:rPr lang="zh-CN" altLang="en-US" sz="1800">
              <a:latin typeface="微软雅黑" panose="020B0503020204020204" pitchFamily="34" charset="-122"/>
              <a:ea typeface="微软雅黑" panose="020B0503020204020204" pitchFamily="34" charset="-122"/>
            </a:rPr>
            <a:t>请在此输入内容</a:t>
          </a:r>
        </a:p>
      </dgm:t>
    </dgm:pt>
    <dgm:pt modelId="{A6327740-8583-46B3-9E24-06A5A7AB3B20}" type="parTrans" cxnId="{9F91706D-5E37-4F03-A131-655EAE591BEF}">
      <dgm:prSet/>
      <dgm:spPr/>
      <dgm:t>
        <a:bodyPr/>
        <a:lstStyle/>
        <a:p>
          <a:endParaRPr lang="zh-CN" altLang="en-US"/>
        </a:p>
      </dgm:t>
    </dgm:pt>
    <dgm:pt modelId="{E8A9589B-8F1F-4062-8CB5-80D456FE60FD}" type="sibTrans" cxnId="{9F91706D-5E37-4F03-A131-655EAE591BEF}">
      <dgm:prSet/>
      <dgm:spPr/>
      <dgm:t>
        <a:bodyPr/>
        <a:lstStyle/>
        <a:p>
          <a:endParaRPr lang="zh-CN" altLang="en-US"/>
        </a:p>
      </dgm:t>
    </dgm:pt>
    <dgm:pt modelId="{67A3A6BF-89FE-45C1-9960-EB4905CD96EA}">
      <dgm:prSet phldrT="[文本]" custT="1"/>
      <dgm:spPr/>
      <dgm:t>
        <a:bodyPr/>
        <a:lstStyle/>
        <a:p>
          <a:r>
            <a:rPr lang="zh-CN" altLang="en-US" sz="1800">
              <a:latin typeface="微软雅黑" panose="020B0503020204020204" pitchFamily="34" charset="-122"/>
              <a:ea typeface="微软雅黑" panose="020B0503020204020204" pitchFamily="34" charset="-122"/>
            </a:rPr>
            <a:t>请在此输入内容</a:t>
          </a:r>
        </a:p>
      </dgm:t>
    </dgm:pt>
    <dgm:pt modelId="{6F4BF9A1-FD91-4B35-853E-40798D72931E}" type="parTrans" cxnId="{F9E8E3CB-37F5-415E-ADA4-5D673CE3EA85}">
      <dgm:prSet/>
      <dgm:spPr/>
      <dgm:t>
        <a:bodyPr/>
        <a:lstStyle/>
        <a:p>
          <a:endParaRPr lang="zh-CN" altLang="en-US"/>
        </a:p>
      </dgm:t>
    </dgm:pt>
    <dgm:pt modelId="{74773BF1-BC51-45A4-A6E5-4B468396CC87}" type="sibTrans" cxnId="{F9E8E3CB-37F5-415E-ADA4-5D673CE3EA85}">
      <dgm:prSet/>
      <dgm:spPr/>
      <dgm:t>
        <a:bodyPr/>
        <a:lstStyle/>
        <a:p>
          <a:endParaRPr lang="zh-CN" altLang="en-US"/>
        </a:p>
      </dgm:t>
    </dgm:pt>
    <dgm:pt modelId="{CFF06EC2-B8BE-4111-B56E-9D4CB4308B18}" type="pres">
      <dgm:prSet presAssocID="{613B0BA5-31A2-40E1-9298-FF804BBF2E5B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zh-CN" altLang="en-US"/>
        </a:p>
      </dgm:t>
    </dgm:pt>
    <dgm:pt modelId="{CE721D48-D82B-4904-A57B-99FF40F5A503}" type="pres">
      <dgm:prSet presAssocID="{2A32FDC0-638E-43AF-A08E-91209BF192AF}" presName="compNode" presStyleCnt="0"/>
      <dgm:spPr/>
      <dgm:t>
        <a:bodyPr/>
        <a:lstStyle/>
        <a:p>
          <a:endParaRPr lang="zh-CN" altLang="en-US"/>
        </a:p>
      </dgm:t>
    </dgm:pt>
    <dgm:pt modelId="{6B09D12B-131E-4F8A-9014-ADF8204786CF}" type="pres">
      <dgm:prSet presAssocID="{2A32FDC0-638E-43AF-A08E-91209BF192AF}" presName="pictRect" presStyleLbl="node1" presStyleIdx="0" presStyleCnt="4"/>
      <dgm:spPr>
        <a:prstGeom prst="rect">
          <a:avLst/>
        </a:prstGeom>
        <a:solidFill>
          <a:schemeClr val="accent1">
            <a:lumMod val="40000"/>
            <a:lumOff val="60000"/>
          </a:schemeClr>
        </a:solidFill>
        <a:ln>
          <a:solidFill>
            <a:schemeClr val="accent1">
              <a:lumMod val="40000"/>
              <a:lumOff val="60000"/>
            </a:schemeClr>
          </a:solidFill>
        </a:ln>
      </dgm:spPr>
      <dgm:t>
        <a:bodyPr/>
        <a:lstStyle/>
        <a:p>
          <a:endParaRPr lang="zh-CN" altLang="en-US"/>
        </a:p>
      </dgm:t>
    </dgm:pt>
    <dgm:pt modelId="{6C6CFF01-70A4-4ECA-8AA8-F603DA6BC293}" type="pres">
      <dgm:prSet presAssocID="{2A32FDC0-638E-43AF-A08E-91209BF192AF}" presName="textRect" presStyleLbl="revTx" presStyleIdx="0" presStyleCnt="4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316DDBC8-1F65-4F2C-85A6-9F5B1A2567CC}" type="pres">
      <dgm:prSet presAssocID="{5E1EEE6F-F697-4E47-9106-BA78F8E90462}" presName="sibTrans" presStyleLbl="sibTrans2D1" presStyleIdx="0" presStyleCnt="0"/>
      <dgm:spPr/>
      <dgm:t>
        <a:bodyPr/>
        <a:lstStyle/>
        <a:p>
          <a:endParaRPr lang="zh-CN" altLang="en-US"/>
        </a:p>
      </dgm:t>
    </dgm:pt>
    <dgm:pt modelId="{8B41F7F7-0A8B-4454-AA19-6E92B48FC95F}" type="pres">
      <dgm:prSet presAssocID="{F38E52EB-776D-4013-B02A-FEABE185A5B1}" presName="compNode" presStyleCnt="0"/>
      <dgm:spPr/>
      <dgm:t>
        <a:bodyPr/>
        <a:lstStyle/>
        <a:p>
          <a:endParaRPr lang="zh-CN" altLang="en-US"/>
        </a:p>
      </dgm:t>
    </dgm:pt>
    <dgm:pt modelId="{F084BD82-69A3-449B-946F-8373DE0DC996}" type="pres">
      <dgm:prSet presAssocID="{F38E52EB-776D-4013-B02A-FEABE185A5B1}" presName="pictRect" presStyleLbl="node1" presStyleIdx="1" presStyleCnt="4"/>
      <dgm:spPr>
        <a:prstGeom prst="rect">
          <a:avLst/>
        </a:prstGeom>
        <a:solidFill>
          <a:schemeClr val="accent1">
            <a:lumMod val="40000"/>
            <a:lumOff val="60000"/>
          </a:schemeClr>
        </a:solidFill>
        <a:ln>
          <a:solidFill>
            <a:schemeClr val="accent1">
              <a:lumMod val="40000"/>
              <a:lumOff val="60000"/>
            </a:schemeClr>
          </a:solidFill>
        </a:ln>
      </dgm:spPr>
      <dgm:t>
        <a:bodyPr/>
        <a:lstStyle/>
        <a:p>
          <a:endParaRPr lang="zh-CN" altLang="en-US"/>
        </a:p>
      </dgm:t>
    </dgm:pt>
    <dgm:pt modelId="{5DE6EBCD-ECA0-45EF-A70C-197EF6BAAA43}" type="pres">
      <dgm:prSet presAssocID="{F38E52EB-776D-4013-B02A-FEABE185A5B1}" presName="textRect" presStyleLbl="revTx" presStyleIdx="1" presStyleCnt="4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B52BBC4F-82FF-4999-A489-284EEB6B8574}" type="pres">
      <dgm:prSet presAssocID="{80B37C3C-A41D-4183-9D23-E63912CD370F}" presName="sibTrans" presStyleLbl="sibTrans2D1" presStyleIdx="0" presStyleCnt="0"/>
      <dgm:spPr/>
      <dgm:t>
        <a:bodyPr/>
        <a:lstStyle/>
        <a:p>
          <a:endParaRPr lang="zh-CN" altLang="en-US"/>
        </a:p>
      </dgm:t>
    </dgm:pt>
    <dgm:pt modelId="{658A02E2-A936-41F6-A992-9A51762E19AF}" type="pres">
      <dgm:prSet presAssocID="{B99C3DBB-B42E-4D54-9D91-47592EC6BF8C}" presName="compNode" presStyleCnt="0"/>
      <dgm:spPr/>
      <dgm:t>
        <a:bodyPr/>
        <a:lstStyle/>
        <a:p>
          <a:endParaRPr lang="zh-CN" altLang="en-US"/>
        </a:p>
      </dgm:t>
    </dgm:pt>
    <dgm:pt modelId="{84DE4919-8903-47C1-A958-3DB18BFF32B9}" type="pres">
      <dgm:prSet presAssocID="{B99C3DBB-B42E-4D54-9D91-47592EC6BF8C}" presName="pictRect" presStyleLbl="node1" presStyleIdx="2" presStyleCnt="4"/>
      <dgm:spPr>
        <a:prstGeom prst="rect">
          <a:avLst/>
        </a:prstGeom>
        <a:solidFill>
          <a:schemeClr val="accent1">
            <a:lumMod val="40000"/>
            <a:lumOff val="60000"/>
          </a:schemeClr>
        </a:solidFill>
        <a:ln>
          <a:solidFill>
            <a:schemeClr val="accent1">
              <a:lumMod val="40000"/>
              <a:lumOff val="60000"/>
            </a:schemeClr>
          </a:solidFill>
        </a:ln>
      </dgm:spPr>
      <dgm:t>
        <a:bodyPr/>
        <a:lstStyle/>
        <a:p>
          <a:endParaRPr lang="zh-CN" altLang="en-US"/>
        </a:p>
      </dgm:t>
    </dgm:pt>
    <dgm:pt modelId="{AF1D71DD-CC47-4F62-AB9F-CB074AE85121}" type="pres">
      <dgm:prSet presAssocID="{B99C3DBB-B42E-4D54-9D91-47592EC6BF8C}" presName="textRect" presStyleLbl="revTx" presStyleIdx="2" presStyleCnt="4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E7478C74-8878-4F42-85F1-5FC540D0EE45}" type="pres">
      <dgm:prSet presAssocID="{E8A9589B-8F1F-4062-8CB5-80D456FE60FD}" presName="sibTrans" presStyleLbl="sibTrans2D1" presStyleIdx="0" presStyleCnt="0"/>
      <dgm:spPr/>
      <dgm:t>
        <a:bodyPr/>
        <a:lstStyle/>
        <a:p>
          <a:endParaRPr lang="zh-CN" altLang="en-US"/>
        </a:p>
      </dgm:t>
    </dgm:pt>
    <dgm:pt modelId="{B294C3F1-1B8C-4AF6-B3C2-141836F99E9D}" type="pres">
      <dgm:prSet presAssocID="{67A3A6BF-89FE-45C1-9960-EB4905CD96EA}" presName="compNode" presStyleCnt="0"/>
      <dgm:spPr/>
      <dgm:t>
        <a:bodyPr/>
        <a:lstStyle/>
        <a:p>
          <a:endParaRPr lang="zh-CN" altLang="en-US"/>
        </a:p>
      </dgm:t>
    </dgm:pt>
    <dgm:pt modelId="{E2FBF50E-197B-4246-BE5D-415D894A707D}" type="pres">
      <dgm:prSet presAssocID="{67A3A6BF-89FE-45C1-9960-EB4905CD96EA}" presName="pictRect" presStyleLbl="node1" presStyleIdx="3" presStyleCnt="4"/>
      <dgm:spPr>
        <a:prstGeom prst="rect">
          <a:avLst/>
        </a:prstGeom>
        <a:solidFill>
          <a:schemeClr val="accent1">
            <a:lumMod val="40000"/>
            <a:lumOff val="60000"/>
          </a:schemeClr>
        </a:solidFill>
        <a:ln>
          <a:solidFill>
            <a:schemeClr val="accent1">
              <a:lumMod val="40000"/>
              <a:lumOff val="60000"/>
            </a:schemeClr>
          </a:solidFill>
        </a:ln>
      </dgm:spPr>
      <dgm:t>
        <a:bodyPr/>
        <a:lstStyle/>
        <a:p>
          <a:endParaRPr lang="zh-CN" altLang="en-US"/>
        </a:p>
      </dgm:t>
    </dgm:pt>
    <dgm:pt modelId="{C15E58FA-3A5F-4FDE-8E66-F390724EFCD6}" type="pres">
      <dgm:prSet presAssocID="{67A3A6BF-89FE-45C1-9960-EB4905CD96EA}" presName="textRect" presStyleLbl="revTx" presStyleIdx="3" presStyleCnt="4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</dgm:ptLst>
  <dgm:cxnLst>
    <dgm:cxn modelId="{F4059731-51E5-4D07-B432-B648BA13A46A}" type="presOf" srcId="{67A3A6BF-89FE-45C1-9960-EB4905CD96EA}" destId="{C15E58FA-3A5F-4FDE-8E66-F390724EFCD6}" srcOrd="0" destOrd="0" presId="urn:microsoft.com/office/officeart/2005/8/layout/pList1"/>
    <dgm:cxn modelId="{A96D6BC1-EC13-470D-9180-81FB167B4485}" srcId="{613B0BA5-31A2-40E1-9298-FF804BBF2E5B}" destId="{2A32FDC0-638E-43AF-A08E-91209BF192AF}" srcOrd="0" destOrd="0" parTransId="{67D3927C-5764-4B20-BF70-9D7618C4DAD8}" sibTransId="{5E1EEE6F-F697-4E47-9106-BA78F8E90462}"/>
    <dgm:cxn modelId="{9F91706D-5E37-4F03-A131-655EAE591BEF}" srcId="{613B0BA5-31A2-40E1-9298-FF804BBF2E5B}" destId="{B99C3DBB-B42E-4D54-9D91-47592EC6BF8C}" srcOrd="2" destOrd="0" parTransId="{A6327740-8583-46B3-9E24-06A5A7AB3B20}" sibTransId="{E8A9589B-8F1F-4062-8CB5-80D456FE60FD}"/>
    <dgm:cxn modelId="{26305A59-E609-486A-8F5C-5952230D7FFF}" type="presOf" srcId="{F38E52EB-776D-4013-B02A-FEABE185A5B1}" destId="{5DE6EBCD-ECA0-45EF-A70C-197EF6BAAA43}" srcOrd="0" destOrd="0" presId="urn:microsoft.com/office/officeart/2005/8/layout/pList1"/>
    <dgm:cxn modelId="{09F5EA5A-CC4D-4E35-9094-ED0AC8DB7C5A}" type="presOf" srcId="{B99C3DBB-B42E-4D54-9D91-47592EC6BF8C}" destId="{AF1D71DD-CC47-4F62-AB9F-CB074AE85121}" srcOrd="0" destOrd="0" presId="urn:microsoft.com/office/officeart/2005/8/layout/pList1"/>
    <dgm:cxn modelId="{F9E8E3CB-37F5-415E-ADA4-5D673CE3EA85}" srcId="{613B0BA5-31A2-40E1-9298-FF804BBF2E5B}" destId="{67A3A6BF-89FE-45C1-9960-EB4905CD96EA}" srcOrd="3" destOrd="0" parTransId="{6F4BF9A1-FD91-4B35-853E-40798D72931E}" sibTransId="{74773BF1-BC51-45A4-A6E5-4B468396CC87}"/>
    <dgm:cxn modelId="{AA8972A2-BF5A-413C-B85F-597299ECE00A}" type="presOf" srcId="{613B0BA5-31A2-40E1-9298-FF804BBF2E5B}" destId="{CFF06EC2-B8BE-4111-B56E-9D4CB4308B18}" srcOrd="0" destOrd="0" presId="urn:microsoft.com/office/officeart/2005/8/layout/pList1"/>
    <dgm:cxn modelId="{18FBEDD1-0BD0-49AF-92F8-6E5C1AC846DD}" type="presOf" srcId="{5E1EEE6F-F697-4E47-9106-BA78F8E90462}" destId="{316DDBC8-1F65-4F2C-85A6-9F5B1A2567CC}" srcOrd="0" destOrd="0" presId="urn:microsoft.com/office/officeart/2005/8/layout/pList1"/>
    <dgm:cxn modelId="{8404F338-DC97-4085-A31D-CE7A38C3114B}" type="presOf" srcId="{2A32FDC0-638E-43AF-A08E-91209BF192AF}" destId="{6C6CFF01-70A4-4ECA-8AA8-F603DA6BC293}" srcOrd="0" destOrd="0" presId="urn:microsoft.com/office/officeart/2005/8/layout/pList1"/>
    <dgm:cxn modelId="{EB5E92F0-24CD-464A-9A5E-F92E75FF420F}" type="presOf" srcId="{E8A9589B-8F1F-4062-8CB5-80D456FE60FD}" destId="{E7478C74-8878-4F42-85F1-5FC540D0EE45}" srcOrd="0" destOrd="0" presId="urn:microsoft.com/office/officeart/2005/8/layout/pList1"/>
    <dgm:cxn modelId="{03E5619B-4FB2-4CA4-94D1-BFCB552DE227}" type="presOf" srcId="{80B37C3C-A41D-4183-9D23-E63912CD370F}" destId="{B52BBC4F-82FF-4999-A489-284EEB6B8574}" srcOrd="0" destOrd="0" presId="urn:microsoft.com/office/officeart/2005/8/layout/pList1"/>
    <dgm:cxn modelId="{9E297EBE-AF56-466C-A33F-14DABBEFCAAB}" srcId="{613B0BA5-31A2-40E1-9298-FF804BBF2E5B}" destId="{F38E52EB-776D-4013-B02A-FEABE185A5B1}" srcOrd="1" destOrd="0" parTransId="{A33748B1-E69F-44A4-BD18-BF159F3D38A6}" sibTransId="{80B37C3C-A41D-4183-9D23-E63912CD370F}"/>
    <dgm:cxn modelId="{78AD0C0C-9AFA-47C8-B6E0-A4281A85EFFE}" type="presParOf" srcId="{CFF06EC2-B8BE-4111-B56E-9D4CB4308B18}" destId="{CE721D48-D82B-4904-A57B-99FF40F5A503}" srcOrd="0" destOrd="0" presId="urn:microsoft.com/office/officeart/2005/8/layout/pList1"/>
    <dgm:cxn modelId="{74EAD8FD-617A-4FDB-8CC8-7410DFE011AA}" type="presParOf" srcId="{CE721D48-D82B-4904-A57B-99FF40F5A503}" destId="{6B09D12B-131E-4F8A-9014-ADF8204786CF}" srcOrd="0" destOrd="0" presId="urn:microsoft.com/office/officeart/2005/8/layout/pList1"/>
    <dgm:cxn modelId="{EEC86CF3-007E-4DD3-8D0F-DBE7239EE586}" type="presParOf" srcId="{CE721D48-D82B-4904-A57B-99FF40F5A503}" destId="{6C6CFF01-70A4-4ECA-8AA8-F603DA6BC293}" srcOrd="1" destOrd="0" presId="urn:microsoft.com/office/officeart/2005/8/layout/pList1"/>
    <dgm:cxn modelId="{0457A7A9-71C6-4039-AAC4-96E2C9ACA63C}" type="presParOf" srcId="{CFF06EC2-B8BE-4111-B56E-9D4CB4308B18}" destId="{316DDBC8-1F65-4F2C-85A6-9F5B1A2567CC}" srcOrd="1" destOrd="0" presId="urn:microsoft.com/office/officeart/2005/8/layout/pList1"/>
    <dgm:cxn modelId="{ED54CAE9-0448-4E10-A280-79D863BE7EAC}" type="presParOf" srcId="{CFF06EC2-B8BE-4111-B56E-9D4CB4308B18}" destId="{8B41F7F7-0A8B-4454-AA19-6E92B48FC95F}" srcOrd="2" destOrd="0" presId="urn:microsoft.com/office/officeart/2005/8/layout/pList1"/>
    <dgm:cxn modelId="{79766D0A-5459-400B-A8FB-BEA90A890479}" type="presParOf" srcId="{8B41F7F7-0A8B-4454-AA19-6E92B48FC95F}" destId="{F084BD82-69A3-449B-946F-8373DE0DC996}" srcOrd="0" destOrd="0" presId="urn:microsoft.com/office/officeart/2005/8/layout/pList1"/>
    <dgm:cxn modelId="{AEA9A69E-BBE4-4762-B64D-F226EC554D2B}" type="presParOf" srcId="{8B41F7F7-0A8B-4454-AA19-6E92B48FC95F}" destId="{5DE6EBCD-ECA0-45EF-A70C-197EF6BAAA43}" srcOrd="1" destOrd="0" presId="urn:microsoft.com/office/officeart/2005/8/layout/pList1"/>
    <dgm:cxn modelId="{9C0E242D-8C25-4707-90C6-FD691F7193C4}" type="presParOf" srcId="{CFF06EC2-B8BE-4111-B56E-9D4CB4308B18}" destId="{B52BBC4F-82FF-4999-A489-284EEB6B8574}" srcOrd="3" destOrd="0" presId="urn:microsoft.com/office/officeart/2005/8/layout/pList1"/>
    <dgm:cxn modelId="{BA47C5F7-487F-43FC-A9A8-2F6B3410716F}" type="presParOf" srcId="{CFF06EC2-B8BE-4111-B56E-9D4CB4308B18}" destId="{658A02E2-A936-41F6-A992-9A51762E19AF}" srcOrd="4" destOrd="0" presId="urn:microsoft.com/office/officeart/2005/8/layout/pList1"/>
    <dgm:cxn modelId="{2CD7BCDD-6B42-4486-8F91-8D16A270C298}" type="presParOf" srcId="{658A02E2-A936-41F6-A992-9A51762E19AF}" destId="{84DE4919-8903-47C1-A958-3DB18BFF32B9}" srcOrd="0" destOrd="0" presId="urn:microsoft.com/office/officeart/2005/8/layout/pList1"/>
    <dgm:cxn modelId="{07A2768A-5309-450A-ABFE-E4847CA8A3E0}" type="presParOf" srcId="{658A02E2-A936-41F6-A992-9A51762E19AF}" destId="{AF1D71DD-CC47-4F62-AB9F-CB074AE85121}" srcOrd="1" destOrd="0" presId="urn:microsoft.com/office/officeart/2005/8/layout/pList1"/>
    <dgm:cxn modelId="{694AAC3C-514C-4439-B2F0-708786E23E4D}" type="presParOf" srcId="{CFF06EC2-B8BE-4111-B56E-9D4CB4308B18}" destId="{E7478C74-8878-4F42-85F1-5FC540D0EE45}" srcOrd="5" destOrd="0" presId="urn:microsoft.com/office/officeart/2005/8/layout/pList1"/>
    <dgm:cxn modelId="{8ECAC088-6C4A-402E-BB41-9E26FF45DB75}" type="presParOf" srcId="{CFF06EC2-B8BE-4111-B56E-9D4CB4308B18}" destId="{B294C3F1-1B8C-4AF6-B3C2-141836F99E9D}" srcOrd="6" destOrd="0" presId="urn:microsoft.com/office/officeart/2005/8/layout/pList1"/>
    <dgm:cxn modelId="{80B2D450-AB9B-4411-906B-8EC6EDE32631}" type="presParOf" srcId="{B294C3F1-1B8C-4AF6-B3C2-141836F99E9D}" destId="{E2FBF50E-197B-4246-BE5D-415D894A707D}" srcOrd="0" destOrd="0" presId="urn:microsoft.com/office/officeart/2005/8/layout/pList1"/>
    <dgm:cxn modelId="{762C7A47-4197-46C6-BC7C-C35A9BD87D8A}" type="presParOf" srcId="{B294C3F1-1B8C-4AF6-B3C2-141836F99E9D}" destId="{C15E58FA-3A5F-4FDE-8E66-F390724EFCD6}" srcOrd="1" destOrd="0" presId="urn:microsoft.com/office/officeart/2005/8/layout/pList1"/>
  </dgm:cxnLst>
  <dgm:bg/>
  <dgm:whole/>
  <dgm:extLst>
    <a:ext uri="http://schemas.microsoft.com/office/drawing/2008/diagram">
      <dsp:dataModelExt xmlns:dsp="http://schemas.microsoft.com/office/drawing/2008/diagram" relId="rId2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B23ECC2-2F45-49A0-8B5D-BBC12E71BEFB}">
      <dsp:nvSpPr>
        <dsp:cNvPr id="0" name=""/>
        <dsp:cNvSpPr/>
      </dsp:nvSpPr>
      <dsp:spPr>
        <a:xfrm>
          <a:off x="1698" y="277568"/>
          <a:ext cx="2509908" cy="1729326"/>
        </a:xfrm>
        <a:prstGeom prst="roundRect">
          <a:avLst/>
        </a:prstGeom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000" b="-2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C8ECB09-03F8-400B-8AAE-231073B531E8}">
      <dsp:nvSpPr>
        <dsp:cNvPr id="0" name=""/>
        <dsp:cNvSpPr/>
      </dsp:nvSpPr>
      <dsp:spPr>
        <a:xfrm>
          <a:off x="1698" y="2006895"/>
          <a:ext cx="2509908" cy="93117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8016" tIns="128016" rIns="128016" bIns="0" numCol="1" spcCol="1270" anchor="t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800" kern="1200">
              <a:latin typeface="微软雅黑" panose="020B0503020204020204" pitchFamily="34" charset="-122"/>
              <a:ea typeface="微软雅黑" panose="020B0503020204020204" pitchFamily="34" charset="-122"/>
            </a:rPr>
            <a:t>奖状及证书</a:t>
          </a:r>
        </a:p>
      </dsp:txBody>
      <dsp:txXfrm>
        <a:off x="1698" y="2006895"/>
        <a:ext cx="2509908" cy="931176"/>
      </dsp:txXfrm>
    </dsp:sp>
    <dsp:sp modelId="{2FC4E801-B302-46C7-B9B6-607E40B01034}">
      <dsp:nvSpPr>
        <dsp:cNvPr id="0" name=""/>
        <dsp:cNvSpPr/>
      </dsp:nvSpPr>
      <dsp:spPr>
        <a:xfrm>
          <a:off x="2762703" y="277568"/>
          <a:ext cx="2509908" cy="1729326"/>
        </a:xfrm>
        <a:prstGeom prst="roundRect">
          <a:avLst/>
        </a:prstGeom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000" b="-2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C17F69B-1438-4679-B803-7A904B6F27B9}">
      <dsp:nvSpPr>
        <dsp:cNvPr id="0" name=""/>
        <dsp:cNvSpPr/>
      </dsp:nvSpPr>
      <dsp:spPr>
        <a:xfrm>
          <a:off x="2762703" y="2006895"/>
          <a:ext cx="2509908" cy="93117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8016" tIns="128016" rIns="128016" bIns="0" numCol="1" spcCol="1270" anchor="t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800" kern="1200">
              <a:latin typeface="微软雅黑" panose="020B0503020204020204" pitchFamily="34" charset="-122"/>
              <a:ea typeface="微软雅黑" panose="020B0503020204020204" pitchFamily="34" charset="-122"/>
            </a:rPr>
            <a:t>奖状及证书</a:t>
          </a:r>
        </a:p>
      </dsp:txBody>
      <dsp:txXfrm>
        <a:off x="2762703" y="2006895"/>
        <a:ext cx="2509908" cy="931176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B23ECC2-2F45-49A0-8B5D-BBC12E71BEFB}">
      <dsp:nvSpPr>
        <dsp:cNvPr id="0" name=""/>
        <dsp:cNvSpPr/>
      </dsp:nvSpPr>
      <dsp:spPr>
        <a:xfrm>
          <a:off x="0" y="262333"/>
          <a:ext cx="2509908" cy="1729326"/>
        </a:xfrm>
        <a:prstGeom prst="roundRect">
          <a:avLst/>
        </a:prstGeom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000" b="-2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C8ECB09-03F8-400B-8AAE-231073B531E8}">
      <dsp:nvSpPr>
        <dsp:cNvPr id="0" name=""/>
        <dsp:cNvSpPr/>
      </dsp:nvSpPr>
      <dsp:spPr>
        <a:xfrm>
          <a:off x="1698" y="2006895"/>
          <a:ext cx="2509908" cy="93117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8016" tIns="128016" rIns="128016" bIns="0" numCol="1" spcCol="1270" anchor="t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800" kern="1200">
              <a:latin typeface="微软雅黑" panose="020B0503020204020204" pitchFamily="34" charset="-122"/>
              <a:ea typeface="微软雅黑" panose="020B0503020204020204" pitchFamily="34" charset="-122"/>
            </a:rPr>
            <a:t>奖状及证书</a:t>
          </a:r>
        </a:p>
      </dsp:txBody>
      <dsp:txXfrm>
        <a:off x="1698" y="2006895"/>
        <a:ext cx="2509908" cy="931176"/>
      </dsp:txXfrm>
    </dsp:sp>
    <dsp:sp modelId="{2FC4E801-B302-46C7-B9B6-607E40B01034}">
      <dsp:nvSpPr>
        <dsp:cNvPr id="0" name=""/>
        <dsp:cNvSpPr/>
      </dsp:nvSpPr>
      <dsp:spPr>
        <a:xfrm>
          <a:off x="2762703" y="277568"/>
          <a:ext cx="2509908" cy="1729326"/>
        </a:xfrm>
        <a:prstGeom prst="roundRect">
          <a:avLst/>
        </a:prstGeom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000" b="-2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C17F69B-1438-4679-B803-7A904B6F27B9}">
      <dsp:nvSpPr>
        <dsp:cNvPr id="0" name=""/>
        <dsp:cNvSpPr/>
      </dsp:nvSpPr>
      <dsp:spPr>
        <a:xfrm>
          <a:off x="2762703" y="2006895"/>
          <a:ext cx="2509908" cy="93117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8016" tIns="128016" rIns="128016" bIns="0" numCol="1" spcCol="1270" anchor="t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800" kern="1200">
              <a:latin typeface="微软雅黑" panose="020B0503020204020204" pitchFamily="34" charset="-122"/>
              <a:ea typeface="微软雅黑" panose="020B0503020204020204" pitchFamily="34" charset="-122"/>
            </a:rPr>
            <a:t>奖状及证书</a:t>
          </a:r>
        </a:p>
      </dsp:txBody>
      <dsp:txXfrm>
        <a:off x="2762703" y="2006895"/>
        <a:ext cx="2509908" cy="931176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B09D12B-131E-4F8A-9014-ADF8204786CF}">
      <dsp:nvSpPr>
        <dsp:cNvPr id="0" name=""/>
        <dsp:cNvSpPr/>
      </dsp:nvSpPr>
      <dsp:spPr>
        <a:xfrm>
          <a:off x="1193649" y="3741"/>
          <a:ext cx="2433656" cy="1676789"/>
        </a:xfrm>
        <a:prstGeom prst="rect">
          <a:avLst/>
        </a:prstGeom>
        <a:solidFill>
          <a:schemeClr val="accent1">
            <a:lumMod val="40000"/>
            <a:lumOff val="60000"/>
          </a:schemeClr>
        </a:solidFill>
        <a:ln w="12700" cap="flat" cmpd="sng" algn="ctr">
          <a:solidFill>
            <a:schemeClr val="accent1">
              <a:lumMod val="40000"/>
              <a:lumOff val="6000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C6CFF01-70A4-4ECA-8AA8-F603DA6BC293}">
      <dsp:nvSpPr>
        <dsp:cNvPr id="0" name=""/>
        <dsp:cNvSpPr/>
      </dsp:nvSpPr>
      <dsp:spPr>
        <a:xfrm>
          <a:off x="1193649" y="1680530"/>
          <a:ext cx="2433656" cy="90288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8016" tIns="128016" rIns="128016" bIns="0" numCol="1" spcCol="1270" anchor="t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800" kern="1200">
              <a:latin typeface="微软雅黑" panose="020B0503020204020204" pitchFamily="34" charset="-122"/>
              <a:ea typeface="微软雅黑" panose="020B0503020204020204" pitchFamily="34" charset="-122"/>
            </a:rPr>
            <a:t>请在此输入内容</a:t>
          </a:r>
        </a:p>
      </dsp:txBody>
      <dsp:txXfrm>
        <a:off x="1193649" y="1680530"/>
        <a:ext cx="2433656" cy="902886"/>
      </dsp:txXfrm>
    </dsp:sp>
    <dsp:sp modelId="{F084BD82-69A3-449B-946F-8373DE0DC996}">
      <dsp:nvSpPr>
        <dsp:cNvPr id="0" name=""/>
        <dsp:cNvSpPr/>
      </dsp:nvSpPr>
      <dsp:spPr>
        <a:xfrm>
          <a:off x="3870773" y="3741"/>
          <a:ext cx="2433656" cy="1676789"/>
        </a:xfrm>
        <a:prstGeom prst="rect">
          <a:avLst/>
        </a:prstGeom>
        <a:solidFill>
          <a:schemeClr val="accent1">
            <a:lumMod val="40000"/>
            <a:lumOff val="60000"/>
          </a:schemeClr>
        </a:solidFill>
        <a:ln w="12700" cap="flat" cmpd="sng" algn="ctr">
          <a:solidFill>
            <a:schemeClr val="accent1">
              <a:lumMod val="40000"/>
              <a:lumOff val="6000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DE6EBCD-ECA0-45EF-A70C-197EF6BAAA43}">
      <dsp:nvSpPr>
        <dsp:cNvPr id="0" name=""/>
        <dsp:cNvSpPr/>
      </dsp:nvSpPr>
      <dsp:spPr>
        <a:xfrm>
          <a:off x="3870773" y="1680530"/>
          <a:ext cx="2433656" cy="90288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8016" tIns="128016" rIns="128016" bIns="0" numCol="1" spcCol="1270" anchor="t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800" kern="1200">
              <a:latin typeface="微软雅黑" panose="020B0503020204020204" pitchFamily="34" charset="-122"/>
              <a:ea typeface="微软雅黑" panose="020B0503020204020204" pitchFamily="34" charset="-122"/>
            </a:rPr>
            <a:t>请在此输入内容</a:t>
          </a:r>
        </a:p>
      </dsp:txBody>
      <dsp:txXfrm>
        <a:off x="3870773" y="1680530"/>
        <a:ext cx="2433656" cy="902886"/>
      </dsp:txXfrm>
    </dsp:sp>
    <dsp:sp modelId="{84DE4919-8903-47C1-A958-3DB18BFF32B9}">
      <dsp:nvSpPr>
        <dsp:cNvPr id="0" name=""/>
        <dsp:cNvSpPr/>
      </dsp:nvSpPr>
      <dsp:spPr>
        <a:xfrm>
          <a:off x="1193649" y="2826782"/>
          <a:ext cx="2433656" cy="1676789"/>
        </a:xfrm>
        <a:prstGeom prst="rect">
          <a:avLst/>
        </a:prstGeom>
        <a:solidFill>
          <a:schemeClr val="accent1">
            <a:lumMod val="40000"/>
            <a:lumOff val="60000"/>
          </a:schemeClr>
        </a:solidFill>
        <a:ln w="12700" cap="flat" cmpd="sng" algn="ctr">
          <a:solidFill>
            <a:schemeClr val="accent1">
              <a:lumMod val="40000"/>
              <a:lumOff val="6000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F1D71DD-CC47-4F62-AB9F-CB074AE85121}">
      <dsp:nvSpPr>
        <dsp:cNvPr id="0" name=""/>
        <dsp:cNvSpPr/>
      </dsp:nvSpPr>
      <dsp:spPr>
        <a:xfrm>
          <a:off x="1193649" y="4503572"/>
          <a:ext cx="2433656" cy="90288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8016" tIns="128016" rIns="128016" bIns="0" numCol="1" spcCol="1270" anchor="t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800" kern="1200">
              <a:latin typeface="微软雅黑" panose="020B0503020204020204" pitchFamily="34" charset="-122"/>
              <a:ea typeface="微软雅黑" panose="020B0503020204020204" pitchFamily="34" charset="-122"/>
            </a:rPr>
            <a:t>请在此输入内容</a:t>
          </a:r>
        </a:p>
      </dsp:txBody>
      <dsp:txXfrm>
        <a:off x="1193649" y="4503572"/>
        <a:ext cx="2433656" cy="902886"/>
      </dsp:txXfrm>
    </dsp:sp>
    <dsp:sp modelId="{E2FBF50E-197B-4246-BE5D-415D894A707D}">
      <dsp:nvSpPr>
        <dsp:cNvPr id="0" name=""/>
        <dsp:cNvSpPr/>
      </dsp:nvSpPr>
      <dsp:spPr>
        <a:xfrm>
          <a:off x="3870773" y="2826782"/>
          <a:ext cx="2433656" cy="1676789"/>
        </a:xfrm>
        <a:prstGeom prst="rect">
          <a:avLst/>
        </a:prstGeom>
        <a:solidFill>
          <a:schemeClr val="accent1">
            <a:lumMod val="40000"/>
            <a:lumOff val="60000"/>
          </a:schemeClr>
        </a:solidFill>
        <a:ln w="12700" cap="flat" cmpd="sng" algn="ctr">
          <a:solidFill>
            <a:schemeClr val="accent1">
              <a:lumMod val="40000"/>
              <a:lumOff val="6000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15E58FA-3A5F-4FDE-8E66-F390724EFCD6}">
      <dsp:nvSpPr>
        <dsp:cNvPr id="0" name=""/>
        <dsp:cNvSpPr/>
      </dsp:nvSpPr>
      <dsp:spPr>
        <a:xfrm>
          <a:off x="3870773" y="4503572"/>
          <a:ext cx="2433656" cy="90288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8016" tIns="128016" rIns="128016" bIns="0" numCol="1" spcCol="1270" anchor="t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800" kern="1200">
              <a:latin typeface="微软雅黑" panose="020B0503020204020204" pitchFamily="34" charset="-122"/>
              <a:ea typeface="微软雅黑" panose="020B0503020204020204" pitchFamily="34" charset="-122"/>
            </a:rPr>
            <a:t>请在此输入内容</a:t>
          </a:r>
        </a:p>
      </dsp:txBody>
      <dsp:txXfrm>
        <a:off x="3870773" y="4503572"/>
        <a:ext cx="2433656" cy="90288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List1">
  <dgm:title val=""/>
  <dgm:desc val=""/>
  <dgm:catLst>
    <dgm:cat type="list" pri="2000"/>
    <dgm:cat type="picture" pri="2500"/>
    <dgm:cat type="pictureconvert" pri="25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 useDef="1">
    <dgm:dataModel>
      <dgm:ptLst/>
      <dgm:bg/>
      <dgm:whole/>
    </dgm:dataModel>
  </dgm:clrData>
  <dgm:layoutNode name="Name0">
    <dgm:varLst>
      <dgm:dir/>
      <dgm:resizeHandles val="exact"/>
    </dgm:varLst>
    <dgm:choose name="Name1">
      <dgm:if name="Name2" axis="self" func="var" arg="dir" op="equ" val="norm">
        <dgm:alg type="snake">
          <dgm:param type="grDir" val="tL"/>
          <dgm:param type="flowDir" val="row"/>
          <dgm:param type="contDir" val="sameDir"/>
          <dgm:param type="off" val="ctr"/>
          <dgm:param type="vertAlign" val="mid"/>
          <dgm:param type="horzAlign" val="ctr"/>
        </dgm:alg>
      </dgm:if>
      <dgm:else name="Name3">
        <dgm:alg type="snake">
          <dgm:param type="grDir" val="tR"/>
          <dgm:param type="flowDir" val="row"/>
          <dgm:param type="contDir" val="sameDir"/>
          <dgm:param type="off" val="ctr"/>
          <dgm:param type="vertAlign" val="mid"/>
          <dgm:param type="horzAlign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Node" refType="w"/>
      <dgm:constr type="w" for="ch" ptType="sibTrans" refType="w" refFor="ch" refForName="compNode" op="equ" fact="0.1"/>
      <dgm:constr type="sp" refType="w" refFor="ch" refForName="compNode" op="equ" fact="0.1"/>
      <dgm:constr type="primFontSz" for="des" ptType="node" op="equ" val="65"/>
    </dgm:constrLst>
    <dgm:ruleLst/>
    <dgm:forEach name="Name4" axis="ch" ptType="node">
      <dgm:layoutNode name="compNode">
        <dgm:alg type="composite">
          <dgm:param type="ar" val="0.943"/>
        </dgm:alg>
        <dgm:shape xmlns:r="http://schemas.openxmlformats.org/officeDocument/2006/relationships" r:blip="">
          <dgm:adjLst/>
        </dgm:shape>
        <dgm:presOf axis="self"/>
        <dgm:constrLst>
          <dgm:constr type="h" refType="w" fact="1.06"/>
          <dgm:constr type="h" for="ch" forName="pictRect" refType="h" fact="0.65"/>
          <dgm:constr type="w" for="ch" forName="pictRect" refType="w"/>
          <dgm:constr type="l" for="ch" forName="pictRect"/>
          <dgm:constr type="t" for="ch" forName="pictRect"/>
          <dgm:constr type="w" for="ch" forName="textRect" refType="w"/>
          <dgm:constr type="h" for="ch" forName="textRect" refType="h" fact="0.35"/>
          <dgm:constr type="l" for="ch" forName="textRect"/>
          <dgm:constr type="t" for="ch" forName="textRect" refType="b" refFor="ch" refForName="pictRect"/>
        </dgm:constrLst>
        <dgm:ruleLst/>
        <dgm:layoutNode name="pictRect">
          <dgm:alg type="sp"/>
          <dgm:shape xmlns:r="http://schemas.openxmlformats.org/officeDocument/2006/relationships" type="roundRect" r:blip="" blipPhldr="1">
            <dgm:adjLst/>
          </dgm:shape>
          <dgm:presOf/>
          <dgm:constrLst/>
          <dgm:ruleLst/>
        </dgm:layoutNode>
        <dgm:layoutNode name="textRect" styleLbl="revTx">
          <dgm:varLst>
            <dgm:bulletEnabled val="1"/>
          </dgm:varLst>
          <dgm:alg type="tx">
            <dgm:param type="txAnchorVert" val="t"/>
          </dgm:alg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bMarg"/>
          </dgm:constrLst>
          <dgm:ruleLst>
            <dgm:rule type="primFontSz" val="5" fact="NaN" max="NaN"/>
          </dgm:ruleLst>
        </dgm:layoutNode>
      </dgm:layoutNode>
      <dgm:forEach name="Name5" axis="followSib" ptType="sibTrans" cnt="1">
        <dgm:layoutNode name="sibTrans">
          <dgm:alg type="sp"/>
          <dgm:shape xmlns:r="http://schemas.openxmlformats.org/officeDocument/2006/relationships" type="rect" r:blip="" hideGeom="1">
            <dgm:adjLst/>
          </dgm:shape>
          <dgm:presOf axis="self"/>
          <dgm:constrLst/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pList1">
  <dgm:title val=""/>
  <dgm:desc val=""/>
  <dgm:catLst>
    <dgm:cat type="list" pri="2000"/>
    <dgm:cat type="picture" pri="2500"/>
    <dgm:cat type="pictureconvert" pri="25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 useDef="1">
    <dgm:dataModel>
      <dgm:ptLst/>
      <dgm:bg/>
      <dgm:whole/>
    </dgm:dataModel>
  </dgm:clrData>
  <dgm:layoutNode name="Name0">
    <dgm:varLst>
      <dgm:dir/>
      <dgm:resizeHandles val="exact"/>
    </dgm:varLst>
    <dgm:choose name="Name1">
      <dgm:if name="Name2" axis="self" func="var" arg="dir" op="equ" val="norm">
        <dgm:alg type="snake">
          <dgm:param type="grDir" val="tL"/>
          <dgm:param type="flowDir" val="row"/>
          <dgm:param type="contDir" val="sameDir"/>
          <dgm:param type="off" val="ctr"/>
          <dgm:param type="vertAlign" val="mid"/>
          <dgm:param type="horzAlign" val="ctr"/>
        </dgm:alg>
      </dgm:if>
      <dgm:else name="Name3">
        <dgm:alg type="snake">
          <dgm:param type="grDir" val="tR"/>
          <dgm:param type="flowDir" val="row"/>
          <dgm:param type="contDir" val="sameDir"/>
          <dgm:param type="off" val="ctr"/>
          <dgm:param type="vertAlign" val="mid"/>
          <dgm:param type="horzAlign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Node" refType="w"/>
      <dgm:constr type="w" for="ch" ptType="sibTrans" refType="w" refFor="ch" refForName="compNode" op="equ" fact="0.1"/>
      <dgm:constr type="sp" refType="w" refFor="ch" refForName="compNode" op="equ" fact="0.1"/>
      <dgm:constr type="primFontSz" for="des" ptType="node" op="equ" val="65"/>
    </dgm:constrLst>
    <dgm:ruleLst/>
    <dgm:forEach name="Name4" axis="ch" ptType="node">
      <dgm:layoutNode name="compNode">
        <dgm:alg type="composite">
          <dgm:param type="ar" val="0.943"/>
        </dgm:alg>
        <dgm:shape xmlns:r="http://schemas.openxmlformats.org/officeDocument/2006/relationships" r:blip="">
          <dgm:adjLst/>
        </dgm:shape>
        <dgm:presOf axis="self"/>
        <dgm:constrLst>
          <dgm:constr type="h" refType="w" fact="1.06"/>
          <dgm:constr type="h" for="ch" forName="pictRect" refType="h" fact="0.65"/>
          <dgm:constr type="w" for="ch" forName="pictRect" refType="w"/>
          <dgm:constr type="l" for="ch" forName="pictRect"/>
          <dgm:constr type="t" for="ch" forName="pictRect"/>
          <dgm:constr type="w" for="ch" forName="textRect" refType="w"/>
          <dgm:constr type="h" for="ch" forName="textRect" refType="h" fact="0.35"/>
          <dgm:constr type="l" for="ch" forName="textRect"/>
          <dgm:constr type="t" for="ch" forName="textRect" refType="b" refFor="ch" refForName="pictRect"/>
        </dgm:constrLst>
        <dgm:ruleLst/>
        <dgm:layoutNode name="pictRect">
          <dgm:alg type="sp"/>
          <dgm:shape xmlns:r="http://schemas.openxmlformats.org/officeDocument/2006/relationships" type="roundRect" r:blip="" blipPhldr="1">
            <dgm:adjLst/>
          </dgm:shape>
          <dgm:presOf/>
          <dgm:constrLst/>
          <dgm:ruleLst/>
        </dgm:layoutNode>
        <dgm:layoutNode name="textRect" styleLbl="revTx">
          <dgm:varLst>
            <dgm:bulletEnabled val="1"/>
          </dgm:varLst>
          <dgm:alg type="tx">
            <dgm:param type="txAnchorVert" val="t"/>
          </dgm:alg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bMarg"/>
          </dgm:constrLst>
          <dgm:ruleLst>
            <dgm:rule type="primFontSz" val="5" fact="NaN" max="NaN"/>
          </dgm:ruleLst>
        </dgm:layoutNode>
      </dgm:layoutNode>
      <dgm:forEach name="Name5" axis="followSib" ptType="sibTrans" cnt="1">
        <dgm:layoutNode name="sibTrans">
          <dgm:alg type="sp"/>
          <dgm:shape xmlns:r="http://schemas.openxmlformats.org/officeDocument/2006/relationships" type="rect" r:blip="" hideGeom="1">
            <dgm:adjLst/>
          </dgm:shape>
          <dgm:presOf axis="self"/>
          <dgm:constrLst/>
          <dgm:ruleLst/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pList1">
  <dgm:title val=""/>
  <dgm:desc val=""/>
  <dgm:catLst>
    <dgm:cat type="list" pri="2000"/>
    <dgm:cat type="picture" pri="2500"/>
    <dgm:cat type="pictureconvert" pri="25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 useDef="1">
    <dgm:dataModel>
      <dgm:ptLst/>
      <dgm:bg/>
      <dgm:whole/>
    </dgm:dataModel>
  </dgm:clrData>
  <dgm:layoutNode name="Name0">
    <dgm:varLst>
      <dgm:dir/>
      <dgm:resizeHandles val="exact"/>
    </dgm:varLst>
    <dgm:choose name="Name1">
      <dgm:if name="Name2" axis="self" func="var" arg="dir" op="equ" val="norm">
        <dgm:alg type="snake">
          <dgm:param type="grDir" val="tL"/>
          <dgm:param type="flowDir" val="row"/>
          <dgm:param type="contDir" val="sameDir"/>
          <dgm:param type="off" val="ctr"/>
          <dgm:param type="vertAlign" val="mid"/>
          <dgm:param type="horzAlign" val="ctr"/>
        </dgm:alg>
      </dgm:if>
      <dgm:else name="Name3">
        <dgm:alg type="snake">
          <dgm:param type="grDir" val="tR"/>
          <dgm:param type="flowDir" val="row"/>
          <dgm:param type="contDir" val="sameDir"/>
          <dgm:param type="off" val="ctr"/>
          <dgm:param type="vertAlign" val="mid"/>
          <dgm:param type="horzAlign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Node" refType="w"/>
      <dgm:constr type="w" for="ch" ptType="sibTrans" refType="w" refFor="ch" refForName="compNode" op="equ" fact="0.1"/>
      <dgm:constr type="sp" refType="w" refFor="ch" refForName="compNode" op="equ" fact="0.1"/>
      <dgm:constr type="primFontSz" for="des" ptType="node" op="equ" val="65"/>
    </dgm:constrLst>
    <dgm:ruleLst/>
    <dgm:forEach name="Name4" axis="ch" ptType="node">
      <dgm:layoutNode name="compNode">
        <dgm:alg type="composite">
          <dgm:param type="ar" val="0.943"/>
        </dgm:alg>
        <dgm:shape xmlns:r="http://schemas.openxmlformats.org/officeDocument/2006/relationships" r:blip="">
          <dgm:adjLst/>
        </dgm:shape>
        <dgm:presOf axis="self"/>
        <dgm:constrLst>
          <dgm:constr type="h" refType="w" fact="1.06"/>
          <dgm:constr type="h" for="ch" forName="pictRect" refType="h" fact="0.65"/>
          <dgm:constr type="w" for="ch" forName="pictRect" refType="w"/>
          <dgm:constr type="l" for="ch" forName="pictRect"/>
          <dgm:constr type="t" for="ch" forName="pictRect"/>
          <dgm:constr type="w" for="ch" forName="textRect" refType="w"/>
          <dgm:constr type="h" for="ch" forName="textRect" refType="h" fact="0.35"/>
          <dgm:constr type="l" for="ch" forName="textRect"/>
          <dgm:constr type="t" for="ch" forName="textRect" refType="b" refFor="ch" refForName="pictRect"/>
        </dgm:constrLst>
        <dgm:ruleLst/>
        <dgm:layoutNode name="pictRect">
          <dgm:alg type="sp"/>
          <dgm:shape xmlns:r="http://schemas.openxmlformats.org/officeDocument/2006/relationships" type="roundRect" r:blip="" blipPhldr="1">
            <dgm:adjLst/>
          </dgm:shape>
          <dgm:presOf/>
          <dgm:constrLst/>
          <dgm:ruleLst/>
        </dgm:layoutNode>
        <dgm:layoutNode name="textRect" styleLbl="revTx">
          <dgm:varLst>
            <dgm:bulletEnabled val="1"/>
          </dgm:varLst>
          <dgm:alg type="tx">
            <dgm:param type="txAnchorVert" val="t"/>
          </dgm:alg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bMarg"/>
          </dgm:constrLst>
          <dgm:ruleLst>
            <dgm:rule type="primFontSz" val="5" fact="NaN" max="NaN"/>
          </dgm:ruleLst>
        </dgm:layoutNode>
      </dgm:layoutNode>
      <dgm:forEach name="Name5" axis="followSib" ptType="sibTrans" cnt="1">
        <dgm:layoutNode name="sibTrans">
          <dgm:alg type="sp"/>
          <dgm:shape xmlns:r="http://schemas.openxmlformats.org/officeDocument/2006/relationships" type="rect" r:blip="" hideGeom="1">
            <dgm:adjLst/>
          </dgm:shape>
          <dgm:presOf axis="self"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主题">
  <a:themeElements>
    <a:clrScheme name="绿色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我的简历模板</Template>
  <TotalTime>0</TotalTime>
  <Pages>10</Pages>
  <Words>15</Words>
  <Characters>92</Characters>
  <Application>Microsoft Office Word</Application>
  <DocSecurity>0</DocSecurity>
  <Lines>1</Lines>
  <Paragraphs>1</Paragraphs>
  <ScaleCrop>false</ScaleCrop>
  <Company/>
  <LinksUpToDate>false</LinksUpToDate>
  <CharactersWithSpaces>106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2</cp:revision>
  <cp:lastPrinted>2017-11-02T17:06:00Z</cp:lastPrinted>
  <dcterms:created xsi:type="dcterms:W3CDTF">2017-11-17T22:07:00Z</dcterms:created>
  <dcterms:modified xsi:type="dcterms:W3CDTF">2017-11-17T22:07:00Z</dcterms:modified>
</cp:coreProperties>
</file>