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11176000</wp:posOffset>
            </wp:positionV>
            <wp:extent cx="393700" cy="355600"/>
            <wp:effectExtent l="0" t="0" r="6350" b="635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2020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浙江杭州东南中学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八年级上学期期中考卷</w:t>
      </w:r>
    </w:p>
    <w:p>
      <w:pPr>
        <w:spacing w:line="276" w:lineRule="auto"/>
        <w:rPr>
          <w:rFonts w:ascii="宋体" w:hAnsi="宋体" w:eastAsia="宋体" w:cs="宋体"/>
          <w:b/>
          <w:bCs/>
        </w:rPr>
      </w:pPr>
    </w:p>
    <w:p>
      <w:pPr>
        <w:spacing w:line="276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第一部分 听力（略）</w:t>
      </w:r>
    </w:p>
    <w:p>
      <w:pPr>
        <w:spacing w:line="276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第二部分 阅读理解（共两节，满分40分）</w:t>
      </w:r>
    </w:p>
    <w:p>
      <w:pPr>
        <w:spacing w:line="276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第一节(共15小题,每小题2分,满分30分)</w:t>
      </w:r>
    </w:p>
    <w:p>
      <w:pPr>
        <w:spacing w:line="276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阅读下列短文,从每题所给的四个选项(A、B、C和D）中选出最佳选项。</w:t>
      </w:r>
    </w:p>
    <w:p>
      <w:pPr>
        <w:pStyle w:val="2"/>
        <w:spacing w:after="0"/>
        <w:contextualSpacing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Speak Good English Seminar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(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研讨会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</w:rPr>
              <w:t>)2020</w:t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0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Do you have difficulty communicating in English?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Ar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e you nervous or shy when you speak English?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Do you wish to speak English more confidently?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If the answer is YES to these questions, this seminar is for you.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Reg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is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ation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Fees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Adult: $10    Child: $5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Date: Saturday, December 5, 2020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Time:2 p.m.to 4 p.m.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Place: Bishan Community Club, Conference Room</w:t>
            </w:r>
          </w:p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Dress: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Casual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Guest: Mr. Philip Smith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T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ime:                 Events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:00 p.m.        Speech by Mr. Smith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:15 p.m.        Public Speaking by Mrs. Rita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:45 p.m.        Performance by Moving Visuals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:15 p.m.        Tea Break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:30 p.m.        Pronunciation by Mrs. Wong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:00 p.m.        End of the Program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lease register and pay at the Bishan Community Club from December 1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perscript"/>
                <w:lang w:eastAsia="zh-CN"/>
              </w:rPr>
              <w:t>st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 xml:space="preserve"> to 3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perscript"/>
                <w:lang w:eastAsia="zh-CN"/>
              </w:rPr>
              <w:t>rd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.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ayment: Cash/Bank Card</w:t>
            </w:r>
          </w:p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rganizers: Laura Winston English Center Ang Mo Kio Library Bishan Community Club</w:t>
            </w:r>
          </w:p>
        </w:tc>
      </w:tr>
    </w:tbl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16. The event will be held at ____________.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Moving Visuals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        </w:t>
      </w:r>
      <w:r>
        <w:rPr>
          <w:rFonts w:ascii="Times New Roman" w:hAnsi="Times New Roman" w:eastAsia="宋体" w:cs="Times New Roman"/>
          <w:sz w:val="21"/>
          <w:szCs w:val="21"/>
        </w:rPr>
        <w:t>B. Ang Mo Kio Library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Bishan Community Club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 </w:t>
      </w:r>
      <w:r>
        <w:rPr>
          <w:rFonts w:ascii="Times New Roman" w:hAnsi="Times New Roman" w:eastAsia="宋体" w:cs="Times New Roman"/>
          <w:sz w:val="21"/>
          <w:szCs w:val="21"/>
        </w:rPr>
        <w:t>D. Laura Winston English Center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17.The last day that you can register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(登记)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for the event is_</w:t>
      </w:r>
      <w:r>
        <w:rPr>
          <w:rFonts w:ascii="Times New Roman" w:hAnsi="Times New Roman" w:eastAsia="宋体" w:cs="Times New Roman"/>
          <w:sz w:val="21"/>
          <w:szCs w:val="21"/>
        </w:rPr>
        <w:t>________.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Wednesday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</w:rPr>
        <w:t>B. Saturday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</w:rPr>
        <w:t>C. Sunday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宋体" w:cs="Times New Roman"/>
          <w:sz w:val="21"/>
          <w:szCs w:val="21"/>
        </w:rPr>
        <w:t>D. Thursday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18.Which of the following statements is TRUE?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The tea break ends at 3:20 p.m.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宋体" w:cs="Times New Roman"/>
          <w:sz w:val="21"/>
          <w:szCs w:val="21"/>
        </w:rPr>
        <w:t>B. The event will be held on a weekday.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C. You can't make payment with a bank card.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D. Laura is one of the organizers.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</w:p>
    <w:p>
      <w:pPr>
        <w:pStyle w:val="2"/>
        <w:contextualSpacing/>
        <w:jc w:val="center"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B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Everyone has worries. But what do you do with your worries? Whether your worries are big or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small, you can take these steps to do with them.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Try to find out what you're worried about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Maybe you know what you're worried about. But if you don’t know, try to find it out first, if you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can't, you can ask for help.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Think of ways to make it better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You can always find something to help you feel less worried. It’s not helpful for you to solve your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problem if you only sit there worrying.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For students at school, grades are often a top worry. If you are worried about grades, ask yourself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these questions: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sz w:val="21"/>
          <w:szCs w:val="21"/>
        </w:rPr>
        <w:t>※</w:t>
      </w:r>
      <w:r>
        <w:rPr>
          <w:rFonts w:ascii="Times New Roman" w:hAnsi="Times New Roman" w:eastAsia="宋体" w:cs="Times New Roman"/>
          <w:sz w:val="21"/>
          <w:szCs w:val="21"/>
        </w:rPr>
        <w:t>Why are grades important? What do grades mean to me?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sz w:val="21"/>
          <w:szCs w:val="21"/>
        </w:rPr>
        <w:t>※</w:t>
      </w:r>
      <w:r>
        <w:rPr>
          <w:rFonts w:ascii="Times New Roman" w:hAnsi="Times New Roman" w:eastAsia="宋体" w:cs="Times New Roman"/>
          <w:sz w:val="21"/>
          <w:szCs w:val="21"/>
        </w:rPr>
        <w:t>How do I get ready for class? Do I go over my notes even when there isn’t a test?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sz w:val="21"/>
          <w:szCs w:val="21"/>
        </w:rPr>
        <w:t>※</w:t>
      </w:r>
      <w:r>
        <w:rPr>
          <w:rFonts w:ascii="Times New Roman" w:hAnsi="Times New Roman" w:eastAsia="宋体" w:cs="Times New Roman"/>
          <w:sz w:val="21"/>
          <w:szCs w:val="21"/>
        </w:rPr>
        <w:t>Do I have a good place to do my homework?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sz w:val="21"/>
          <w:szCs w:val="21"/>
        </w:rPr>
        <w:t>※</w:t>
      </w:r>
      <w:r>
        <w:rPr>
          <w:rFonts w:ascii="Times New Roman" w:hAnsi="Times New Roman" w:eastAsia="宋体" w:cs="Times New Roman"/>
          <w:sz w:val="21"/>
          <w:szCs w:val="21"/>
        </w:rPr>
        <w:t>Have I tried different ways of studying?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If your worry is to lose a friend after a fight, you might write down all the things you could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do---write a note to him or her, invite him or her to a basketball game, say sorry to him or her, etc.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Once you have a list of things you could do, you can choose the one that gets your fiend back.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Ask for help.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W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hen you’re worried, it can help to find someone to talk to. You can ask your parents, friends, or teachers for help.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19. When you don't know what you're worried about, ____________.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you should try to find it out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</w:rPr>
        <w:t>B. you can ask everyone for help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you only need to ask your teachers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宋体" w:cs="Times New Roman"/>
          <w:sz w:val="21"/>
          <w:szCs w:val="21"/>
        </w:rPr>
        <w:t>D. you can sit there worrying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20.If you’re worried about grades, you can ask yourself these questions EXCEPT “______” 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A.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Why are grades important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>B. What do grades mean to me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C.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How do I get ready for class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>D. Why are my parents worried about me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21. Jack had had a fight with his friend yesterday, so now he should_______.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make a new friend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    </w:t>
      </w:r>
      <w:r>
        <w:rPr>
          <w:rFonts w:ascii="Times New Roman" w:hAnsi="Times New Roman" w:eastAsia="宋体" w:cs="Times New Roman"/>
          <w:sz w:val="21"/>
          <w:szCs w:val="21"/>
        </w:rPr>
        <w:t>B. not talk to him or her any more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have another fight with him or her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宋体" w:cs="Times New Roman"/>
          <w:sz w:val="21"/>
          <w:szCs w:val="21"/>
        </w:rPr>
        <w:t>D. invite him or her to a basketball game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22.The passage mainly tells us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who is often worried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>B. when people are worried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what to do with our worries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>D. what kind of worries people have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</w:p>
    <w:p>
      <w:pPr>
        <w:pStyle w:val="2"/>
        <w:contextualSpacing/>
        <w:jc w:val="center"/>
        <w:rPr>
          <w:rFonts w:hint="eastAsia" w:ascii="Times New Roman" w:hAnsi="Times New Roman" w:eastAsia="宋体" w:cs="Times New Roman"/>
          <w:b/>
          <w:sz w:val="21"/>
          <w:szCs w:val="21"/>
          <w:lang w:eastAsia="zh-CN"/>
        </w:rPr>
      </w:pPr>
    </w:p>
    <w:p>
      <w:pPr>
        <w:pStyle w:val="2"/>
        <w:contextualSpacing/>
        <w:jc w:val="center"/>
        <w:rPr>
          <w:rFonts w:ascii="Times New Roman" w:hAnsi="Times New Roman" w:eastAsia="宋体" w:cs="Times New Roman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sz w:val="21"/>
          <w:szCs w:val="21"/>
          <w:lang w:eastAsia="zh-CN"/>
        </w:rPr>
        <w:t>C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I remember the green coat in my fifth and sixth grades. When I needed a new jacket, my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mother asked what kind I wanted. I described something like bikers wear. She listened long. I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thought she understood for sure the kind I wanted.</w:t>
      </w:r>
    </w:p>
    <w:p>
      <w:pPr>
        <w:pStyle w:val="2"/>
        <w:ind w:firstLine="315" w:firstLineChars="15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The next day when I got home from school, I discovered, on my bed, a jacket which was not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what I had expected.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I went close to the jacket slowly,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as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if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it were a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stranger</w:t>
      </w:r>
      <w:r>
        <w:rPr>
          <w:rFonts w:ascii="Times New Roman" w:hAnsi="Times New Roman" w:eastAsia="宋体" w:cs="Times New Roman"/>
          <w:sz w:val="21"/>
          <w:szCs w:val="21"/>
        </w:rPr>
        <w:t>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From the kitchen mother shouted that my jacket was in the 1sei.I rushed and pulled at the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clothes in the closet, hoping the jacket on the bed wasn't for m e but m y brother. No luck, I wanted to cry because it was so ugly and so big. But I knew I'd have to wear it for a long time before I'd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have a new one. I looked at the jacket, like an enemy, thinking bad things before I took off my old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and small jacket.</w:t>
      </w:r>
    </w:p>
    <w:p>
      <w:pPr>
        <w:pStyle w:val="2"/>
        <w:ind w:firstLine="315" w:firstLineChars="15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I put the big jacket on. I stood in front of the mirror, turning right and left. I looked ugly. I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threw it on my brother's bed and looked at it for a long time before I put it on and went out,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smiling a "thank you” to my mom.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The next day I wore it to school. At the morning break, my best friend, Steve, looked at me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for a long time. The girls turned away to whisper. The teachers looked m y way and talked about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how foolish I looked in my new jacket. When it was time for the whole school to get together on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the playground,___________. Although they didn't say out loud, "Man, that's ugly!" I heard their talk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and even laughter.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And so I went in my jacket. So embarrassed so that, I couldn't even do my lessons the rest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of the day. I received Cs on tests.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I wore that thing for three years. All in those years no love came to me.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 I blamed (指责）that jacket for those bad years.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I blamed my mother for her bad taste and her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cheap ways. It was a sad time for the heart. Anyway, I spent my sixth-grade year, looking forward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to something good to happen to me.</w:t>
      </w:r>
    </w:p>
    <w:p>
      <w:pPr>
        <w:pStyle w:val="2"/>
        <w:ind w:firstLine="315" w:firstLineChars="15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And it was about that time I began to grow, still in that green ugly jacket, which had become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my brother who went along wherever I went.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23. The writer went to school in the new jacket because 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his jacket was too old and small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</w:rPr>
        <w:t>B. his brother asked him to do so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he wanted to show it to his friends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</w:rPr>
        <w:t>D. he would act in school play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24.The sentence that shows the writer cared about his mother's feelings is "____”.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A.I thought she understood for sure the kind I wanted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B.I blamed my mother for her bad taste and her cheap ways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C.I put it on and went out, smiling a "thank you” to my mom</w:t>
      </w:r>
    </w:p>
    <w:p>
      <w:pPr>
        <w:pStyle w:val="2"/>
        <w:spacing w:after="0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D. From the kitchen mother shouted that my jacket was in the closet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25.Which of the following sentences can be put in the_________.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A.it began to rain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</w:rPr>
        <w:t>B. everyone saw me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C.my mother came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宋体" w:cs="Times New Roman"/>
          <w:sz w:val="21"/>
          <w:szCs w:val="21"/>
        </w:rPr>
        <w:t>D.I got angry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26.The changes of</w:t>
      </w:r>
      <w:r>
        <w:rPr>
          <w:rFonts w:ascii="Times New Roman" w:hAnsi="Times New Roman" w:eastAsia="宋体" w:cs="Times New Roman"/>
          <w:sz w:val="21"/>
          <w:szCs w:val="21"/>
        </w:rPr>
        <w:t xml:space="preserve"> the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writer's at</w:t>
      </w:r>
      <w:r>
        <w:rPr>
          <w:rFonts w:ascii="Times New Roman" w:hAnsi="Times New Roman" w:eastAsia="宋体" w:cs="Times New Roman"/>
          <w:sz w:val="21"/>
          <w:szCs w:val="21"/>
        </w:rPr>
        <w:t>t</w:t>
      </w:r>
      <w:r>
        <w:rPr>
          <w:rFonts w:hint="eastAsia" w:ascii="Times New Roman" w:hAnsi="Times New Roman" w:eastAsia="宋体" w:cs="Times New Roman"/>
          <w:sz w:val="21"/>
          <w:szCs w:val="21"/>
        </w:rPr>
        <w:t>itude(态 度)to the jacket can be described as</w:t>
      </w:r>
      <w:r>
        <w:rPr>
          <w:rFonts w:ascii="Times New Roman" w:hAnsi="Times New Roman" w:eastAsia="宋体" w:cs="Times New Roman"/>
          <w:sz w:val="21"/>
          <w:szCs w:val="21"/>
        </w:rPr>
        <w:t xml:space="preserve"> ___________.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A.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enemy→ stranger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→brother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1"/>
          <w:szCs w:val="21"/>
        </w:rPr>
        <w:t>B.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brother→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stranger→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enemy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C.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stranger→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brother→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enemy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1"/>
          <w:szCs w:val="21"/>
        </w:rPr>
        <w:t>D.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stranger→→enemy→ brother</w:t>
      </w:r>
    </w:p>
    <w:p>
      <w:pPr>
        <w:pStyle w:val="2"/>
        <w:contextualSpacing/>
        <w:jc w:val="center"/>
        <w:rPr>
          <w:rFonts w:ascii="Times New Roman" w:hAnsi="Times New Roman" w:eastAsia="宋体" w:cs="Times New Roman"/>
          <w:b/>
          <w:sz w:val="21"/>
          <w:szCs w:val="21"/>
        </w:rPr>
      </w:pPr>
    </w:p>
    <w:p>
      <w:pPr>
        <w:pStyle w:val="2"/>
        <w:contextualSpacing/>
        <w:jc w:val="center"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D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Let's have a look at a future dairy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(奶制品)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farm in Washington D.C,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where a robot is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milking cows. It's time for the robot to milk the cows. The cows are standing in line and waiting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for their turns at the robot.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Johnson is the owner of the farm. All that he needs to do is to watch a computer scre</w:t>
      </w:r>
      <w:r>
        <w:rPr>
          <w:rFonts w:ascii="Times New Roman" w:hAnsi="Times New Roman" w:eastAsia="宋体" w:cs="Times New Roman"/>
          <w:sz w:val="21"/>
          <w:szCs w:val="21"/>
        </w:rPr>
        <w:t>e</w:t>
      </w:r>
      <w:r>
        <w:rPr>
          <w:rFonts w:hint="eastAsia" w:ascii="Times New Roman" w:hAnsi="Times New Roman" w:eastAsia="宋体" w:cs="Times New Roman"/>
          <w:sz w:val="21"/>
          <w:szCs w:val="21"/>
        </w:rPr>
        <w:t>n to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inspect the progress of the animals. The door opens, and the cows walk in and get milked. The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door opens and the cows walk out. All is done by the robot.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The robot finds each teat - a place on the cow where milk comes out,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with a laser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(激光).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The teat is cleaned and connected to a milking tube. Any possible pollution can be tested by the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robot.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If a problem is found,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the robot throws the milk away.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When the robot finds the amount(量)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of milk coming out of the cow slowly, it knows to stop, and sends the cow on its way.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Many dairy farmers in the United States,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Britain and Australia now like milking robots which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milk the cows twice a day, early in the morning and late at night. The robots milk the animals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every day in good or bad weather. Many farm owners say that the life on the dairy farm has been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changed a lot and both the owners and workers are allowed to do other things on the farms.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Mr. Johnson doesn't even need to watch his cows on the farm.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He can watch from his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computer. On the computer, he can know when the cow was milked and how much she produced.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He can also know if a cow has not been milked for a long time.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The milking robot is technology which costs a lot. Mr. Johnson spent over S150,000 on it.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But he also paid a lot of money for someone to milk the cows in the past.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Mr. Johnson thinks it is, well worth paying the money for milking robots. With the robot, Mr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Johnson can turn his attention to other things. He gets about 475L. of milk a day, and he doesn't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need to touch a cow.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27.What does the underlined word "inspect' mean?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 Watch and know.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</w:t>
      </w:r>
      <w:r>
        <w:rPr>
          <w:rFonts w:ascii="Times New Roman" w:hAnsi="Times New Roman" w:eastAsia="宋体" w:cs="Times New Roman"/>
          <w:sz w:val="21"/>
          <w:szCs w:val="21"/>
        </w:rPr>
        <w:t>B. Watch and guess.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Listen and know.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</w:t>
      </w:r>
      <w:r>
        <w:rPr>
          <w:rFonts w:ascii="Times New Roman" w:hAnsi="Times New Roman" w:eastAsia="宋体" w:cs="Times New Roman"/>
          <w:sz w:val="21"/>
          <w:szCs w:val="21"/>
        </w:rPr>
        <w:t>D. Listen and guess.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:szCs w:val="21"/>
        </w:rPr>
        <w:t>28.What's the right order in which a milking robot milks?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①</w:t>
      </w:r>
      <w:r>
        <w:rPr>
          <w:rFonts w:ascii="Times New Roman" w:hAnsi="Times New Roman" w:eastAsia="宋体" w:cs="Times New Roman"/>
          <w:sz w:val="21"/>
          <w:szCs w:val="21"/>
        </w:rPr>
        <w:t xml:space="preserve"> The cow comes to the robot.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②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The cow gets out.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③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The teat is connected to a tube.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④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The robot finds the teat.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⑤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The robot tests pollution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⑥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The robot stops milking.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A</w:t>
      </w:r>
      <w:r>
        <w:rPr>
          <w:rFonts w:ascii="Times New Roman" w:hAnsi="Times New Roman" w:eastAsia="宋体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sz w:val="21"/>
          <w:szCs w:val="21"/>
        </w:rPr>
        <w:t>①③④⑤⑥②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</w:rPr>
        <w:t>B</w:t>
      </w:r>
      <w:r>
        <w:rPr>
          <w:rFonts w:ascii="Times New Roman" w:hAnsi="Times New Roman" w:eastAsia="宋体" w:cs="Times New Roman"/>
          <w:sz w:val="21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sz w:val="21"/>
          <w:szCs w:val="21"/>
        </w:rPr>
        <w:t>①②④③⑤⑥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C.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①④③⑤⑥②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1"/>
          <w:szCs w:val="21"/>
        </w:rPr>
        <w:t>①④③②⑥⑤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29. What does Mr. Johnson think of the milking robot?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 It costs too much money.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</w:rPr>
        <w:t>B. It draws much attention.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 It makes the work easy.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</w:rPr>
        <w:t>D. It takes time to control it.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30.Which is the best title for the passage?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A.A new farm.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      </w:t>
      </w:r>
      <w:r>
        <w:rPr>
          <w:rFonts w:ascii="Times New Roman" w:hAnsi="Times New Roman" w:eastAsia="宋体" w:cs="Times New Roman"/>
          <w:sz w:val="21"/>
          <w:szCs w:val="21"/>
        </w:rPr>
        <w:t>B.A clever farmer.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C.A milking robot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                 </w:t>
      </w:r>
      <w:r>
        <w:rPr>
          <w:rFonts w:ascii="Times New Roman" w:hAnsi="Times New Roman" w:eastAsia="宋体" w:cs="Times New Roman"/>
          <w:sz w:val="21"/>
          <w:szCs w:val="21"/>
        </w:rPr>
        <w:t>D. Milking the cow.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第二节（共5小题，每小题2分，满分10分）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下面文章有五处（第31~35题）需要添加小标题。请从以下选项（A、B、C、D、E和F）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中选出符合各段意思的小标题。选项中有一项是多余选项。</w:t>
      </w: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A. Close the door to keep away from theft</w:t>
      </w: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B. Leave the door open sometimes to welcome the potential friends</w:t>
      </w: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C. Join clubs or organizations</w:t>
      </w: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D. Get to know your roommate</w:t>
      </w: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E. Try out for a sport</w:t>
      </w: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21"/>
          <w:szCs w:val="21"/>
        </w:rPr>
        <w:t>F. Talk to classmates.</w:t>
      </w:r>
    </w:p>
    <w:p>
      <w:pPr>
        <w:pStyle w:val="2"/>
        <w:ind w:firstLine="525" w:firstLineChars="25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Going to a boarding school is a new experience full of excitement of the unknown.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Socialization is a big thing for students and it is common to feel a little uncomfortable going into a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situation where everyone is a stranger. You may probably miss your friends from former schools.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I</w:t>
      </w:r>
      <w:r>
        <w:rPr>
          <w:rFonts w:ascii="Times New Roman" w:hAnsi="Times New Roman" w:eastAsia="宋体" w:cs="Times New Roman"/>
          <w:sz w:val="21"/>
          <w:szCs w:val="21"/>
        </w:rPr>
        <w:t xml:space="preserve"> t</w:t>
      </w:r>
      <w:r>
        <w:rPr>
          <w:rFonts w:hint="eastAsia" w:ascii="Times New Roman" w:hAnsi="Times New Roman" w:eastAsia="宋体" w:cs="Times New Roman"/>
          <w:sz w:val="21"/>
          <w:szCs w:val="21"/>
        </w:rPr>
        <w:t>rying actively to find new friends can help ease(缓 解 )the feelings of being lonely.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A boarding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school is a great chance to make new lifelong friends. The question is: How?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31._______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You may find you have lots of things in com mon with your roommate, but even if you are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completely different from each other, with a little effort and understanding the two of you may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become best friends.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32._______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If you leave your door open, this shows that you welcome visitors. As a result, people will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naturally stop in and say hello. Closed doors are not likely to bring many visitors and those who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stay locked up in their rooms may give others the impression of being cold. Other students will be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less likely to stop in and build a new friendship.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33.________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Getting involved in organized socialization is a great way to meet new people. It also helps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you get more familiar with the campus. By staying active in school groups such as clubs and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organizations you can meet lots of people with whom you share com mon interest.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34.___________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Get to know your classmates as you'll be spending several months with them. Starting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conversations in class is a great chance to meet people who are interested in the same kind of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studies as you are.8hort friendly discussions can build lifelong friendship.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35.__________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If you're athletic, trying out for a sport will do for you the same thing as joining a club will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do. You will instantly meet a large group of people who share your interests in sports.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第三部分英语知识运用（共两节，满分25分）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第一节：完形填空（共15小题，每小题1分，满分15分)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通读下面短文，掌握其大意，然后在各题所给的四个选项（A、B、C和D)中选出一个最佳选项。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A little boy named Johnny was visiting his grandparents on their farm, and they gave him a </w:t>
      </w:r>
      <w:r>
        <w:rPr>
          <w:rFonts w:hint="eastAsia" w:ascii="Times New Roman" w:hAnsi="Times New Roman" w:eastAsia="宋体" w:cs="Times New Roman"/>
          <w:sz w:val="21"/>
          <w:szCs w:val="21"/>
        </w:rPr>
        <w:t>slingshot(弹弓)to play with out in the wo</w:t>
      </w:r>
      <w:r>
        <w:rPr>
          <w:rFonts w:ascii="Times New Roman" w:hAnsi="Times New Roman" w:eastAsia="宋体" w:cs="Times New Roman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ds. He </w:t>
      </w:r>
      <w:r>
        <w:rPr>
          <w:rFonts w:ascii="Times New Roman" w:hAnsi="Times New Roman" w:eastAsia="宋体" w:cs="Times New Roman"/>
          <w:sz w:val="21"/>
          <w:szCs w:val="21"/>
        </w:rPr>
        <w:t>practiced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for some </w:t>
      </w:r>
      <w:r>
        <w:rPr>
          <w:rFonts w:ascii="Times New Roman" w:hAnsi="Times New Roman" w:eastAsia="宋体" w:cs="Times New Roman"/>
          <w:sz w:val="21"/>
          <w:szCs w:val="21"/>
        </w:rPr>
        <w:t>t</w:t>
      </w:r>
      <w:r>
        <w:rPr>
          <w:rFonts w:hint="eastAsia" w:ascii="Times New Roman" w:hAnsi="Times New Roman" w:eastAsia="宋体" w:cs="Times New Roman"/>
          <w:sz w:val="21"/>
          <w:szCs w:val="21"/>
        </w:rPr>
        <w:t>im</w:t>
      </w:r>
      <w:r>
        <w:rPr>
          <w:rFonts w:ascii="Times New Roman" w:hAnsi="Times New Roman" w:eastAsia="宋体" w:cs="Times New Roman"/>
          <w:sz w:val="21"/>
          <w:szCs w:val="21"/>
        </w:rPr>
        <w:t>e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but he could </w:t>
      </w:r>
      <w:r>
        <w:rPr>
          <w:rFonts w:ascii="Times New Roman" w:hAnsi="Times New Roman" w:eastAsia="宋体" w:cs="Times New Roman"/>
          <w:sz w:val="21"/>
          <w:szCs w:val="21"/>
        </w:rPr>
        <w:t>____36___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hit the target(目标)he had set for himself.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Getting a little upset, he headed back to the farmhouse for dinner. As he was walking back, he saw his grandma's pet __37__. Just out of impulse(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冲动</w:t>
      </w:r>
      <w:r>
        <w:rPr>
          <w:rFonts w:ascii="Times New Roman" w:hAnsi="Times New Roman" w:eastAsia="宋体" w:cs="Times New Roman"/>
          <w:sz w:val="21"/>
          <w:szCs w:val="21"/>
        </w:rPr>
        <w:t xml:space="preserve">),he let the slingshot fly,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_38__ </w:t>
      </w:r>
      <w:r>
        <w:rPr>
          <w:rFonts w:ascii="Times New Roman" w:hAnsi="Times New Roman" w:eastAsia="宋体" w:cs="Times New Roman"/>
          <w:sz w:val="21"/>
          <w:szCs w:val="21"/>
        </w:rPr>
        <w:t>the duck in the head and killing it.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Johnny was surprised and __</w:t>
      </w:r>
      <w:r>
        <w:rPr>
          <w:rFonts w:ascii="Times New Roman" w:hAnsi="Times New Roman" w:eastAsia="宋体" w:cs="Times New Roman"/>
          <w:sz w:val="21"/>
          <w:szCs w:val="21"/>
        </w:rPr>
        <w:t xml:space="preserve">39__, </w:t>
      </w:r>
      <w:r>
        <w:rPr>
          <w:rFonts w:hint="eastAsia" w:ascii="Times New Roman" w:hAnsi="Times New Roman" w:eastAsia="宋体" w:cs="Times New Roman"/>
          <w:sz w:val="21"/>
          <w:szCs w:val="21"/>
        </w:rPr>
        <w:t>he hid the dead duck in the woodpile(柴堆),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only to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see his __40__ watching! Sally had seen it all, but she said nothing. After lunch the next day,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Grandma said, "Sally, let's wash the dishes." But Sally said," Grandma, Johnny told me he wanted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to help in the kitchen.” Then she whispered (低语)to Johnny,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“ </w:t>
      </w:r>
      <w:r>
        <w:rPr>
          <w:rFonts w:hint="eastAsia" w:ascii="Times New Roman" w:hAnsi="Times New Roman" w:eastAsia="宋体" w:cs="Times New Roman"/>
          <w:sz w:val="21"/>
          <w:szCs w:val="21"/>
        </w:rPr>
        <w:t>Remember the duck?"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So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Johnny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did the ___41__.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Later that day, Grandpa asked __42__ the children wanted to go fishing, and Grandma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said: "I'm sorry but I need Sally to __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43_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__</w:t>
      </w:r>
      <w:r>
        <w:rPr>
          <w:rFonts w:ascii="Times New Roman" w:hAnsi="Times New Roman" w:eastAsia="宋体" w:cs="Times New Roman"/>
          <w:sz w:val="21"/>
          <w:szCs w:val="21"/>
        </w:rPr>
        <w:t xml:space="preserve">  me make supper."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Sally just smiled and said, “ Well, that's all right but Johnny told me he wanted to help you."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She whispered __44___,"Remember the duck?" So Sally went fishing and Johnny stayed __45__ off to help make supper. After several days of doing both __46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_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_</w:t>
      </w:r>
      <w:r>
        <w:rPr>
          <w:rFonts w:ascii="Times New Roman" w:hAnsi="Times New Roman" w:eastAsia="宋体" w:cs="Times New Roman"/>
          <w:sz w:val="21"/>
          <w:szCs w:val="21"/>
        </w:rPr>
        <w:t>_  chores and Sally's,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Johnny finally couldn't ___47_ it anymore.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He went to his grandma and said that he had killed the duck. Grandma __48__and gave him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a big hug." Sweetheart, I know," said Grandma. "You see. I was standing at the window the other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day and I saw the </w:t>
      </w:r>
      <w:r>
        <w:rPr>
          <w:rFonts w:ascii="Times New Roman" w:hAnsi="Times New Roman" w:eastAsia="宋体" w:cs="Times New Roman"/>
          <w:sz w:val="21"/>
          <w:szCs w:val="21"/>
        </w:rPr>
        <w:t>__49</w:t>
      </w:r>
      <w:r>
        <w:rPr>
          <w:rFonts w:hint="eastAsia" w:ascii="Times New Roman" w:hAnsi="Times New Roman" w:eastAsia="宋体" w:cs="Times New Roman"/>
          <w:sz w:val="21"/>
          <w:szCs w:val="21"/>
        </w:rPr>
        <w:t>_ thing,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but because I love you, I forgave (原谅) you.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I just wanted to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find out</w:t>
      </w:r>
      <w:r>
        <w:rPr>
          <w:rFonts w:ascii="Times New Roman" w:hAnsi="Times New Roman" w:eastAsia="宋体" w:cs="Times New Roman"/>
          <w:sz w:val="21"/>
          <w:szCs w:val="21"/>
        </w:rPr>
        <w:t xml:space="preserve"> __50__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 xml:space="preserve"> you </w:t>
      </w:r>
      <w:r>
        <w:rPr>
          <w:rFonts w:hint="eastAsia" w:ascii="Times New Roman" w:hAnsi="Times New Roman" w:eastAsia="宋体" w:cs="Times New Roman"/>
          <w:sz w:val="21"/>
          <w:szCs w:val="21"/>
        </w:rPr>
        <w:t>would let Sally make a slave(使..服从)of you!"</w:t>
      </w:r>
    </w:p>
    <w:tbl>
      <w:tblPr>
        <w:tblStyle w:val="7"/>
        <w:tblW w:w="8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076"/>
        <w:gridCol w:w="2077"/>
        <w:gridCol w:w="20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36. A. always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sometimes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never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usually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37. A. duck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fish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dog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eat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38. A. hurt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fighting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driving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hitting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39. A. sad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worried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angry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unhappy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40. A. grandma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grandpa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sister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brother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41. A. shopping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swimming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cooking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washing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42. A. when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how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if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what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43. A. watch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help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offer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see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44. A. so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again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once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either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45. A. behind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out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off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D.by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46. A. his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our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her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their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47. A. love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stand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wash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D. have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48. A. shouted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remember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cheered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smiled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49. A. same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whole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sad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stupid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50. A. how many</w:t>
            </w:r>
          </w:p>
        </w:tc>
        <w:tc>
          <w:tcPr>
            <w:tcW w:w="2076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how soon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how long</w:t>
            </w:r>
          </w:p>
        </w:tc>
        <w:tc>
          <w:tcPr>
            <w:tcW w:w="2077" w:type="dxa"/>
          </w:tcPr>
          <w:p>
            <w:pPr>
              <w:pStyle w:val="2"/>
              <w:spacing w:after="0"/>
              <w:contextualSpacing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how much</w:t>
            </w:r>
          </w:p>
        </w:tc>
      </w:tr>
    </w:tbl>
    <w:p>
      <w:pPr>
        <w:pStyle w:val="2"/>
        <w:contextualSpacing/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</w:pP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第二节（共10小题：每小题1分，满分10分）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阅读下面材料，在空白处填入适当的内容（1个单词）或括号内单词的正确形式，将签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案填写在答题纸的相应位置。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My dream is to work in a hospital. I think that a doctor is one of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51.___</w:t>
      </w:r>
      <w:r>
        <w:rPr>
          <w:rFonts w:ascii="Times New Roman" w:hAnsi="Times New Roman" w:eastAsia="宋体" w:cs="Times New Roman"/>
          <w:sz w:val="21"/>
          <w:szCs w:val="21"/>
        </w:rPr>
        <w:t xml:space="preserve"> (important) jobs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in the world. Most people are busy 52.___ (work) every day. They don't have much time to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relax or do exercise. Many of them are in poor health because they don't take care of 53. ____(them) well. I would like to help them get 54. ______ (health) again. I know it's not easy 55.____(be) a doctor. I need to learn a lot. I'm going to study hard to improve my 56. __skilling (skill).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57.______a doctor I am going to try to help patients. I’ll always be there 58. ____ them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when they need me. If someone doesn't have enough money, I am still going to help him or her. I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believe after he/she gets some money, he/she is going to give it back to me.</w:t>
      </w:r>
    </w:p>
    <w:p>
      <w:pPr>
        <w:pStyle w:val="2"/>
        <w:ind w:firstLine="420" w:firstLineChars="200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Maybe doctors can't make a lot of m oney,59. ____ I don't care. It would be great to be a</w:t>
      </w:r>
    </w:p>
    <w:p>
      <w:pPr>
        <w:pStyle w:val="2"/>
        <w:contextualSpacing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doctor because I can help others. 60. _______ (help) others would make me happy.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</w:p>
    <w:p>
      <w:pPr>
        <w:pStyle w:val="2"/>
        <w:contextualSpacing/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第四部分写作（共两节，满分25分）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第一节单词拼写（共10小题，满分10分）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根据下列句子及所给的首字母，在答题纸上按题号写出各单词的完全形式(每空限填一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61.I painted the room all by m______ and felt a little tired.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62.The English class was so interesting that nobody seemed to be b_______.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63. A______  the sun was shining, it wasn't very warm.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64.These new robots will have many different s ______ and sizes.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65.You need to think very c_____ about which course you want to do.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66. We are _______ a trip to France next month.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67. I only saw my friend once during ______ my stay in Beijing.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68. The little girl dropped the plate and it b________ into pieces.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69. Exercise is healthy for the m_______ and the body.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70. Our children are grown up and have children of their o________.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</w:p>
    <w:p>
      <w:pPr>
        <w:pStyle w:val="2"/>
        <w:contextualSpacing/>
        <w:rPr>
          <w:rFonts w:ascii="Times New Roman" w:hAnsi="Times New Roman" w:eastAsia="宋体" w:cs="Times New Roman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eastAsia="zh-CN"/>
        </w:rPr>
        <w:t>第二节书面表达（共1小题：满分15)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请以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sz w:val="21"/>
          <w:szCs w:val="21"/>
        </w:rPr>
        <w:t>My Best Friend and I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sz w:val="21"/>
          <w:szCs w:val="21"/>
        </w:rPr>
        <w:t>为题写一篇短文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,</w:t>
      </w:r>
      <w:r>
        <w:rPr>
          <w:rFonts w:hint="eastAsia" w:ascii="Times New Roman" w:hAnsi="Times New Roman" w:eastAsia="宋体" w:cs="Times New Roman"/>
          <w:sz w:val="21"/>
          <w:szCs w:val="21"/>
        </w:rPr>
        <w:t>说说你们的外貌，性格，爱好等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</w:rPr>
        <w:t>80词左右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2"/>
              <w:contextualSpacing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</w:tbl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</w:p>
    <w:p>
      <w:pPr>
        <w:pStyle w:val="2"/>
        <w:contextualSpacing/>
        <w:rPr>
          <w:rFonts w:ascii="Times New Roman" w:hAnsi="Times New Roman" w:eastAsia="宋体" w:cs="Times New Roman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sz w:val="21"/>
          <w:szCs w:val="21"/>
          <w:lang w:eastAsia="zh-CN"/>
        </w:rPr>
        <w:t>参考答案：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16-20.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 xml:space="preserve">CDDAD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21-25.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DCACB     26-30.DACCC    31-35.DBCEF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6-40.CADBC     41-45.DCBBC      46-50.ABDBC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1-55.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the most important, working, themselves, healthy, to be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6-60.skills, As, for ,but , Helping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1-65. myself, bored, Although, shapes, carefully</w:t>
      </w:r>
    </w:p>
    <w:p>
      <w:pPr>
        <w:pStyle w:val="2"/>
        <w:contextualSpacing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6-70.planning, during, broke, mind, own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  <w:r>
      <w:rPr>
        <w:rFonts w:hint="eastAsia"/>
      </w:rPr>
      <w:t xml:space="preserve"> </w:t>
    </w:r>
    <w:r>
      <w:t xml:space="preserve">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0E5033"/>
    <w:rsid w:val="000264E9"/>
    <w:rsid w:val="000B4D09"/>
    <w:rsid w:val="001E49F5"/>
    <w:rsid w:val="00275DF9"/>
    <w:rsid w:val="00343318"/>
    <w:rsid w:val="00367E9A"/>
    <w:rsid w:val="003D4000"/>
    <w:rsid w:val="0040466E"/>
    <w:rsid w:val="00406170"/>
    <w:rsid w:val="004338BB"/>
    <w:rsid w:val="00434993"/>
    <w:rsid w:val="00482B4E"/>
    <w:rsid w:val="004D510B"/>
    <w:rsid w:val="004E10F8"/>
    <w:rsid w:val="0050617A"/>
    <w:rsid w:val="006420E4"/>
    <w:rsid w:val="006A715E"/>
    <w:rsid w:val="006B0CA4"/>
    <w:rsid w:val="006B7CB8"/>
    <w:rsid w:val="00726B3C"/>
    <w:rsid w:val="00727D5F"/>
    <w:rsid w:val="007528CD"/>
    <w:rsid w:val="007D291C"/>
    <w:rsid w:val="007F63C1"/>
    <w:rsid w:val="00802238"/>
    <w:rsid w:val="00821593"/>
    <w:rsid w:val="00837CD8"/>
    <w:rsid w:val="00872BFD"/>
    <w:rsid w:val="008E6E99"/>
    <w:rsid w:val="009804F3"/>
    <w:rsid w:val="00AB16D2"/>
    <w:rsid w:val="00AB766B"/>
    <w:rsid w:val="00B008E6"/>
    <w:rsid w:val="00B5427B"/>
    <w:rsid w:val="00B544EE"/>
    <w:rsid w:val="00B765EA"/>
    <w:rsid w:val="00BB5329"/>
    <w:rsid w:val="00BC2EDA"/>
    <w:rsid w:val="00BE40F5"/>
    <w:rsid w:val="00C37CB9"/>
    <w:rsid w:val="00D12823"/>
    <w:rsid w:val="00D45917"/>
    <w:rsid w:val="00D761C6"/>
    <w:rsid w:val="00E131E4"/>
    <w:rsid w:val="00E93176"/>
    <w:rsid w:val="00F0552F"/>
    <w:rsid w:val="00F444E4"/>
    <w:rsid w:val="00F457BB"/>
    <w:rsid w:val="00FD0A99"/>
    <w:rsid w:val="011A6CC4"/>
    <w:rsid w:val="090909B1"/>
    <w:rsid w:val="0AAA6235"/>
    <w:rsid w:val="15905703"/>
    <w:rsid w:val="173468EA"/>
    <w:rsid w:val="1B0251D5"/>
    <w:rsid w:val="1C912476"/>
    <w:rsid w:val="1D56791F"/>
    <w:rsid w:val="2B3F7B2D"/>
    <w:rsid w:val="2CBA0FF2"/>
    <w:rsid w:val="2E0E5033"/>
    <w:rsid w:val="37965E1C"/>
    <w:rsid w:val="46AC5A87"/>
    <w:rsid w:val="479C0FE5"/>
    <w:rsid w:val="4B734250"/>
    <w:rsid w:val="587344D6"/>
    <w:rsid w:val="5B4E468A"/>
    <w:rsid w:val="65D247B9"/>
    <w:rsid w:val="67BF3459"/>
    <w:rsid w:val="68995470"/>
    <w:rsid w:val="6A9F058B"/>
    <w:rsid w:val="6D535020"/>
    <w:rsid w:val="6FBF1AF7"/>
    <w:rsid w:val="79FC66FC"/>
    <w:rsid w:val="7A3D29FE"/>
    <w:rsid w:val="7C2F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widowControl/>
      <w:spacing w:after="120" w:line="276" w:lineRule="auto"/>
      <w:jc w:val="left"/>
    </w:pPr>
    <w:rPr>
      <w:rFonts w:ascii="微软雅黑" w:hAnsi="微软雅黑" w:eastAsia="微软雅黑"/>
      <w:kern w:val="0"/>
      <w:sz w:val="22"/>
      <w:szCs w:val="22"/>
      <w:lang w:eastAsia="en-US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正文文本 字符"/>
    <w:basedOn w:val="5"/>
    <w:link w:val="2"/>
    <w:qFormat/>
    <w:uiPriority w:val="99"/>
    <w:rPr>
      <w:rFonts w:ascii="微软雅黑" w:hAnsi="微软雅黑" w:eastAsia="微软雅黑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8</Pages>
  <Words>2340</Words>
  <Characters>13340</Characters>
  <Lines>111</Lines>
  <Paragraphs>31</Paragraphs>
  <TotalTime>131</TotalTime>
  <ScaleCrop>false</ScaleCrop>
  <LinksUpToDate>false</LinksUpToDate>
  <CharactersWithSpaces>15649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2020-12-01T04:51:00Z</dcterms:created>
  <dc:creator>Administrator</dc:creator>
  <cp:lastModifiedBy>Administrator</cp:lastModifiedBy>
  <dcterms:modified xsi:type="dcterms:W3CDTF">2020-12-24T11:33:01Z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