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华文楷体" w:hAnsi="华文楷体" w:eastAsia="华文楷体"/>
          <w:b/>
          <w:sz w:val="30"/>
          <w:szCs w:val="30"/>
          <w:lang w:eastAsia="zh-CN"/>
        </w:rPr>
      </w:pP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34" o:spt="75" alt="1" type="#_x0000_t75" style="height:575.35pt;width:410.3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33" o:spt="75" alt="2" type="#_x0000_t75" style="height:576.1pt;width:379.5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32" o:spt="75" alt="3" type="#_x0000_t75" style="height:573.85pt;width:396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31" o:spt="75" alt="4" type="#_x0000_t75" style="height:576.1pt;width:372.0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30" o:spt="75" alt="5" type="#_x0000_t75" style="height:576.1pt;width:390.8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29" o:spt="75" alt="6" type="#_x0000_t75" style="height:576.1pt;width:381.0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28" o:spt="75" alt="答1" type="#_x0000_t75" style="height:554.7pt;width:415.3pt;" filled="f" o:preferrelative="t" stroked="f" coordsize="21600,21600">
            <v:path/>
            <v:fill on="f" focussize="0,0"/>
            <v:stroke on="f"/>
            <v:imagedata r:id="rId10" o:title="答1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27" o:spt="75" alt="答2" type="#_x0000_t75" style="height:576.1pt;width:404.3pt;" filled="f" o:preferrelative="t" stroked="f" coordsize="21600,21600">
            <v:path/>
            <v:fill on="f" focussize="0,0"/>
            <v:stroke on="f"/>
            <v:imagedata r:id="rId11" o:title="答2"/>
            <o:lock v:ext="edit" aspectratio="t"/>
            <w10:wrap type="none"/>
            <w10:anchorlock/>
          </v:shape>
        </w:pict>
      </w:r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26" o:spt="75" alt="答3" type="#_x0000_t75" style="height:572.65pt;width:415.3pt;" filled="f" o:preferrelative="t" stroked="f" coordsize="21600,21600">
            <v:path/>
            <v:fill on="f" focussize="0,0"/>
            <v:stroke on="f"/>
            <v:imagedata r:id="rId12" o:title="答3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华文楷体" w:hAnsi="华文楷体" w:eastAsia="华文楷体"/>
          <w:b/>
          <w:sz w:val="30"/>
          <w:szCs w:val="30"/>
          <w:lang w:eastAsia="zh-CN"/>
        </w:rPr>
        <w:pict>
          <v:shape id="_x0000_i1025" o:spt="75" alt="答4" type="#_x0000_t75" style="height:445.55pt;width:406.55pt;" filled="f" o:preferrelative="t" stroked="f" coordsize="21600,21600">
            <v:path/>
            <v:fill on="f" focussize="0,0"/>
            <v:stroke on="f"/>
            <v:imagedata r:id="rId13" o:title="答4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B3A4E11"/>
    <w:rsid w:val="00023A2C"/>
    <w:rsid w:val="00097E66"/>
    <w:rsid w:val="000A635C"/>
    <w:rsid w:val="000C7E91"/>
    <w:rsid w:val="00180257"/>
    <w:rsid w:val="001861B7"/>
    <w:rsid w:val="001E2A82"/>
    <w:rsid w:val="00264A2F"/>
    <w:rsid w:val="002C2289"/>
    <w:rsid w:val="002D4747"/>
    <w:rsid w:val="00303C26"/>
    <w:rsid w:val="003965D8"/>
    <w:rsid w:val="003A7168"/>
    <w:rsid w:val="003A7648"/>
    <w:rsid w:val="0064736F"/>
    <w:rsid w:val="006F7240"/>
    <w:rsid w:val="00736D16"/>
    <w:rsid w:val="007C587C"/>
    <w:rsid w:val="00891E2C"/>
    <w:rsid w:val="008972C5"/>
    <w:rsid w:val="008A42AA"/>
    <w:rsid w:val="008D70C0"/>
    <w:rsid w:val="008E57E7"/>
    <w:rsid w:val="008F1892"/>
    <w:rsid w:val="00947299"/>
    <w:rsid w:val="009617AB"/>
    <w:rsid w:val="00993D58"/>
    <w:rsid w:val="009E2822"/>
    <w:rsid w:val="00A70107"/>
    <w:rsid w:val="00AA34F4"/>
    <w:rsid w:val="00AB6FC9"/>
    <w:rsid w:val="00BA2E6F"/>
    <w:rsid w:val="00C004F3"/>
    <w:rsid w:val="00C452BD"/>
    <w:rsid w:val="00C85B6C"/>
    <w:rsid w:val="00C97B04"/>
    <w:rsid w:val="00CE1A78"/>
    <w:rsid w:val="00D06850"/>
    <w:rsid w:val="00D7376D"/>
    <w:rsid w:val="00D972D6"/>
    <w:rsid w:val="00DB6364"/>
    <w:rsid w:val="00E0156B"/>
    <w:rsid w:val="00E818FB"/>
    <w:rsid w:val="00EF1A1D"/>
    <w:rsid w:val="00F31C6E"/>
    <w:rsid w:val="00FA075F"/>
    <w:rsid w:val="00FB627B"/>
    <w:rsid w:val="00FD3C37"/>
    <w:rsid w:val="00FF75B6"/>
    <w:rsid w:val="0F124148"/>
    <w:rsid w:val="27CB7D64"/>
    <w:rsid w:val="289E409C"/>
    <w:rsid w:val="2F9D08D0"/>
    <w:rsid w:val="350B587D"/>
    <w:rsid w:val="3D8452D9"/>
    <w:rsid w:val="4E4B0984"/>
    <w:rsid w:val="67085F1C"/>
    <w:rsid w:val="6A086C86"/>
    <w:rsid w:val="6B3A4E11"/>
    <w:rsid w:val="7A99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254</Words>
  <Characters>1454</Characters>
  <Lines>0</Lines>
  <Paragraphs>0</Paragraphs>
  <TotalTime>451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2021-03-24T12:50:00Z</dcterms:created>
  <dc:creator>秀丽</dc:creator>
  <cp:lastModifiedBy>Administrator</cp:lastModifiedBy>
  <dcterms:modified xsi:type="dcterms:W3CDTF">2021-05-12T12:42:27Z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