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ind w:left="273" w:hanging="273" w:hangingChars="130"/>
        <w:jc w:val="left"/>
        <w:rPr>
          <w:rFonts w:hint="eastAsia" w:eastAsia="宋体" w:cs="Times New Roman"/>
          <w:lang w:val="en-US" w:eastAsia="zh-CN"/>
        </w:rPr>
      </w:pPr>
      <w:r>
        <w:rPr>
          <w:rFonts w:hint="eastAsia" w:eastAsia="宋体" w:cs="Times New Roman"/>
          <w:lang w:val="en-US" w:eastAsia="zh-CN"/>
        </w:rPr>
        <w:pict>
          <v:shape id="_x0000_i1049" o:spt="75" alt="1" type="#_x0000_t75" style="height:555.1pt;width:394.55pt;" filled="f" o:preferrelative="t" stroked="f" coordsize="21600,21600">
            <v:path/>
            <v:fill on="f" focussize="0,0"/>
            <v:stroke on="f"/>
            <v:imagedata r:id="rId4" o:title="1"/>
            <o:lock v:ext="edit" aspectratio="t"/>
            <w10:wrap type="none"/>
            <w10:anchorlock/>
          </v:shape>
        </w:pict>
      </w:r>
      <w:r>
        <w:rPr>
          <w:rFonts w:hint="eastAsia" w:eastAsia="宋体" w:cs="Times New Roman"/>
          <w:lang w:val="en-US" w:eastAsia="zh-CN"/>
        </w:rPr>
        <w:pict>
          <v:shape id="_x0000_i1048" o:spt="75" alt="2" type="#_x0000_t75" style="height:545.35pt;width:403.55pt;" filled="f" o:preferrelative="t" stroked="f" coordsize="21600,21600">
            <v:path/>
            <v:fill on="f" focussize="0,0"/>
            <v:stroke on="f"/>
            <v:imagedata r:id="rId5" o:title="2"/>
            <o:lock v:ext="edit" aspectratio="t"/>
            <w10:wrap type="none"/>
            <w10:anchorlock/>
          </v:shape>
        </w:pict>
      </w:r>
      <w:r>
        <w:rPr>
          <w:rFonts w:hint="eastAsia" w:eastAsia="宋体" w:cs="Times New Roman"/>
          <w:lang w:val="en-US" w:eastAsia="zh-CN"/>
        </w:rPr>
        <w:pict>
          <v:shape id="_x0000_i1047" o:spt="75" alt="3" type="#_x0000_t75" style="height:571.6pt;width:411.8pt;" filled="f" o:preferrelative="t" stroked="f" coordsize="21600,21600">
            <v:path/>
            <v:fill on="f" focussize="0,0"/>
            <v:stroke on="f"/>
            <v:imagedata r:id="rId6" o:title="3"/>
            <o:lock v:ext="edit" aspectratio="t"/>
            <w10:wrap type="none"/>
            <w10:anchorlock/>
          </v:shape>
        </w:pict>
      </w:r>
      <w:r>
        <w:rPr>
          <w:rFonts w:hint="eastAsia" w:eastAsia="宋体" w:cs="Times New Roman"/>
          <w:lang w:val="en-US" w:eastAsia="zh-CN"/>
        </w:rPr>
        <w:pict>
          <v:shape id="_x0000_i1046" o:spt="75" alt="4" type="#_x0000_t75" style="height:505.55pt;width:413.3pt;" filled="f" o:preferrelative="t" stroked="f" coordsize="21600,21600">
            <v:path/>
            <v:fill on="f" focussize="0,0"/>
            <v:stroke on="f"/>
            <v:imagedata r:id="rId7" o:title="4"/>
            <o:lock v:ext="edit" aspectratio="t"/>
            <w10:wrap type="none"/>
            <w10:anchorlock/>
          </v:shape>
        </w:pict>
      </w:r>
      <w:r>
        <w:rPr>
          <w:rFonts w:hint="eastAsia" w:eastAsia="宋体" w:cs="Times New Roman"/>
          <w:lang w:val="en-US" w:eastAsia="zh-CN"/>
        </w:rPr>
        <w:pict>
          <v:shape id="_x0000_i1045" o:spt="75" alt="5" type="#_x0000_t75" style="height:576.1pt;width:402.05pt;" filled="f" o:preferrelative="t" stroked="f" coordsize="21600,21600">
            <v:path/>
            <v:fill on="f" focussize="0,0"/>
            <v:stroke on="f"/>
            <v:imagedata r:id="rId8" o:title="5"/>
            <o:lock v:ext="edit" aspectratio="t"/>
            <w10:wrap type="none"/>
            <w10:anchorlock/>
          </v:shape>
        </w:pict>
      </w:r>
      <w:r>
        <w:rPr>
          <w:rFonts w:hint="eastAsia" w:eastAsia="宋体" w:cs="Times New Roman"/>
          <w:lang w:val="en-US" w:eastAsia="zh-CN"/>
        </w:rPr>
        <w:pict>
          <v:shape id="_x0000_i1044" o:spt="75" alt="6" type="#_x0000_t75" style="height:576.1pt;width:403.55pt;" filled="f" o:preferrelative="t" stroked="f" coordsize="21600,21600">
            <v:path/>
            <v:fill on="f" focussize="0,0"/>
            <v:stroke on="f"/>
            <v:imagedata r:id="rId9" o:title="6"/>
            <o:lock v:ext="edit" aspectratio="t"/>
            <w10:wrap type="none"/>
            <w10:anchorlock/>
          </v:shape>
        </w:pict>
      </w:r>
      <w:r>
        <w:rPr>
          <w:rFonts w:hint="eastAsia" w:eastAsia="宋体" w:cs="Times New Roman"/>
          <w:lang w:val="en-US" w:eastAsia="zh-CN"/>
        </w:rPr>
        <w:pict>
          <v:shape id="_x0000_i1043" o:spt="75" alt="7" type="#_x0000_t75" style="height:566.35pt;width:385.55pt;" filled="f" o:preferrelative="t" stroked="f" coordsize="21600,21600">
            <v:path/>
            <v:fill on="f" focussize="0,0"/>
            <v:stroke on="f"/>
            <v:imagedata r:id="rId10" o:title="7"/>
            <o:lock v:ext="edit" aspectratio="t"/>
            <w10:wrap type="none"/>
            <w10:anchorlock/>
          </v:shape>
        </w:pict>
      </w:r>
      <w:r>
        <w:rPr>
          <w:rFonts w:hint="eastAsia" w:eastAsia="宋体" w:cs="Times New Roman"/>
          <w:lang w:val="en-US" w:eastAsia="zh-CN"/>
        </w:rPr>
        <w:pict>
          <v:shape id="_x0000_i1042" o:spt="75" alt="8" type="#_x0000_t75" style="height:568.6pt;width:387.8pt;" filled="f" o:preferrelative="t" stroked="f" coordsize="21600,21600">
            <v:path/>
            <v:fill on="f" focussize="0,0"/>
            <v:stroke on="f"/>
            <v:imagedata r:id="rId11" o:title="8"/>
            <o:lock v:ext="edit" aspectratio="t"/>
            <w10:wrap type="none"/>
            <w10:anchorlock/>
          </v:shape>
        </w:pict>
      </w:r>
      <w:r>
        <w:rPr>
          <w:rFonts w:hint="eastAsia" w:eastAsia="宋体" w:cs="Times New Roman"/>
          <w:lang w:val="en-US" w:eastAsia="zh-CN"/>
        </w:rPr>
        <w:pict>
          <v:shape id="_x0000_i1041" o:spt="75" alt="9" type="#_x0000_t75" style="height:429.05pt;width:373.55pt;" filled="f" o:preferrelative="t" stroked="f" coordsize="21600,21600">
            <v:path/>
            <v:fill on="f" focussize="0,0"/>
            <v:stroke on="f"/>
            <v:imagedata r:id="rId12" o:title="9"/>
            <o:lock v:ext="edit" aspectratio="t"/>
            <w10:wrap type="none"/>
            <w10:anchorlock/>
          </v:shape>
        </w:pict>
      </w:r>
      <w:r>
        <w:rPr>
          <w:rFonts w:hint="eastAsia" w:eastAsia="宋体" w:cs="Times New Roman"/>
          <w:lang w:val="en-US" w:eastAsia="zh-CN"/>
        </w:rPr>
        <w:pict>
          <v:shape id="_x0000_i1040" o:spt="75" alt="答1" type="#_x0000_t75" style="height:560.35pt;width:411.05pt;" filled="f" o:preferrelative="t" stroked="f" coordsize="21600,21600">
            <v:path/>
            <v:fill on="f" focussize="0,0"/>
            <v:stroke on="f"/>
            <v:imagedata r:id="rId13" o:title="答1"/>
            <o:lock v:ext="edit" aspectratio="t"/>
            <w10:wrap type="none"/>
            <w10:anchorlock/>
          </v:shape>
        </w:pict>
      </w:r>
      <w:bookmarkStart w:id="0" w:name="_GoBack"/>
      <w:r>
        <w:rPr>
          <w:rFonts w:hint="eastAsia" w:eastAsia="宋体" w:cs="Times New Roman"/>
          <w:lang w:val="en-US" w:eastAsia="zh-CN"/>
        </w:rPr>
        <w:pict>
          <v:shape id="_x0000_i1039" o:spt="75" alt="答2" type="#_x0000_t75" style="height:567.1pt;width:427.55pt;" filled="f" o:preferrelative="t" stroked="f" coordsize="21600,21600">
            <v:path/>
            <v:fill on="f" focussize="0,0"/>
            <v:stroke on="f"/>
            <v:imagedata r:id="rId14" o:title="答2"/>
            <o:lock v:ext="edit" aspectratio="t"/>
            <w10:wrap type="none"/>
            <w10:anchorlock/>
          </v:shape>
        </w:pict>
      </w:r>
      <w:bookmarkEnd w:id="0"/>
    </w:p>
    <w:sectPr>
      <w:pgSz w:w="11906" w:h="16838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2A4"/>
    <w:rsid w:val="00007264"/>
    <w:rsid w:val="0002051A"/>
    <w:rsid w:val="00034E59"/>
    <w:rsid w:val="0003743F"/>
    <w:rsid w:val="00062ECD"/>
    <w:rsid w:val="000638C2"/>
    <w:rsid w:val="000962B1"/>
    <w:rsid w:val="000B618A"/>
    <w:rsid w:val="000B62DC"/>
    <w:rsid w:val="000F4549"/>
    <w:rsid w:val="001310AC"/>
    <w:rsid w:val="00141E13"/>
    <w:rsid w:val="00172D0C"/>
    <w:rsid w:val="00187B5F"/>
    <w:rsid w:val="001E075E"/>
    <w:rsid w:val="00216652"/>
    <w:rsid w:val="002659B8"/>
    <w:rsid w:val="00271E92"/>
    <w:rsid w:val="002831E7"/>
    <w:rsid w:val="002F3B1C"/>
    <w:rsid w:val="003214EF"/>
    <w:rsid w:val="00360262"/>
    <w:rsid w:val="00361E4F"/>
    <w:rsid w:val="00381F7D"/>
    <w:rsid w:val="00387A23"/>
    <w:rsid w:val="003A19EE"/>
    <w:rsid w:val="003A3192"/>
    <w:rsid w:val="003A68BB"/>
    <w:rsid w:val="003D2C10"/>
    <w:rsid w:val="003E2592"/>
    <w:rsid w:val="003E425E"/>
    <w:rsid w:val="003F2B83"/>
    <w:rsid w:val="00405175"/>
    <w:rsid w:val="004253B9"/>
    <w:rsid w:val="00456F78"/>
    <w:rsid w:val="00487E8E"/>
    <w:rsid w:val="00490DDD"/>
    <w:rsid w:val="00492B45"/>
    <w:rsid w:val="0049506E"/>
    <w:rsid w:val="004957BB"/>
    <w:rsid w:val="004A0781"/>
    <w:rsid w:val="004B68B0"/>
    <w:rsid w:val="004E20AC"/>
    <w:rsid w:val="004E4E79"/>
    <w:rsid w:val="005367DC"/>
    <w:rsid w:val="0055097B"/>
    <w:rsid w:val="005524A9"/>
    <w:rsid w:val="00576683"/>
    <w:rsid w:val="005B456B"/>
    <w:rsid w:val="005C59ED"/>
    <w:rsid w:val="005F0948"/>
    <w:rsid w:val="005F1EE9"/>
    <w:rsid w:val="00602342"/>
    <w:rsid w:val="006221EA"/>
    <w:rsid w:val="00625782"/>
    <w:rsid w:val="0063030D"/>
    <w:rsid w:val="006645CE"/>
    <w:rsid w:val="00672208"/>
    <w:rsid w:val="006875F5"/>
    <w:rsid w:val="00693FB0"/>
    <w:rsid w:val="006B6A85"/>
    <w:rsid w:val="006D174E"/>
    <w:rsid w:val="006E1543"/>
    <w:rsid w:val="006E61E1"/>
    <w:rsid w:val="006E624A"/>
    <w:rsid w:val="00704A9C"/>
    <w:rsid w:val="007073D3"/>
    <w:rsid w:val="00715A3C"/>
    <w:rsid w:val="00767F1D"/>
    <w:rsid w:val="007750BB"/>
    <w:rsid w:val="007816E3"/>
    <w:rsid w:val="00781914"/>
    <w:rsid w:val="00786DC8"/>
    <w:rsid w:val="00795267"/>
    <w:rsid w:val="00797690"/>
    <w:rsid w:val="007A2641"/>
    <w:rsid w:val="007A52A4"/>
    <w:rsid w:val="007B7628"/>
    <w:rsid w:val="007C1D0A"/>
    <w:rsid w:val="007C5491"/>
    <w:rsid w:val="007E2E18"/>
    <w:rsid w:val="007F0B19"/>
    <w:rsid w:val="007F1A48"/>
    <w:rsid w:val="008027DF"/>
    <w:rsid w:val="008421A4"/>
    <w:rsid w:val="008449A9"/>
    <w:rsid w:val="008872D2"/>
    <w:rsid w:val="00894F24"/>
    <w:rsid w:val="008A4990"/>
    <w:rsid w:val="008C7070"/>
    <w:rsid w:val="008D1962"/>
    <w:rsid w:val="008D5629"/>
    <w:rsid w:val="008F07C4"/>
    <w:rsid w:val="009241F1"/>
    <w:rsid w:val="00937F2D"/>
    <w:rsid w:val="009565B4"/>
    <w:rsid w:val="0097313E"/>
    <w:rsid w:val="00987A5D"/>
    <w:rsid w:val="009A5990"/>
    <w:rsid w:val="009B1F56"/>
    <w:rsid w:val="009C6BBE"/>
    <w:rsid w:val="009E2384"/>
    <w:rsid w:val="00A00D08"/>
    <w:rsid w:val="00A33C4D"/>
    <w:rsid w:val="00A33D9D"/>
    <w:rsid w:val="00A35237"/>
    <w:rsid w:val="00A454AA"/>
    <w:rsid w:val="00A54AD4"/>
    <w:rsid w:val="00A5709C"/>
    <w:rsid w:val="00A65B50"/>
    <w:rsid w:val="00A7008D"/>
    <w:rsid w:val="00A71662"/>
    <w:rsid w:val="00A73E37"/>
    <w:rsid w:val="00A87C29"/>
    <w:rsid w:val="00A94A0C"/>
    <w:rsid w:val="00AA08CB"/>
    <w:rsid w:val="00AA5682"/>
    <w:rsid w:val="00AD1B26"/>
    <w:rsid w:val="00AE1446"/>
    <w:rsid w:val="00AF4F96"/>
    <w:rsid w:val="00AF6915"/>
    <w:rsid w:val="00AF6AD6"/>
    <w:rsid w:val="00B153A4"/>
    <w:rsid w:val="00B15B53"/>
    <w:rsid w:val="00B50721"/>
    <w:rsid w:val="00B64280"/>
    <w:rsid w:val="00B74A65"/>
    <w:rsid w:val="00B752C8"/>
    <w:rsid w:val="00B842FC"/>
    <w:rsid w:val="00B85876"/>
    <w:rsid w:val="00B86AE9"/>
    <w:rsid w:val="00B87404"/>
    <w:rsid w:val="00B94A39"/>
    <w:rsid w:val="00BA0D9F"/>
    <w:rsid w:val="00BE3E86"/>
    <w:rsid w:val="00BF5926"/>
    <w:rsid w:val="00C04747"/>
    <w:rsid w:val="00C10160"/>
    <w:rsid w:val="00CA32D6"/>
    <w:rsid w:val="00CB0497"/>
    <w:rsid w:val="00CB63A6"/>
    <w:rsid w:val="00CC6C98"/>
    <w:rsid w:val="00CE1CE5"/>
    <w:rsid w:val="00D00BCD"/>
    <w:rsid w:val="00D84079"/>
    <w:rsid w:val="00DA052E"/>
    <w:rsid w:val="00DA7C22"/>
    <w:rsid w:val="00DC4C5A"/>
    <w:rsid w:val="00DC5312"/>
    <w:rsid w:val="00DC7997"/>
    <w:rsid w:val="00DD6B7A"/>
    <w:rsid w:val="00DF362E"/>
    <w:rsid w:val="00E00031"/>
    <w:rsid w:val="00E179A3"/>
    <w:rsid w:val="00E25D0C"/>
    <w:rsid w:val="00E26478"/>
    <w:rsid w:val="00E31024"/>
    <w:rsid w:val="00E40EA7"/>
    <w:rsid w:val="00E66F3F"/>
    <w:rsid w:val="00E75516"/>
    <w:rsid w:val="00EC194F"/>
    <w:rsid w:val="00EC4AB4"/>
    <w:rsid w:val="00EC4B75"/>
    <w:rsid w:val="00F008E2"/>
    <w:rsid w:val="00F01001"/>
    <w:rsid w:val="00F82972"/>
    <w:rsid w:val="00FA7465"/>
    <w:rsid w:val="00FC6ED3"/>
    <w:rsid w:val="00FD0853"/>
    <w:rsid w:val="00FF7140"/>
    <w:rsid w:val="206C53F8"/>
    <w:rsid w:val="5C811E97"/>
    <w:rsid w:val="63D8670B"/>
    <w:rsid w:val="65CF0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qFormat/>
    <w:uiPriority w:val="99"/>
    <w:rPr>
      <w:rFonts w:ascii="宋体" w:hAnsi="Courier New" w:cs="宋体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Header Char"/>
    <w:basedOn w:val="5"/>
    <w:link w:val="4"/>
    <w:locked/>
    <w:uiPriority w:val="99"/>
    <w:rPr>
      <w:sz w:val="18"/>
      <w:szCs w:val="18"/>
    </w:rPr>
  </w:style>
  <w:style w:type="character" w:customStyle="1" w:styleId="8">
    <w:name w:val="Footer Char"/>
    <w:basedOn w:val="5"/>
    <w:link w:val="3"/>
    <w:qFormat/>
    <w:locked/>
    <w:uiPriority w:val="99"/>
    <w:rPr>
      <w:sz w:val="18"/>
      <w:szCs w:val="18"/>
    </w:rPr>
  </w:style>
  <w:style w:type="paragraph" w:customStyle="1" w:styleId="9">
    <w:name w:val="列出段落1"/>
    <w:basedOn w:val="1"/>
    <w:qFormat/>
    <w:uiPriority w:val="99"/>
    <w:pPr>
      <w:ind w:firstLine="420" w:firstLineChars="200"/>
    </w:pPr>
    <w:rPr>
      <w:rFonts w:ascii="Times New Roman" w:hAnsi="Times New Roman" w:cs="Times New Roman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paragraph" w:customStyle="1" w:styleId="11">
    <w:name w:val="DefaultParagraph"/>
    <w:qFormat/>
    <w:uiPriority w:val="99"/>
    <w:rPr>
      <w:rFonts w:ascii="Times New Roman" w:hAnsi="Calibri" w:eastAsia="宋体" w:cs="Times New Roman"/>
      <w:kern w:val="2"/>
      <w:sz w:val="21"/>
      <w:szCs w:val="21"/>
      <w:lang w:val="en-US" w:eastAsia="zh-CN" w:bidi="ar-SA"/>
    </w:rPr>
  </w:style>
  <w:style w:type="character" w:customStyle="1" w:styleId="12">
    <w:name w:val="Plain Text Char"/>
    <w:basedOn w:val="5"/>
    <w:link w:val="2"/>
    <w:qFormat/>
    <w:locked/>
    <w:uiPriority w:val="99"/>
    <w:rPr>
      <w:rFonts w:ascii="宋体" w:hAnsi="Courier New" w:eastAsia="宋体" w:cs="宋体"/>
      <w:sz w:val="21"/>
      <w:szCs w:val="21"/>
    </w:rPr>
  </w:style>
  <w:style w:type="paragraph" w:customStyle="1" w:styleId="13">
    <w:name w:val="p0"/>
    <w:basedOn w:val="1"/>
    <w:qFormat/>
    <w:uiPriority w:val="0"/>
    <w:pPr>
      <w:widowControl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www.ftpdown.com</Company>
  <Pages>8</Pages>
  <Words>964</Words>
  <Characters>5501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2021-04-06T07:20:00Z</dcterms:created>
  <dc:creator>admin</dc:creator>
  <cp:lastModifiedBy>Administrator</cp:lastModifiedBy>
  <dcterms:modified xsi:type="dcterms:W3CDTF">2021-05-15T11:13:26Z</dcterms:modified>
  <cp:revision>108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