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tLeast"/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</w:pP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8" o:spt="75" alt="1" type="#_x0000_t75" style="height:576.1pt;width:423.0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7" o:spt="75" alt="2" type="#_x0000_t75" style="height:576.1pt;width:444.05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6" o:spt="75" alt="3" type="#_x0000_t75" style="height:576.1pt;width:453.05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5" o:spt="75" alt="4" type="#_x0000_t75" style="height:576.1pt;width:438.8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4" o:spt="75" alt="5" type="#_x0000_t75" style="height:576.1pt;width:449.3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3" o:spt="75" alt="6" type="#_x0000_t75" style="height:576.1pt;width:434.3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2" o:spt="75" alt="7" type="#_x0000_t75" style="height:576.1pt;width:432.8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1" o:spt="75" alt="8" type="#_x0000_t75" style="height:575.35pt;width:429.8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30" o:spt="75" alt="9" type="#_x0000_t75" style="height:423.8pt;width:423.8pt;" filled="f" o:preferrelative="t" stroked="f" coordsize="21600,21600">
            <v:path/>
            <v:fill on="f" focussize="0,0"/>
            <v:stroke on="f"/>
            <v:imagedata r:id="rId13" o:title="9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Meiryo Western" w:hAnsi="Meiryo Western" w:eastAsia="宋体"/>
          <w:color w:val="000000"/>
          <w:sz w:val="24"/>
          <w:szCs w:val="24"/>
          <w:lang w:eastAsia="zh-CN"/>
        </w:rPr>
        <w:pict>
          <v:shape id="_x0000_i1029" o:spt="75" alt="答1" type="#_x0000_t75" style="height:525.8pt;width:415.55pt;" filled="f" o:preferrelative="t" stroked="f" coordsize="21600,21600">
            <v:path/>
            <v:fill on="f" focussize="0,0"/>
            <v:stroke on="f"/>
            <v:imagedata r:id="rId14" o:title="答1"/>
            <o:lock v:ext="edit" aspectratio="t"/>
            <w10:wrap type="none"/>
            <w10:anchorlock/>
          </v:shape>
        </w:pict>
      </w:r>
      <w:bookmarkEnd w:id="0"/>
    </w:p>
    <w:sectPr>
      <w:footerReference r:id="rId3" w:type="default"/>
      <w:pgSz w:w="11906" w:h="16838"/>
      <w:pgMar w:top="1287" w:right="1021" w:bottom="1287" w:left="102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eiryo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240" w:firstLineChars="1800"/>
    </w:pPr>
    <w:r>
      <w:rPr>
        <w:rFonts w:hint="eastAsia" w:cs="微软雅黑"/>
      </w:rPr>
      <w:t>七年级英语期中试卷第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8</w:t>
    </w:r>
    <w:r>
      <w:rPr>
        <w:rStyle w:val="6"/>
      </w:rPr>
      <w:fldChar w:fldCharType="end"/>
    </w:r>
    <w:r>
      <w:t xml:space="preserve"> </w:t>
    </w:r>
    <w:r>
      <w:rPr>
        <w:rFonts w:hint="eastAsia" w:cs="微软雅黑"/>
      </w:rPr>
      <w:t>页（共</w:t>
    </w:r>
    <w:r>
      <w:t>8</w:t>
    </w:r>
    <w:r>
      <w:rPr>
        <w:rFonts w:hint="eastAsia" w:cs="微软雅黑"/>
      </w:rPr>
      <w:t>页）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720"/>
  <w:doNotHyphenateCap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318A"/>
    <w:rsid w:val="000071A5"/>
    <w:rsid w:val="00012929"/>
    <w:rsid w:val="0004711D"/>
    <w:rsid w:val="000E629B"/>
    <w:rsid w:val="000F3E58"/>
    <w:rsid w:val="0016771F"/>
    <w:rsid w:val="001716F6"/>
    <w:rsid w:val="001B6BF4"/>
    <w:rsid w:val="001D7CD2"/>
    <w:rsid w:val="00230499"/>
    <w:rsid w:val="00252F0B"/>
    <w:rsid w:val="00316E5D"/>
    <w:rsid w:val="00323B43"/>
    <w:rsid w:val="003D37D8"/>
    <w:rsid w:val="003D4C13"/>
    <w:rsid w:val="003E1280"/>
    <w:rsid w:val="00410732"/>
    <w:rsid w:val="00425CEE"/>
    <w:rsid w:val="00426133"/>
    <w:rsid w:val="004358AB"/>
    <w:rsid w:val="00443751"/>
    <w:rsid w:val="00473AFC"/>
    <w:rsid w:val="004A4430"/>
    <w:rsid w:val="004B5F21"/>
    <w:rsid w:val="0051301D"/>
    <w:rsid w:val="00544098"/>
    <w:rsid w:val="00581ABB"/>
    <w:rsid w:val="00621A36"/>
    <w:rsid w:val="0063747E"/>
    <w:rsid w:val="00680961"/>
    <w:rsid w:val="006901B4"/>
    <w:rsid w:val="006A74F0"/>
    <w:rsid w:val="006B753F"/>
    <w:rsid w:val="006C0ED7"/>
    <w:rsid w:val="0075752F"/>
    <w:rsid w:val="00776335"/>
    <w:rsid w:val="007F696A"/>
    <w:rsid w:val="00867E56"/>
    <w:rsid w:val="00883EAB"/>
    <w:rsid w:val="008A3F47"/>
    <w:rsid w:val="008A7D4D"/>
    <w:rsid w:val="008B7726"/>
    <w:rsid w:val="008C0182"/>
    <w:rsid w:val="00912FF3"/>
    <w:rsid w:val="00976CA1"/>
    <w:rsid w:val="009828FF"/>
    <w:rsid w:val="009A4EC1"/>
    <w:rsid w:val="009C646E"/>
    <w:rsid w:val="009D58AC"/>
    <w:rsid w:val="009E0680"/>
    <w:rsid w:val="00A06827"/>
    <w:rsid w:val="00A11A9C"/>
    <w:rsid w:val="00A3045B"/>
    <w:rsid w:val="00A36142"/>
    <w:rsid w:val="00A40D7C"/>
    <w:rsid w:val="00A90AAB"/>
    <w:rsid w:val="00AA3920"/>
    <w:rsid w:val="00AB20BA"/>
    <w:rsid w:val="00AB313A"/>
    <w:rsid w:val="00AC0785"/>
    <w:rsid w:val="00B2666E"/>
    <w:rsid w:val="00B43FBD"/>
    <w:rsid w:val="00B82552"/>
    <w:rsid w:val="00B93F7B"/>
    <w:rsid w:val="00C01CB6"/>
    <w:rsid w:val="00C51427"/>
    <w:rsid w:val="00C80C54"/>
    <w:rsid w:val="00C83184"/>
    <w:rsid w:val="00D12663"/>
    <w:rsid w:val="00D31D50"/>
    <w:rsid w:val="00D7349C"/>
    <w:rsid w:val="00D74DF6"/>
    <w:rsid w:val="00D82F77"/>
    <w:rsid w:val="00D95EA1"/>
    <w:rsid w:val="00DA2836"/>
    <w:rsid w:val="00DF45A7"/>
    <w:rsid w:val="00E104B4"/>
    <w:rsid w:val="00E376BF"/>
    <w:rsid w:val="00EE6477"/>
    <w:rsid w:val="00EF260F"/>
    <w:rsid w:val="00F4212E"/>
    <w:rsid w:val="00F62953"/>
    <w:rsid w:val="00FB075C"/>
    <w:rsid w:val="222B0F9D"/>
    <w:rsid w:val="4A752658"/>
    <w:rsid w:val="5C42031A"/>
    <w:rsid w:val="66D756D1"/>
    <w:rsid w:val="7B6E0CA3"/>
    <w:rsid w:val="7C25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uiPriority w:val="99"/>
  </w:style>
  <w:style w:type="table" w:styleId="8">
    <w:name w:val="Table Grid"/>
    <w:basedOn w:val="7"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alloon Text Char"/>
    <w:basedOn w:val="5"/>
    <w:link w:val="2"/>
    <w:semiHidden/>
    <w:locked/>
    <w:uiPriority w:val="99"/>
    <w:rPr>
      <w:rFonts w:ascii="Tahoma" w:hAnsi="Tahoma" w:cs="Tahoma"/>
      <w:sz w:val="18"/>
      <w:szCs w:val="18"/>
    </w:rPr>
  </w:style>
  <w:style w:type="character" w:customStyle="1" w:styleId="10">
    <w:name w:val="Footer Char"/>
    <w:basedOn w:val="5"/>
    <w:link w:val="3"/>
    <w:locked/>
    <w:uiPriority w:val="99"/>
    <w:rPr>
      <w:rFonts w:ascii="Tahoma" w:hAnsi="Tahoma" w:cs="Tahoma"/>
      <w:sz w:val="18"/>
      <w:szCs w:val="18"/>
    </w:rPr>
  </w:style>
  <w:style w:type="character" w:customStyle="1" w:styleId="11">
    <w:name w:val="Header Char"/>
    <w:basedOn w:val="5"/>
    <w:link w:val="4"/>
    <w:semiHidden/>
    <w:locked/>
    <w:uiPriority w:val="99"/>
    <w:rPr>
      <w:rFonts w:ascii="Tahoma" w:hAnsi="Tahoma" w:cs="Tahoma"/>
      <w:sz w:val="18"/>
      <w:szCs w:val="18"/>
    </w:rPr>
  </w:style>
  <w:style w:type="paragraph" w:styleId="12">
    <w:name w:val="No Spacing"/>
    <w:qFormat/>
    <w:uiPriority w:val="99"/>
    <w:pPr>
      <w:adjustRightInd w:val="0"/>
      <w:snapToGrid w:val="0"/>
    </w:pPr>
    <w:rPr>
      <w:rFonts w:ascii="Tahoma" w:hAnsi="Tahoma" w:eastAsia="微软雅黑" w:cs="Tahoma"/>
      <w:kern w:val="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Hewlett-Packard Company</Company>
  <Pages>8</Pages>
  <Words>2157</Words>
  <Characters>12296</Characters>
  <Lines>0</Lines>
  <Paragraphs>0</Paragraphs>
  <TotalTime>57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2021-04-15T08:05:00Z</cp:lastPrinted>
  <dcterms:modified xsi:type="dcterms:W3CDTF">2021-06-06T06:58:55Z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