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before="7" w:line="240" w:lineRule="auto"/>
        <w:ind w:right="0"/>
        <w:rPr>
          <w:rFonts w:ascii="Times New Roman" w:eastAsia="Times New Roman" w:hAnsi="Times New Roman" w:cs="Times New Roman" w:hint="default"/>
          <w:sz w:val="23"/>
          <w:szCs w:val="23"/>
        </w:rPr>
      </w:pPr>
      <w:r>
        <w:rPr>
          <w:rFonts w:ascii="Times New Roman" w:eastAsia="Times New Roman" w:hAnsi="Times New Roman" w:cs="Times New Roman" w:hint="default"/>
          <w:sz w:val="23"/>
          <w:szCs w:val="2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5pt;height:23pt;margin-top:838pt;margin-left:855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</w:p>
    <w:p>
      <w:pPr>
        <w:spacing w:after="0" w:line="240" w:lineRule="auto"/>
        <w:rPr>
          <w:rFonts w:ascii="Times New Roman" w:eastAsia="Times New Roman" w:hAnsi="Times New Roman" w:cs="Times New Roman" w:hint="default"/>
          <w:sz w:val="23"/>
          <w:szCs w:val="23"/>
        </w:rPr>
        <w:sectPr>
          <w:footerReference w:type="even" r:id="rId6"/>
          <w:footerReference w:type="default" r:id="rId7"/>
          <w:headerReference w:type="first" r:id="rId8"/>
          <w:type w:val="continuous"/>
          <w:pgSz w:w="20640" w:h="14580" w:orient="landscape"/>
          <w:pgMar w:top="500" w:right="920" w:bottom="920" w:left="100" w:header="720" w:footer="914" w:gutter="0"/>
          <w:cols w:num="1" w:space="720"/>
        </w:sectPr>
      </w:pPr>
    </w:p>
    <w:p>
      <w:pPr>
        <w:spacing w:before="8"/>
        <w:ind w:left="2865" w:right="695" w:firstLine="0"/>
        <w:jc w:val="center"/>
        <w:rPr>
          <w:rFonts w:ascii="宋体" w:eastAsia="宋体" w:hAnsi="宋体" w:cs="宋体" w:hint="default"/>
          <w:sz w:val="36"/>
          <w:szCs w:val="36"/>
        </w:rPr>
      </w:pPr>
      <w:r>
        <w:pict>
          <v:group id="_x0000_s1026" o:spid="_x0000_s1026" style="width:75.1pt;height:47.6pt;margin-top:-13.15pt;margin-left:15.65pt;mso-height-relative:page;mso-position-horizontal-relative:page;mso-width-relative:page;position:absolute;z-index:251659264" coordorigin="313,-264" coordsize="1502,952">
            <v:group id="_x0000_s1027" o:spid="_x0000_s1027" style="width:1492;height:2;left:318;position:absolute;top:-254" coordorigin="318,-254" coordsize="1492,2">
              <v:shape id="_x0000_s1028" o:spid="_x0000_s1028" style="width:1492;height:2;left:318;position:absolute;top:-254" coordorigin="318,-254" coordsize="1492,0" path="m318,-254l1810,-254e" filled="f" stroked="t" strokecolor="black">
                <v:path arrowok="t"/>
              </v:shape>
            </v:group>
            <v:group id="_x0000_s1029" o:spid="_x0000_s1029" style="width:1492;height:2;left:318;position:absolute;top:214" coordorigin="318,214" coordsize="1492,2">
              <v:shape id="_x0000_s1030" o:spid="_x0000_s1030" style="width:1492;height:2;left:318;position:absolute;top:214" coordorigin="318,214" coordsize="1492,0" path="m318,214l1810,214e" filled="f" stroked="t" strokecolor="black">
                <v:path arrowok="t"/>
              </v:shape>
            </v:group>
            <v:group id="_x0000_s1031" o:spid="_x0000_s1031" style="width:1492;height:2;left:318;position:absolute;top:683" coordorigin="318,683" coordsize="1492,2">
              <v:shape id="_x0000_s1032" o:spid="_x0000_s1032" style="width:1492;height:2;left:318;position:absolute;top:683" coordorigin="318,683" coordsize="1492,0" path="m318,683l1810,683e" filled="f" stroked="t" strokecolor="black">
                <v:path arrowok="t"/>
              </v:shape>
            </v:group>
            <v:group id="_x0000_s1033" o:spid="_x0000_s1033" style="width:2;height:937;left:323;position:absolute;top:-259" coordorigin="323,-259" coordsize="2,937">
              <v:shape id="_x0000_s1034" o:spid="_x0000_s1034" style="width:2;height:937;left:323;position:absolute;top:-259" coordorigin="323,-259" coordsize="0,937" path="m323,-259l323,678e" filled="f" stroked="t" strokecolor="black">
                <v:path arrowok="t"/>
              </v:shape>
            </v:group>
            <v:group id="_x0000_s1035" o:spid="_x0000_s1035" style="width:2;height:937;left:1805;position:absolute;top:-259" coordorigin="1805,-259" coordsize="2,937">
              <v:shape id="_x0000_s1036" o:spid="_x0000_s1036" style="width:2;height:937;left:1805;position:absolute;top:-259" coordorigin="1805,-259" coordsize="0,937" path="m1805,-259l1805,678e" filled="f" stroked="t" strokecolor="black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7" o:spid="_x0000_s1037" type="#_x0000_t202" style="width:240;height:240;left:583;position:absolute;top:-140" coordsize="21600,21600" filled="f" stroked="f">
                <v:stroke joinstyle="miter"/>
                <v:textbox inset="0,0,0,0">
                  <w:txbxContent>
                    <w:p>
                      <w:pPr>
                        <w:spacing w:before="0" w:line="240" w:lineRule="exact"/>
                        <w:ind w:left="0" w:right="0" w:firstLine="0"/>
                        <w:jc w:val="left"/>
                        <w:rPr>
                          <w:rFonts w:ascii="宋体" w:eastAsia="宋体" w:hAnsi="宋体" w:cs="宋体" w:hint="default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w w:val="95"/>
                          <w:sz w:val="24"/>
                          <w:szCs w:val="24"/>
                        </w:rPr>
                        <w:t>考</w:t>
                      </w:r>
                    </w:p>
                  </w:txbxContent>
                </v:textbox>
              </v:shape>
              <v:shape id="_x0000_s1038" o:spid="_x0000_s1038" type="#_x0000_t202" style="width:240;height:240;left:1303;position:absolute;top:-140" coordsize="21600,21600" filled="f" stroked="f">
                <v:stroke joinstyle="miter"/>
                <v:textbox inset="0,0,0,0">
                  <w:txbxContent>
                    <w:p>
                      <w:pPr>
                        <w:spacing w:before="0" w:line="240" w:lineRule="exact"/>
                        <w:ind w:left="0" w:right="0" w:firstLine="0"/>
                        <w:jc w:val="left"/>
                        <w:rPr>
                          <w:rFonts w:ascii="宋体" w:eastAsia="宋体" w:hAnsi="宋体" w:cs="宋体" w:hint="default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w w:val="95"/>
                          <w:sz w:val="24"/>
                          <w:szCs w:val="24"/>
                        </w:rPr>
                        <w:t>号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宋体" w:eastAsia="宋体" w:hAnsi="宋体" w:cs="宋体" w:hint="default"/>
          <w:sz w:val="36"/>
          <w:szCs w:val="36"/>
        </w:rPr>
        <w:t>2020－2021</w:t>
      </w:r>
      <w:r>
        <w:rPr>
          <w:rFonts w:ascii="宋体" w:eastAsia="宋体" w:hAnsi="宋体" w:cs="宋体" w:hint="default"/>
          <w:spacing w:val="-92"/>
          <w:sz w:val="36"/>
          <w:szCs w:val="36"/>
        </w:rPr>
        <w:t xml:space="preserve"> </w:t>
      </w:r>
      <w:r>
        <w:rPr>
          <w:rFonts w:ascii="宋体" w:eastAsia="宋体" w:hAnsi="宋体" w:cs="宋体" w:hint="default"/>
          <w:sz w:val="36"/>
          <w:szCs w:val="36"/>
        </w:rPr>
        <w:t>学年度下学期期末八年质量监测</w:t>
      </w:r>
    </w:p>
    <w:p>
      <w:pPr>
        <w:spacing w:before="215"/>
        <w:ind w:left="1343" w:right="695" w:firstLine="0"/>
        <w:jc w:val="center"/>
        <w:rPr>
          <w:rFonts w:ascii="黑体" w:eastAsia="黑体" w:hAnsi="黑体" w:cs="黑体" w:hint="default"/>
          <w:sz w:val="44"/>
          <w:szCs w:val="44"/>
        </w:rPr>
      </w:pPr>
      <w:r>
        <w:pict>
          <v:group id="_x0000_s1039" o:spid="_x0000_s1039" style="width:75.1pt;height:47.6pt;margin-top:25.2pt;margin-left:15.65pt;mso-height-relative:page;mso-position-horizontal-relative:page;mso-width-relative:page;position:absolute;z-index:251660288" coordorigin="313,505" coordsize="1502,952">
            <v:group id="_x0000_s1040" o:spid="_x0000_s1040" style="width:1492;height:2;left:318;position:absolute;top:515" coordorigin="318,515" coordsize="1492,2">
              <v:shape id="_x0000_s1041" o:spid="_x0000_s1041" style="width:1492;height:2;left:318;position:absolute;top:515" coordorigin="318,515" coordsize="1492,0" path="m318,515l1810,515e" filled="f" stroked="t" strokecolor="black">
                <v:path arrowok="t"/>
              </v:shape>
            </v:group>
            <v:group id="_x0000_s1042" o:spid="_x0000_s1042" style="width:1492;height:2;left:318;position:absolute;top:983" coordorigin="318,983" coordsize="1492,2">
              <v:shape id="_x0000_s1043" o:spid="_x0000_s1043" style="width:1492;height:2;left:318;position:absolute;top:983" coordorigin="318,983" coordsize="1492,0" path="m318,983l1810,983e" filled="f" stroked="t" strokecolor="black">
                <v:path arrowok="t"/>
              </v:shape>
            </v:group>
            <v:group id="_x0000_s1044" o:spid="_x0000_s1044" style="width:1492;height:2;left:318;position:absolute;top:1452" coordorigin="318,1452" coordsize="1492,2">
              <v:shape id="_x0000_s1045" o:spid="_x0000_s1045" style="width:1492;height:2;left:318;position:absolute;top:1452" coordorigin="318,1452" coordsize="1492,0" path="m318,1452l1810,1452e" filled="f" stroked="t" strokecolor="black">
                <v:path arrowok="t"/>
              </v:shape>
            </v:group>
            <v:group id="_x0000_s1046" o:spid="_x0000_s1046" style="width:2;height:937;left:323;position:absolute;top:510" coordorigin="323,510" coordsize="2,937">
              <v:shape id="_x0000_s1047" o:spid="_x0000_s1047" style="width:2;height:937;left:323;position:absolute;top:510" coordorigin="323,510" coordsize="0,937" path="m323,510l323,1447e" filled="f" stroked="t" strokecolor="black">
                <v:path arrowok="t"/>
              </v:shape>
            </v:group>
            <v:group id="_x0000_s1048" o:spid="_x0000_s1048" style="width:2;height:937;left:1805;position:absolute;top:510" coordorigin="1805,510" coordsize="2,937">
              <v:shape id="_x0000_s1049" o:spid="_x0000_s1049" style="width:2;height:937;left:1805;position:absolute;top:510" coordorigin="1805,510" coordsize="0,937" path="m1805,510l1805,1447e" filled="f" stroked="t" strokecolor="black">
                <v:path arrowok="t"/>
              </v:shape>
              <v:shape id="_x0000_s1050" o:spid="_x0000_s1050" type="#_x0000_t202" style="width:240;height:240;left:583;position:absolute;top:628" coordsize="21600,21600" filled="f" stroked="f">
                <v:stroke joinstyle="miter"/>
                <v:textbox inset="0,0,0,0">
                  <w:txbxContent>
                    <w:p>
                      <w:pPr>
                        <w:spacing w:before="0" w:line="240" w:lineRule="exact"/>
                        <w:ind w:left="0" w:right="0" w:firstLine="0"/>
                        <w:jc w:val="left"/>
                        <w:rPr>
                          <w:rFonts w:ascii="宋体" w:eastAsia="宋体" w:hAnsi="宋体" w:cs="宋体" w:hint="default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w w:val="95"/>
                          <w:sz w:val="24"/>
                          <w:szCs w:val="24"/>
                        </w:rPr>
                        <w:t>姓</w:t>
                      </w:r>
                    </w:p>
                  </w:txbxContent>
                </v:textbox>
              </v:shape>
              <v:shape id="_x0000_s1051" o:spid="_x0000_s1051" type="#_x0000_t202" style="width:240;height:240;left:1303;position:absolute;top:628" coordsize="21600,21600" filled="f" stroked="f">
                <v:stroke joinstyle="miter"/>
                <v:textbox inset="0,0,0,0">
                  <w:txbxContent>
                    <w:p>
                      <w:pPr>
                        <w:spacing w:before="0" w:line="240" w:lineRule="exact"/>
                        <w:ind w:left="0" w:right="0" w:firstLine="0"/>
                        <w:jc w:val="left"/>
                        <w:rPr>
                          <w:rFonts w:ascii="宋体" w:eastAsia="宋体" w:hAnsi="宋体" w:cs="宋体" w:hint="default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w w:val="95"/>
                          <w:sz w:val="24"/>
                          <w:szCs w:val="24"/>
                        </w:rPr>
                        <w:t>名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黑体" w:eastAsia="黑体" w:hAnsi="黑体" w:cs="黑体" w:hint="default"/>
          <w:sz w:val="44"/>
          <w:szCs w:val="44"/>
        </w:rPr>
        <w:t>物理试卷</w:t>
      </w:r>
    </w:p>
    <w:p>
      <w:pPr>
        <w:spacing w:before="9" w:line="240" w:lineRule="auto"/>
        <w:ind w:right="0"/>
        <w:rPr>
          <w:rFonts w:ascii="黑体" w:eastAsia="黑体" w:hAnsi="黑体" w:cs="黑体" w:hint="default"/>
          <w:sz w:val="43"/>
          <w:szCs w:val="43"/>
        </w:rPr>
      </w:pPr>
    </w:p>
    <w:p>
      <w:pPr>
        <w:pStyle w:val="Heading1"/>
        <w:spacing w:line="259" w:lineRule="auto"/>
        <w:ind w:right="6360"/>
        <w:jc w:val="left"/>
        <w:rPr>
          <w:b w:val="0"/>
          <w:bCs w:val="0"/>
        </w:rPr>
      </w:pPr>
      <w:r>
        <w:pict>
          <v:group id="_x0000_s1052" o:spid="_x0000_s1052" style="width:153pt;height:31.95pt;margin-top:14.75pt;margin-left:343.65pt;mso-height-relative:page;mso-position-horizontal-relative:page;mso-width-relative:page;position:absolute;z-index:251661312" coordorigin="6873,295" coordsize="3060,639">
            <v:group id="_x0000_s1053" o:spid="_x0000_s1053" style="width:3060;height:639;left:6873;position:absolute;top:295" coordorigin="6873,295" coordsize="3060,639">
              <v:shape id="_x0000_s1054" o:spid="_x0000_s1054" style="width:3060;height:639;left:6873;position:absolute;top:295" coordorigin="6873,295" coordsize="3060,639" path="m9933,934l6873,934,6873,295,9933,295,9933,303,6888,303,6881,310,6888,310,6888,919,6881,919,6888,927,9933,927,9933,934xe" filled="t" fillcolor="black" stroked="f">
                <v:path arrowok="t"/>
              </v:shape>
              <v:shape id="_x0000_s1055" o:spid="_x0000_s1055" style="width:3060;height:639;left:6873;position:absolute;top:295" coordorigin="6873,295" coordsize="3060,639" path="m6888,310l6881,310,6888,303,6888,310xe" filled="t" fillcolor="black" stroked="f">
                <v:path arrowok="t"/>
              </v:shape>
              <v:shape id="_x0000_s1056" o:spid="_x0000_s1056" style="width:3060;height:639;left:6873;position:absolute;top:295" coordorigin="6873,295" coordsize="3060,639" path="m9918,310l6888,310,6888,303,9918,303,9918,310xe" filled="t" fillcolor="black" stroked="f">
                <v:path arrowok="t"/>
              </v:shape>
              <v:shape id="_x0000_s1057" o:spid="_x0000_s1057" style="width:3060;height:639;left:6873;position:absolute;top:295" coordorigin="6873,295" coordsize="3060,639" path="m9918,927l9918,303,9926,310,9933,310,9933,919,9926,919,9918,927xe" filled="t" fillcolor="black" stroked="f">
                <v:path arrowok="t"/>
              </v:shape>
              <v:shape id="_x0000_s1058" o:spid="_x0000_s1058" style="width:3060;height:639;left:6873;position:absolute;top:295" coordorigin="6873,295" coordsize="3060,639" path="m9933,310l9926,310,9918,303,9933,303,9933,310xe" filled="t" fillcolor="black" stroked="f">
                <v:path arrowok="t"/>
              </v:shape>
              <v:shape id="_x0000_s1059" o:spid="_x0000_s1059" style="width:3060;height:639;left:6873;position:absolute;top:295" coordorigin="6873,295" coordsize="3060,639" path="m6888,927l6881,919,6888,919,6888,927xe" filled="t" fillcolor="black" stroked="f">
                <v:path arrowok="t"/>
              </v:shape>
              <v:shape id="_x0000_s1060" o:spid="_x0000_s1060" style="width:3060;height:639;left:6873;position:absolute;top:295" coordorigin="6873,295" coordsize="3060,639" path="m9918,927l6888,927,6888,919,9918,919,9918,927xe" filled="t" fillcolor="black" stroked="f">
                <v:path arrowok="t"/>
              </v:shape>
              <v:shape id="_x0000_s1061" o:spid="_x0000_s1061" style="width:3060;height:639;left:6873;position:absolute;top:295" coordorigin="6873,295" coordsize="3060,639" path="m9933,927l9918,927,9926,919,9933,919,9933,927xe" filled="t" fillcolor="black" stroked="f">
                <v:path arrowok="t"/>
              </v:shape>
            </v:group>
            <v:group id="_x0000_s1062" o:spid="_x0000_s1062" style="width:2;height:624;left:8666;position:absolute;top:303" coordorigin="8666,303" coordsize="2,624">
              <v:shape id="_x0000_s1063" o:spid="_x0000_s1063" style="width:2;height:624;left:8666;position:absolute;top:303" coordorigin="8666,303" coordsize="0,624" path="m8666,303l8666,927e" filled="f" stroked="t" strokecolor="black">
                <v:path arrowok="t"/>
              </v:shape>
              <v:shape id="_x0000_s1064" o:spid="_x0000_s1064" type="#_x0000_t202" style="width:3060;height:639;left:6873;position:absolute;top:295" coordsize="21600,21600" filled="f" stroked="f">
                <v:stroke joinstyle="miter"/>
                <v:textbox inset="0,0,0,0">
                  <w:txbxContent>
                    <w:p>
                      <w:pPr>
                        <w:spacing w:before="33" w:line="257" w:lineRule="exact"/>
                        <w:ind w:left="158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本考场试卷序号</w:t>
                      </w:r>
                    </w:p>
                    <w:p>
                      <w:pPr>
                        <w:spacing w:before="0" w:line="257" w:lineRule="exact"/>
                        <w:ind w:left="158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（由监考填写）</w:t>
                      </w:r>
                    </w:p>
                  </w:txbxContent>
                </v:textbox>
              </v:shape>
            </v:group>
          </v:group>
        </w:pict>
      </w:r>
      <w:r>
        <w:t>考生注意： 1.考试时间</w:t>
      </w:r>
      <w:r>
        <w:rPr>
          <w:spacing w:val="-59"/>
        </w:rPr>
        <w:t xml:space="preserve"> </w:t>
      </w:r>
      <w:r>
        <w:t>90</w:t>
      </w:r>
      <w:r>
        <w:rPr>
          <w:spacing w:val="-62"/>
        </w:rPr>
        <w:t xml:space="preserve"> </w:t>
      </w:r>
      <w:r>
        <w:t>分钟</w:t>
      </w:r>
    </w:p>
    <w:p>
      <w:pPr>
        <w:spacing w:before="6" w:line="259" w:lineRule="auto"/>
        <w:ind w:left="2280" w:right="6852" w:firstLine="0"/>
        <w:jc w:val="left"/>
        <w:rPr>
          <w:rFonts w:ascii="宋体" w:eastAsia="宋体" w:hAnsi="宋体" w:cs="宋体" w:hint="default"/>
          <w:sz w:val="22"/>
          <w:szCs w:val="22"/>
        </w:rPr>
      </w:pPr>
      <w:r>
        <w:pict>
          <v:shape id="_x0000_s1065" o:spid="_x0000_s1065" type="#_x0000_t202" style="width:404.05pt;height:40.3pt;margin-top:46.9pt;margin-left:125.6pt;mso-height-relative:page;mso-position-horizontal-relative:page;mso-width-relative:page;position:absolute;z-index:251662336" coordsize="21600,21600" filled="f" stroked="f">
            <v:stroke joinstyle="miter"/>
            <v:textbox inset="0,0,0,0">
              <w:txbxContent>
                <w:tbl>
                  <w:tblPr>
                    <w:tblStyle w:val="TableNormal"/>
                    <w:tblW w:w="0" w:type="auto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19"/>
                    <w:gridCol w:w="1019"/>
                    <w:gridCol w:w="1019"/>
                    <w:gridCol w:w="1019"/>
                    <w:gridCol w:w="1019"/>
                    <w:gridCol w:w="949"/>
                    <w:gridCol w:w="974"/>
                    <w:gridCol w:w="1019"/>
                  </w:tblGrid>
                  <w:tr>
                    <w:tblPrEx>
                      <w:tblW w:w="0" w:type="auto"/>
                      <w:tblInd w:w="0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32"/>
                    </w:trPr>
                    <w:tc>
                      <w:tcPr>
                        <w:tcW w:w="1019" w:type="dxa"/>
                        <w:tcBorders>
                          <w:top w:val="single" w:sz="12" w:space="0" w:color="000000"/>
                          <w:left w:val="single" w:sz="12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77" w:lineRule="exact"/>
                          <w:ind w:right="8"/>
                          <w:jc w:val="center"/>
                          <w:rPr>
                            <w:rFonts w:ascii="黑体" w:eastAsia="黑体" w:hAnsi="黑体" w:cs="黑体" w:hint="defaul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 w:hint="default"/>
                            <w:sz w:val="24"/>
                            <w:szCs w:val="24"/>
                          </w:rPr>
                          <w:t>题 号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12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77" w:lineRule="exact"/>
                          <w:ind w:left="1" w:right="0"/>
                          <w:jc w:val="center"/>
                          <w:rPr>
                            <w:rFonts w:ascii="黑体" w:eastAsia="黑体" w:hAnsi="黑体" w:cs="黑体" w:hint="defaul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 w:hint="default"/>
                            <w:sz w:val="24"/>
                            <w:szCs w:val="24"/>
                          </w:rPr>
                          <w:t>一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12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77" w:lineRule="exact"/>
                          <w:ind w:right="1"/>
                          <w:jc w:val="center"/>
                          <w:rPr>
                            <w:rFonts w:ascii="黑体" w:eastAsia="黑体" w:hAnsi="黑体" w:cs="黑体" w:hint="defaul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 w:hint="default"/>
                            <w:sz w:val="24"/>
                            <w:szCs w:val="24"/>
                          </w:rPr>
                          <w:t>二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12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77" w:lineRule="exact"/>
                          <w:ind w:right="0"/>
                          <w:jc w:val="center"/>
                          <w:rPr>
                            <w:rFonts w:ascii="黑体" w:eastAsia="黑体" w:hAnsi="黑体" w:cs="黑体" w:hint="defaul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 w:hint="default"/>
                            <w:sz w:val="24"/>
                            <w:szCs w:val="24"/>
                          </w:rPr>
                          <w:t>三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12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77" w:lineRule="exact"/>
                          <w:ind w:right="0"/>
                          <w:jc w:val="center"/>
                          <w:rPr>
                            <w:rFonts w:ascii="黑体" w:eastAsia="黑体" w:hAnsi="黑体" w:cs="黑体" w:hint="defaul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 w:hint="default"/>
                            <w:sz w:val="24"/>
                            <w:szCs w:val="24"/>
                          </w:rPr>
                          <w:t>四</w:t>
                        </w:r>
                      </w:p>
                    </w:tc>
                    <w:tc>
                      <w:tcPr>
                        <w:tcW w:w="949" w:type="dxa"/>
                        <w:tcBorders>
                          <w:top w:val="single" w:sz="12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77" w:lineRule="exact"/>
                          <w:ind w:right="0"/>
                          <w:jc w:val="center"/>
                          <w:rPr>
                            <w:rFonts w:ascii="黑体" w:eastAsia="黑体" w:hAnsi="黑体" w:cs="黑体" w:hint="defaul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 w:hint="default"/>
                            <w:sz w:val="24"/>
                            <w:szCs w:val="24"/>
                          </w:rPr>
                          <w:t>五</w:t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12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77" w:lineRule="exact"/>
                          <w:ind w:right="0"/>
                          <w:jc w:val="center"/>
                          <w:rPr>
                            <w:rFonts w:ascii="黑体" w:eastAsia="黑体" w:hAnsi="黑体" w:cs="黑体" w:hint="defaul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 w:hint="default"/>
                            <w:sz w:val="24"/>
                            <w:szCs w:val="24"/>
                          </w:rPr>
                          <w:t>六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12" w:space="0" w:color="000000"/>
                          <w:left w:val="single" w:sz="4" w:space="0" w:color="000000"/>
                          <w:bottom w:val="single" w:sz="4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spacing w:line="277" w:lineRule="exact"/>
                          <w:ind w:left="203" w:right="0"/>
                          <w:jc w:val="left"/>
                          <w:rPr>
                            <w:rFonts w:ascii="黑体" w:eastAsia="黑体" w:hAnsi="黑体" w:cs="黑体" w:hint="defaul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 w:hint="default"/>
                            <w:sz w:val="24"/>
                            <w:szCs w:val="24"/>
                          </w:rPr>
                          <w:t>总 分</w:t>
                        </w:r>
                      </w:p>
                    </w:tc>
                  </w:tr>
                  <w:tr>
                    <w:tblPrEx>
                      <w:tblW w:w="0" w:type="auto"/>
                      <w:tblInd w:w="0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45"/>
                    </w:trPr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12" w:space="0" w:color="000000"/>
                          <w:bottom w:val="single" w:sz="12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before="19" w:line="240" w:lineRule="auto"/>
                          <w:ind w:right="8"/>
                          <w:jc w:val="center"/>
                          <w:rPr>
                            <w:rFonts w:ascii="黑体" w:eastAsia="黑体" w:hAnsi="黑体" w:cs="黑体" w:hint="defaul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黑体" w:eastAsia="黑体" w:hAnsi="黑体" w:cs="黑体" w:hint="default"/>
                            <w:sz w:val="24"/>
                            <w:szCs w:val="24"/>
                          </w:rPr>
                          <w:t>得 分</w:t>
                        </w:r>
                      </w:p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2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2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2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2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2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2" w:space="0" w:color="000000"/>
                          <w:right w:val="single" w:sz="4" w:space="0" w:color="000000"/>
                        </w:tcBorders>
                      </w:tcPr>
                      <w:p/>
                    </w:tc>
                    <w:tc>
                      <w:tcPr>
                        <w:tcW w:w="10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12" w:space="0" w:color="000000"/>
                          <w:right w:val="single" w:sz="12" w:space="0" w:color="000000"/>
                        </w:tcBorders>
                      </w:tcPr>
                      <w:p/>
                    </w:tc>
                  </w:tr>
                </w:tbl>
                <w:p/>
              </w:txbxContent>
            </v:textbox>
          </v:shape>
        </w:pict>
      </w:r>
      <w:r>
        <w:rPr>
          <w:rFonts w:ascii="宋体" w:eastAsia="宋体" w:hAnsi="宋体" w:cs="宋体" w:hint="default"/>
          <w:b/>
          <w:bCs/>
          <w:sz w:val="22"/>
          <w:szCs w:val="22"/>
        </w:rPr>
        <w:t>2.总分 100</w:t>
      </w:r>
      <w:r>
        <w:rPr>
          <w:rFonts w:ascii="宋体" w:eastAsia="宋体" w:hAnsi="宋体" w:cs="宋体" w:hint="default"/>
          <w:b/>
          <w:bCs/>
          <w:spacing w:val="-61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b/>
          <w:bCs/>
          <w:sz w:val="22"/>
          <w:szCs w:val="22"/>
        </w:rPr>
        <w:t>分 3.g=10N/kg</w:t>
      </w:r>
    </w:p>
    <w:p>
      <w:pPr>
        <w:spacing w:before="0" w:line="240" w:lineRule="auto"/>
        <w:ind w:right="0"/>
        <w:rPr>
          <w:rFonts w:ascii="宋体" w:eastAsia="宋体" w:hAnsi="宋体" w:cs="宋体" w:hint="default"/>
          <w:b/>
          <w:bCs/>
          <w:sz w:val="22"/>
          <w:szCs w:val="22"/>
        </w:rPr>
      </w:pPr>
    </w:p>
    <w:p>
      <w:pPr>
        <w:spacing w:before="0" w:line="240" w:lineRule="auto"/>
        <w:ind w:right="0"/>
        <w:rPr>
          <w:rFonts w:ascii="宋体" w:eastAsia="宋体" w:hAnsi="宋体" w:cs="宋体" w:hint="default"/>
          <w:b/>
          <w:bCs/>
          <w:sz w:val="22"/>
          <w:szCs w:val="22"/>
        </w:rPr>
      </w:pPr>
    </w:p>
    <w:p>
      <w:pPr>
        <w:spacing w:before="0" w:line="240" w:lineRule="auto"/>
        <w:ind w:right="0"/>
        <w:rPr>
          <w:rFonts w:ascii="宋体" w:eastAsia="宋体" w:hAnsi="宋体" w:cs="宋体" w:hint="default"/>
          <w:b/>
          <w:bCs/>
          <w:sz w:val="22"/>
          <w:szCs w:val="22"/>
        </w:rPr>
      </w:pPr>
    </w:p>
    <w:p>
      <w:pPr>
        <w:spacing w:before="12" w:line="240" w:lineRule="auto"/>
        <w:ind w:right="0"/>
        <w:rPr>
          <w:rFonts w:ascii="宋体" w:eastAsia="宋体" w:hAnsi="宋体" w:cs="宋体" w:hint="default"/>
          <w:b/>
          <w:bCs/>
          <w:sz w:val="16"/>
          <w:szCs w:val="16"/>
        </w:rPr>
      </w:pPr>
    </w:p>
    <w:p>
      <w:pPr>
        <w:pStyle w:val="BodyText"/>
        <w:spacing w:line="360" w:lineRule="auto"/>
        <w:ind w:left="3960" w:right="-19" w:hanging="1680"/>
        <w:jc w:val="left"/>
        <w:rPr>
          <w:rFonts w:ascii="宋体" w:eastAsia="宋体" w:hAnsi="宋体" w:cs="宋体" w:hint="default"/>
        </w:rPr>
      </w:pPr>
      <w:r>
        <w:pict>
          <v:shape id="_x0000_s1066" o:spid="_x0000_s1066" type="#_x0000_t202" style="width:12.45pt;height:23.05pt;margin-top:-14.1pt;margin-left:89.45pt;mso-height-relative:page;mso-position-horizontal-relative:page;mso-width-relative:page;position:absolute;z-index:251663360" coordsize="21600,21600" filled="f" stroked="f">
            <v:stroke joinstyle="miter"/>
            <v:textbox style="layout-flow:vertical-ideographic" inset="0,0,0,0">
              <w:txbxContent>
                <w:p>
                  <w:pPr>
                    <w:spacing w:before="0" w:line="132" w:lineRule="auto"/>
                    <w:ind w:left="20" w:right="0" w:firstLine="0"/>
                    <w:jc w:val="left"/>
                    <w:rPr>
                      <w:rFonts w:ascii="宋体" w:eastAsia="宋体" w:hAnsi="宋体" w:cs="宋体" w:hint="default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default"/>
                      <w:b/>
                      <w:bCs/>
                      <w:spacing w:val="2"/>
                      <w:w w:val="99"/>
                      <w:sz w:val="21"/>
                      <w:szCs w:val="21"/>
                    </w:rPr>
                    <w:t>（</w:t>
                  </w:r>
                  <w:r>
                    <w:rPr>
                      <w:rFonts w:ascii="宋体" w:eastAsia="宋体" w:hAnsi="宋体" w:cs="宋体" w:hint="default"/>
                      <w:b/>
                      <w:bCs/>
                      <w:w w:val="99"/>
                      <w:sz w:val="21"/>
                      <w:szCs w:val="21"/>
                    </w:rPr>
                    <w:t>密</w:t>
                  </w:r>
                </w:p>
              </w:txbxContent>
            </v:textbox>
          </v:shape>
        </w:pict>
      </w:r>
      <w:r>
        <w:pict>
          <v:shape id="_x0000_s1067" o:spid="_x0000_s1067" type="#_x0000_t202" style="width:12.45pt;height:12.45pt;margin-top:22.7pt;margin-left:89.45pt;mso-height-relative:page;mso-position-horizontal-relative:page;mso-width-relative:page;position:absolute;z-index:251664384" coordsize="21600,21600" filled="f" stroked="f">
            <v:stroke joinstyle="miter"/>
            <v:textbox style="layout-flow:vertical-ideographic" inset="0,0,0,0">
              <w:txbxContent>
                <w:p>
                  <w:pPr>
                    <w:spacing w:before="0" w:line="132" w:lineRule="auto"/>
                    <w:ind w:left="20" w:right="0" w:firstLine="0"/>
                    <w:jc w:val="left"/>
                    <w:rPr>
                      <w:rFonts w:ascii="宋体" w:eastAsia="宋体" w:hAnsi="宋体" w:cs="宋体" w:hint="default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default"/>
                      <w:b/>
                      <w:bCs/>
                      <w:w w:val="99"/>
                      <w:sz w:val="21"/>
                      <w:szCs w:val="21"/>
                    </w:rPr>
                    <w:t>封</w:t>
                  </w:r>
                </w:p>
              </w:txbxContent>
            </v:textbox>
          </v:shape>
        </w:pict>
      </w:r>
      <w:r>
        <w:rPr>
          <w:rFonts w:ascii="宋体" w:eastAsia="宋体" w:hAnsi="宋体" w:cs="宋体" w:hint="default"/>
          <w:b/>
          <w:bCs/>
          <w:sz w:val="24"/>
          <w:szCs w:val="24"/>
        </w:rPr>
        <w:t>一、单项选择题</w:t>
      </w:r>
      <w:r>
        <w:rPr>
          <w:rFonts w:ascii="宋体" w:eastAsia="宋体" w:hAnsi="宋体" w:cs="宋体" w:hint="default"/>
          <w:b/>
          <w:bCs/>
        </w:rPr>
        <w:t>(</w:t>
      </w:r>
      <w:r>
        <w:t>每小题</w:t>
      </w:r>
      <w:r>
        <w:rPr>
          <w:spacing w:val="-49"/>
        </w:rPr>
        <w:t xml:space="preserve"> </w:t>
      </w:r>
      <w:r>
        <w:t>2</w:t>
      </w:r>
      <w:r>
        <w:rPr>
          <w:spacing w:val="-49"/>
        </w:rPr>
        <w:t xml:space="preserve"> </w:t>
      </w:r>
      <w:r>
        <w:rPr>
          <w:spacing w:val="-6"/>
        </w:rPr>
        <w:t>分，共</w:t>
      </w:r>
      <w:r>
        <w:rPr>
          <w:spacing w:val="-49"/>
        </w:rPr>
        <w:t xml:space="preserve"> </w:t>
      </w:r>
      <w:r>
        <w:t>20</w:t>
      </w:r>
      <w:r>
        <w:rPr>
          <w:spacing w:val="-52"/>
        </w:rPr>
        <w:t xml:space="preserve"> </w:t>
      </w:r>
      <w:r>
        <w:rPr>
          <w:spacing w:val="-3"/>
        </w:rPr>
        <w:t xml:space="preserve">分。每小题给出的四个选项中只有一个正确,请 </w:t>
      </w:r>
      <w:r>
        <w:t>把正确选项的字母填在括号内。</w:t>
      </w:r>
      <w:r>
        <w:rPr>
          <w:rFonts w:ascii="宋体" w:eastAsia="宋体" w:hAnsi="宋体" w:cs="宋体" w:hint="default"/>
          <w:b/>
          <w:bCs/>
        </w:rPr>
        <w:t>)</w:t>
      </w:r>
    </w:p>
    <w:p>
      <w:pPr>
        <w:pStyle w:val="BodyText"/>
        <w:tabs>
          <w:tab w:val="left" w:pos="9540"/>
          <w:tab w:val="left" w:pos="10308"/>
        </w:tabs>
        <w:spacing w:before="29" w:line="240" w:lineRule="auto"/>
        <w:ind w:left="2280" w:right="-19"/>
        <w:jc w:val="left"/>
      </w:pPr>
      <w:r>
        <w:pict>
          <v:shape id="_x0000_s1068" o:spid="_x0000_s1068" type="#_x0000_t202" style="width:12.45pt;height:12.45pt;margin-top:11pt;margin-left:89.45pt;mso-height-relative:page;mso-position-horizontal-relative:page;mso-width-relative:page;position:absolute;z-index:251665408" coordsize="21600,21600" filled="f" stroked="f">
            <v:stroke joinstyle="miter"/>
            <v:textbox style="layout-flow:vertical-ideographic" inset="0,0,0,0">
              <w:txbxContent>
                <w:p>
                  <w:pPr>
                    <w:spacing w:before="0" w:line="132" w:lineRule="auto"/>
                    <w:ind w:left="20" w:right="0" w:firstLine="0"/>
                    <w:jc w:val="left"/>
                    <w:rPr>
                      <w:rFonts w:ascii="宋体" w:eastAsia="宋体" w:hAnsi="宋体" w:cs="宋体" w:hint="default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default"/>
                      <w:b/>
                      <w:bCs/>
                      <w:w w:val="99"/>
                      <w:sz w:val="21"/>
                      <w:szCs w:val="21"/>
                    </w:rPr>
                    <w:t>线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 w:hint="default"/>
        </w:rPr>
        <w:t xml:space="preserve">1.   </w:t>
      </w:r>
      <w:r>
        <w:rPr>
          <w:spacing w:val="-4"/>
        </w:rPr>
        <w:t>下列物体中，重力接近</w:t>
      </w:r>
      <w:r>
        <w:rPr>
          <w:spacing w:val="-59"/>
        </w:rPr>
        <w:t xml:space="preserve"> </w:t>
      </w:r>
      <w:r>
        <w:rPr>
          <w:rFonts w:ascii="Times New Roman" w:eastAsia="Times New Roman" w:hAnsi="Times New Roman" w:cs="Times New Roman" w:hint="default"/>
        </w:rPr>
        <w:t>1N</w:t>
      </w:r>
      <w:r>
        <w:rPr>
          <w:rFonts w:ascii="Times New Roman" w:eastAsia="Times New Roman" w:hAnsi="Times New Roman" w:cs="Times New Roman" w:hint="default"/>
          <w:spacing w:val="3"/>
        </w:rPr>
        <w:t xml:space="preserve"> </w:t>
      </w:r>
      <w:r>
        <w:t>的是</w:t>
      </w:r>
      <w:r>
        <w:tab/>
      </w:r>
      <w:r>
        <w:t>（</w:t>
      </w:r>
      <w:r>
        <w:tab/>
      </w:r>
      <w:r>
        <w:t>）</w:t>
      </w:r>
    </w:p>
    <w:p>
      <w:pPr>
        <w:spacing w:before="21" w:line="376" w:lineRule="auto"/>
        <w:ind w:left="1135" w:right="6751" w:firstLine="0"/>
        <w:jc w:val="both"/>
        <w:rPr>
          <w:rFonts w:ascii="宋体" w:eastAsia="宋体" w:hAnsi="宋体" w:cs="宋体" w:hint="default"/>
          <w:sz w:val="11"/>
          <w:szCs w:val="11"/>
        </w:rPr>
      </w:pPr>
      <w:r>
        <w:br w:type="column"/>
      </w:r>
      <w:r>
        <w:rPr>
          <w:rFonts w:ascii="宋体" w:eastAsia="宋体" w:hAnsi="宋体" w:cs="宋体" w:hint="default"/>
          <w:spacing w:val="-1"/>
          <w:w w:val="100"/>
          <w:sz w:val="22"/>
          <w:szCs w:val="22"/>
        </w:rPr>
        <w:t>B</w:t>
      </w:r>
      <w:r>
        <w:rPr>
          <w:rFonts w:ascii="宋体" w:eastAsia="宋体" w:hAnsi="宋体" w:cs="宋体" w:hint="default"/>
          <w:spacing w:val="-13"/>
          <w:w w:val="100"/>
          <w:sz w:val="22"/>
          <w:szCs w:val="22"/>
        </w:rPr>
        <w:t>.</w:t>
      </w:r>
      <w:r>
        <w:rPr>
          <w:rFonts w:ascii="宋体" w:eastAsia="宋体" w:hAnsi="宋体" w:cs="宋体" w:hint="default"/>
          <w:i/>
          <w:spacing w:val="-66"/>
          <w:w w:val="96"/>
          <w:sz w:val="23"/>
          <w:szCs w:val="23"/>
        </w:rPr>
        <w:t>F</w:t>
      </w:r>
      <w:r>
        <w:rPr>
          <w:rFonts w:ascii="宋体" w:eastAsia="宋体" w:hAnsi="宋体" w:cs="宋体" w:hint="default"/>
          <w:i/>
          <w:spacing w:val="-31"/>
          <w:position w:val="-2"/>
          <w:sz w:val="11"/>
          <w:szCs w:val="11"/>
        </w:rPr>
        <w:t>1</w:t>
      </w:r>
      <w:r>
        <w:rPr>
          <w:rFonts w:ascii="宋体" w:eastAsia="宋体" w:hAnsi="宋体" w:cs="宋体" w:hint="default"/>
          <w:spacing w:val="-11"/>
          <w:w w:val="100"/>
          <w:sz w:val="22"/>
          <w:szCs w:val="22"/>
        </w:rPr>
        <w:t>＞</w:t>
      </w:r>
      <w:r>
        <w:rPr>
          <w:rFonts w:ascii="宋体" w:eastAsia="宋体" w:hAnsi="宋体" w:cs="宋体" w:hint="default"/>
          <w:i/>
          <w:spacing w:val="-61"/>
          <w:w w:val="96"/>
          <w:sz w:val="23"/>
          <w:szCs w:val="23"/>
        </w:rPr>
        <w:t>F</w:t>
      </w:r>
      <w:r>
        <w:rPr>
          <w:rFonts w:ascii="宋体" w:eastAsia="宋体" w:hAnsi="宋体" w:cs="宋体" w:hint="default"/>
          <w:position w:val="-2"/>
          <w:sz w:val="11"/>
          <w:szCs w:val="11"/>
        </w:rPr>
        <w:t>2</w:t>
      </w:r>
      <w:r>
        <w:rPr>
          <w:rFonts w:ascii="宋体" w:eastAsia="宋体" w:hAnsi="宋体" w:cs="宋体" w:hint="default"/>
          <w:spacing w:val="-13"/>
          <w:w w:val="100"/>
          <w:sz w:val="22"/>
          <w:szCs w:val="22"/>
        </w:rPr>
        <w:t>＞</w:t>
      </w:r>
      <w:r>
        <w:rPr>
          <w:rFonts w:ascii="宋体" w:eastAsia="宋体" w:hAnsi="宋体" w:cs="宋体" w:hint="default"/>
          <w:i/>
          <w:spacing w:val="-61"/>
          <w:w w:val="96"/>
          <w:sz w:val="23"/>
          <w:szCs w:val="23"/>
        </w:rPr>
        <w:t>F</w:t>
      </w:r>
      <w:r>
        <w:rPr>
          <w:rFonts w:ascii="宋体" w:eastAsia="宋体" w:hAnsi="宋体" w:cs="宋体" w:hint="default"/>
          <w:position w:val="-2"/>
          <w:sz w:val="11"/>
          <w:szCs w:val="11"/>
        </w:rPr>
        <w:t xml:space="preserve">3 </w:t>
      </w:r>
      <w:r>
        <w:rPr>
          <w:rFonts w:ascii="宋体" w:eastAsia="宋体" w:hAnsi="宋体" w:cs="宋体" w:hint="default"/>
          <w:spacing w:val="-1"/>
          <w:w w:val="100"/>
          <w:sz w:val="22"/>
          <w:szCs w:val="22"/>
        </w:rPr>
        <w:t>C</w:t>
      </w:r>
      <w:r>
        <w:rPr>
          <w:rFonts w:ascii="宋体" w:eastAsia="宋体" w:hAnsi="宋体" w:cs="宋体" w:hint="default"/>
          <w:spacing w:val="-13"/>
          <w:w w:val="100"/>
          <w:sz w:val="22"/>
          <w:szCs w:val="22"/>
        </w:rPr>
        <w:t>.</w:t>
      </w:r>
      <w:r>
        <w:rPr>
          <w:rFonts w:ascii="宋体" w:eastAsia="宋体" w:hAnsi="宋体" w:cs="宋体" w:hint="default"/>
          <w:i/>
          <w:spacing w:val="-61"/>
          <w:w w:val="96"/>
          <w:sz w:val="23"/>
          <w:szCs w:val="23"/>
        </w:rPr>
        <w:t>F</w:t>
      </w:r>
      <w:r>
        <w:rPr>
          <w:rFonts w:ascii="宋体" w:eastAsia="宋体" w:hAnsi="宋体" w:cs="宋体" w:hint="default"/>
          <w:position w:val="-2"/>
          <w:sz w:val="11"/>
          <w:szCs w:val="11"/>
        </w:rPr>
        <w:t>2</w:t>
      </w:r>
      <w:r>
        <w:rPr>
          <w:rFonts w:ascii="宋体" w:eastAsia="宋体" w:hAnsi="宋体" w:cs="宋体" w:hint="default"/>
          <w:spacing w:val="-11"/>
          <w:w w:val="100"/>
          <w:sz w:val="22"/>
          <w:szCs w:val="22"/>
        </w:rPr>
        <w:t>＞</w:t>
      </w:r>
      <w:r>
        <w:rPr>
          <w:rFonts w:ascii="宋体" w:eastAsia="宋体" w:hAnsi="宋体" w:cs="宋体" w:hint="default"/>
          <w:i/>
          <w:spacing w:val="-61"/>
          <w:w w:val="96"/>
          <w:sz w:val="23"/>
          <w:szCs w:val="23"/>
        </w:rPr>
        <w:t>F</w:t>
      </w:r>
      <w:r>
        <w:rPr>
          <w:rFonts w:ascii="宋体" w:eastAsia="宋体" w:hAnsi="宋体" w:cs="宋体" w:hint="default"/>
          <w:position w:val="-2"/>
          <w:sz w:val="11"/>
          <w:szCs w:val="11"/>
        </w:rPr>
        <w:t>1</w:t>
      </w:r>
      <w:r>
        <w:rPr>
          <w:rFonts w:ascii="宋体" w:eastAsia="宋体" w:hAnsi="宋体" w:cs="宋体" w:hint="default"/>
          <w:spacing w:val="-13"/>
          <w:w w:val="100"/>
          <w:sz w:val="22"/>
          <w:szCs w:val="22"/>
        </w:rPr>
        <w:t>＞</w:t>
      </w:r>
      <w:r>
        <w:rPr>
          <w:rFonts w:ascii="宋体" w:eastAsia="宋体" w:hAnsi="宋体" w:cs="宋体" w:hint="default"/>
          <w:i/>
          <w:spacing w:val="-61"/>
          <w:w w:val="96"/>
          <w:sz w:val="23"/>
          <w:szCs w:val="23"/>
        </w:rPr>
        <w:t>F</w:t>
      </w:r>
      <w:r>
        <w:rPr>
          <w:rFonts w:ascii="宋体" w:eastAsia="宋体" w:hAnsi="宋体" w:cs="宋体" w:hint="default"/>
          <w:position w:val="-2"/>
          <w:sz w:val="11"/>
          <w:szCs w:val="11"/>
        </w:rPr>
        <w:t xml:space="preserve">3 </w:t>
      </w:r>
      <w:r>
        <w:rPr>
          <w:rFonts w:ascii="宋体" w:eastAsia="宋体" w:hAnsi="宋体" w:cs="宋体" w:hint="default"/>
          <w:spacing w:val="-1"/>
          <w:w w:val="100"/>
          <w:sz w:val="22"/>
          <w:szCs w:val="22"/>
        </w:rPr>
        <w:t>D</w:t>
      </w:r>
      <w:r>
        <w:rPr>
          <w:rFonts w:ascii="宋体" w:eastAsia="宋体" w:hAnsi="宋体" w:cs="宋体" w:hint="default"/>
          <w:spacing w:val="-13"/>
          <w:w w:val="100"/>
          <w:sz w:val="22"/>
          <w:szCs w:val="22"/>
        </w:rPr>
        <w:t>.</w:t>
      </w:r>
      <w:r>
        <w:rPr>
          <w:rFonts w:ascii="宋体" w:eastAsia="宋体" w:hAnsi="宋体" w:cs="宋体" w:hint="default"/>
          <w:i/>
          <w:spacing w:val="-61"/>
          <w:w w:val="96"/>
          <w:sz w:val="23"/>
          <w:szCs w:val="23"/>
        </w:rPr>
        <w:t>F</w:t>
      </w:r>
      <w:r>
        <w:rPr>
          <w:rFonts w:ascii="宋体" w:eastAsia="宋体" w:hAnsi="宋体" w:cs="宋体" w:hint="default"/>
          <w:position w:val="-2"/>
          <w:sz w:val="11"/>
          <w:szCs w:val="11"/>
        </w:rPr>
        <w:t>1</w:t>
      </w:r>
      <w:r>
        <w:rPr>
          <w:rFonts w:ascii="宋体" w:eastAsia="宋体" w:hAnsi="宋体" w:cs="宋体" w:hint="default"/>
          <w:spacing w:val="-11"/>
          <w:w w:val="100"/>
          <w:sz w:val="22"/>
          <w:szCs w:val="22"/>
        </w:rPr>
        <w:t>＜</w:t>
      </w:r>
      <w:r>
        <w:rPr>
          <w:rFonts w:ascii="宋体" w:eastAsia="宋体" w:hAnsi="宋体" w:cs="宋体" w:hint="default"/>
          <w:i/>
          <w:spacing w:val="-61"/>
          <w:w w:val="96"/>
          <w:sz w:val="23"/>
          <w:szCs w:val="23"/>
        </w:rPr>
        <w:t>F</w:t>
      </w:r>
      <w:r>
        <w:rPr>
          <w:rFonts w:ascii="宋体" w:eastAsia="宋体" w:hAnsi="宋体" w:cs="宋体" w:hint="default"/>
          <w:position w:val="-2"/>
          <w:sz w:val="11"/>
          <w:szCs w:val="11"/>
        </w:rPr>
        <w:t>2</w:t>
      </w:r>
      <w:r>
        <w:rPr>
          <w:rFonts w:ascii="宋体" w:eastAsia="宋体" w:hAnsi="宋体" w:cs="宋体" w:hint="default"/>
          <w:spacing w:val="-13"/>
          <w:w w:val="100"/>
          <w:sz w:val="22"/>
          <w:szCs w:val="22"/>
        </w:rPr>
        <w:t>=</w:t>
      </w:r>
      <w:r>
        <w:rPr>
          <w:rFonts w:ascii="宋体" w:eastAsia="宋体" w:hAnsi="宋体" w:cs="宋体" w:hint="default"/>
          <w:i/>
          <w:spacing w:val="-61"/>
          <w:w w:val="96"/>
          <w:sz w:val="23"/>
          <w:szCs w:val="23"/>
        </w:rPr>
        <w:t>F</w:t>
      </w:r>
      <w:r>
        <w:rPr>
          <w:rFonts w:ascii="宋体" w:eastAsia="宋体" w:hAnsi="宋体" w:cs="宋体" w:hint="default"/>
          <w:position w:val="-2"/>
          <w:sz w:val="11"/>
          <w:szCs w:val="11"/>
        </w:rPr>
        <w:t>3</w:t>
      </w:r>
    </w:p>
    <w:p>
      <w:pPr>
        <w:pStyle w:val="BodyText"/>
        <w:spacing w:line="224" w:lineRule="exact"/>
        <w:ind w:left="694" w:right="0"/>
        <w:jc w:val="left"/>
      </w:pPr>
      <w:r>
        <w:pict>
          <v:group id="_x0000_s1069" o:spid="_x0000_s1069" style="width:189.6pt;height:37.7pt;margin-top:-65.05pt;margin-left:753.55pt;mso-height-relative:page;mso-position-horizontal-relative:page;mso-width-relative:page;position:absolute;z-index:251666432" coordorigin="15072,-1301" coordsize="3792,754">
            <v:shape id="_x0000_s1070" o:spid="_x0000_s1070" type="#_x0000_t75" style="width:3792;height:754;left:15072;position:absolute;top:-1301" coordsize="21600,21600" filled="f" stroked="f">
              <v:imagedata r:id="rId9" o:title=""/>
              <o:lock v:ext="edit" aspectratio="t"/>
            </v:shape>
            <v:shape id="_x0000_s1071" o:spid="_x0000_s1071" type="#_x0000_t202" style="width:166;height:182;left:16260;position:absolute;top:-1159" coordsize="21600,21600" filled="f" stroked="f">
              <v:stroke joinstyle="miter"/>
              <v:textbox inset="0,0,0,0">
                <w:txbxContent>
                  <w:p>
                    <w:pPr>
                      <w:spacing w:before="0" w:line="182" w:lineRule="exact"/>
                      <w:ind w:left="0" w:right="0" w:firstLine="0"/>
                      <w:jc w:val="left"/>
                      <w:rPr>
                        <w:rFonts w:ascii="Times New Roman" w:eastAsia="Times New Roman" w:hAnsi="Times New Roman" w:cs="Times New Roman" w:hint="default"/>
                        <w:sz w:val="11"/>
                        <w:szCs w:val="11"/>
                      </w:rPr>
                    </w:pPr>
                    <w:r>
                      <w:rPr>
                        <w:rFonts w:ascii="Times New Roman"/>
                        <w:i/>
                        <w:spacing w:val="-1"/>
                        <w:position w:val="1"/>
                        <w:sz w:val="18"/>
                      </w:rPr>
                      <w:t>F</w:t>
                    </w:r>
                    <w:r>
                      <w:rPr>
                        <w:rFonts w:ascii="Times New Roman"/>
                        <w:spacing w:val="-1"/>
                        <w:sz w:val="11"/>
                      </w:rPr>
                      <w:t>1</w:t>
                    </w:r>
                  </w:p>
                </w:txbxContent>
              </v:textbox>
            </v:shape>
            <v:shape id="_x0000_s1072" o:spid="_x0000_s1072" type="#_x0000_t202" style="width:166;height:182;left:17302;position:absolute;top:-1159" coordsize="21600,21600" filled="f" stroked="f">
              <v:stroke joinstyle="miter"/>
              <v:textbox inset="0,0,0,0">
                <w:txbxContent>
                  <w:p>
                    <w:pPr>
                      <w:spacing w:before="0" w:line="182" w:lineRule="exact"/>
                      <w:ind w:left="0" w:right="0" w:firstLine="0"/>
                      <w:jc w:val="left"/>
                      <w:rPr>
                        <w:rFonts w:ascii="Times New Roman" w:eastAsia="Times New Roman" w:hAnsi="Times New Roman" w:cs="Times New Roman" w:hint="default"/>
                        <w:sz w:val="11"/>
                        <w:szCs w:val="11"/>
                      </w:rPr>
                    </w:pPr>
                    <w:r>
                      <w:rPr>
                        <w:rFonts w:ascii="Times New Roman"/>
                        <w:i/>
                        <w:spacing w:val="-1"/>
                        <w:position w:val="1"/>
                        <w:sz w:val="18"/>
                      </w:rPr>
                      <w:t>F</w:t>
                    </w:r>
                    <w:r>
                      <w:rPr>
                        <w:rFonts w:ascii="Times New Roman"/>
                        <w:spacing w:val="-1"/>
                        <w:sz w:val="11"/>
                      </w:rPr>
                      <w:t>2</w:t>
                    </w:r>
                  </w:p>
                </w:txbxContent>
              </v:textbox>
            </v:shape>
            <v:shape id="_x0000_s1073" o:spid="_x0000_s1073" type="#_x0000_t202" style="width:166;height:180;left:18377;position:absolute;top:-1150" coordsize="21600,21600" filled="f" stroked="f">
              <v:stroke joinstyle="miter"/>
              <v:textbox inset="0,0,0,0">
                <w:txbxContent>
                  <w:p>
                    <w:pPr>
                      <w:spacing w:before="0" w:line="180" w:lineRule="exact"/>
                      <w:ind w:left="0" w:right="0" w:firstLine="0"/>
                      <w:jc w:val="left"/>
                      <w:rPr>
                        <w:rFonts w:ascii="Times New Roman" w:eastAsia="Times New Roman" w:hAnsi="Times New Roman" w:cs="Times New Roman" w:hint="default"/>
                        <w:sz w:val="11"/>
                        <w:szCs w:val="11"/>
                      </w:rPr>
                    </w:pPr>
                    <w:r>
                      <w:rPr>
                        <w:rFonts w:ascii="Times New Roman"/>
                        <w:i/>
                        <w:spacing w:val="-1"/>
                        <w:position w:val="1"/>
                        <w:sz w:val="18"/>
                      </w:rPr>
                      <w:t>F</w:t>
                    </w:r>
                    <w:r>
                      <w:rPr>
                        <w:rFonts w:ascii="Times New Roman"/>
                        <w:spacing w:val="-1"/>
                        <w:sz w:val="11"/>
                      </w:rPr>
                      <w:t>3</w:t>
                    </w:r>
                  </w:p>
                </w:txbxContent>
              </v:textbox>
            </v:shape>
          </v:group>
        </w:pict>
      </w:r>
      <w:r>
        <w:t>4.</w:t>
      </w:r>
      <w:r>
        <w:rPr>
          <w:spacing w:val="-21"/>
        </w:rPr>
        <w:t xml:space="preserve"> </w:t>
      </w:r>
      <w:r>
        <w:t>把同一小球放入盛有不同液体的四个烧杯中，出现以下四种不同的浮沉现象，有</w:t>
      </w:r>
    </w:p>
    <w:p>
      <w:pPr>
        <w:pStyle w:val="BodyText"/>
        <w:tabs>
          <w:tab w:val="left" w:pos="7846"/>
        </w:tabs>
        <w:spacing w:before="139" w:line="240" w:lineRule="auto"/>
        <w:ind w:left="1135" w:right="0"/>
        <w:jc w:val="both"/>
      </w:pPr>
      <w:r>
        <w:rPr>
          <w:spacing w:val="-2"/>
        </w:rPr>
        <w:t>关浮力和重力的关系，下列几种描述中正确的是</w:t>
      </w:r>
      <w:r>
        <w:rPr>
          <w:spacing w:val="-2"/>
        </w:rPr>
        <w:tab/>
      </w:r>
      <w:r>
        <w:t xml:space="preserve">（   </w:t>
      </w:r>
      <w:r>
        <w:rPr>
          <w:spacing w:val="109"/>
        </w:rPr>
        <w:t xml:space="preserve"> </w:t>
      </w:r>
      <w:r>
        <w:t>）</w:t>
      </w:r>
    </w:p>
    <w:p>
      <w:pPr>
        <w:spacing w:before="0" w:line="240" w:lineRule="auto"/>
        <w:ind w:right="0"/>
        <w:rPr>
          <w:rFonts w:ascii="宋体" w:eastAsia="宋体" w:hAnsi="宋体" w:cs="宋体" w:hint="default"/>
          <w:sz w:val="21"/>
          <w:szCs w:val="21"/>
        </w:rPr>
      </w:pPr>
    </w:p>
    <w:p>
      <w:pPr>
        <w:spacing w:line="240" w:lineRule="auto"/>
        <w:ind w:left="1001" w:right="0" w:firstLine="0"/>
        <w:rPr>
          <w:rFonts w:ascii="宋体" w:eastAsia="宋体" w:hAnsi="宋体" w:cs="宋体" w:hint="default"/>
          <w:sz w:val="20"/>
          <w:szCs w:val="20"/>
        </w:rPr>
      </w:pPr>
      <w:r>
        <w:rPr>
          <w:rFonts w:ascii="宋体" w:eastAsia="宋体" w:hAnsi="宋体" w:cs="宋体" w:hint="default"/>
          <w:sz w:val="20"/>
          <w:szCs w:val="20"/>
        </w:rPr>
        <w:pict>
          <v:group id="_x0000_s1074" o:spid="_x0000_i1074" style="width:364pt;height:79.35pt" coordsize="7280,1587">
            <v:shape id="_x0000_s1075" o:spid="_x0000_s1075" type="#_x0000_t75" style="width:7279;height:1534;position:absolute" coordsize="21600,21600" filled="f" stroked="f">
              <v:imagedata r:id="rId10" o:title=""/>
              <o:lock v:ext="edit" aspectratio="t"/>
            </v:shape>
            <v:group id="_x0000_s1076" o:spid="_x0000_s1076" style="width:809;height:418;left:233;position:absolute;top:1157" coordorigin="233,1157" coordsize="809,418">
              <v:shape id="_x0000_s1077" o:spid="_x0000_s1077" style="width:809;height:418;left:233;position:absolute;top:1157" coordorigin="233,1157" coordsize="809,418" path="m233,1157l1042,1157,1042,1574,233,1574,233,1157xe" filled="t" fillcolor="white" stroked="f">
                <v:path arrowok="t"/>
              </v:shape>
            </v:group>
            <v:group id="_x0000_s1078" o:spid="_x0000_s1078" style="width:809;height:420;left:4205;position:absolute;top:1150" coordorigin="4205,1150" coordsize="809,420">
              <v:shape id="_x0000_s1079" o:spid="_x0000_s1079" style="width:809;height:420;left:4205;position:absolute;top:1150" coordorigin="4205,1150" coordsize="809,420" path="m4205,1150l5014,1150,5014,1570,4205,1570,4205,1150xe" filled="t" fillcolor="white" stroked="f">
                <v:path arrowok="t"/>
              </v:shape>
            </v:group>
            <v:group id="_x0000_s1080" o:spid="_x0000_s1080" style="width:809;height:418;left:2213;position:absolute;top:1169" coordorigin="2213,1169" coordsize="809,418">
              <v:shape id="_x0000_s1081" o:spid="_x0000_s1081" style="width:809;height:418;left:2213;position:absolute;top:1169" coordorigin="2213,1169" coordsize="809,418" path="m2213,1169l3022,1169,3022,1586,2213,1586,2213,1169xe" filled="t" fillcolor="white" stroked="f">
                <v:path arrowok="t"/>
              </v:shape>
            </v:group>
            <v:group id="_x0000_s1082" o:spid="_x0000_s1082" style="width:809;height:420;left:6144;position:absolute;top:1133" coordorigin="6144,1133" coordsize="809,420">
              <v:shape id="_x0000_s1083" o:spid="_x0000_s1083" style="width:809;height:420;left:6144;position:absolute;top:1133" coordorigin="6144,1133" coordsize="809,420" path="m6144,1133l6953,1133,6953,1553,6144,1553,6144,1133xe" filled="t" fillcolor="white" stroked="f">
                <v:path arrowok="t"/>
              </v:shape>
              <v:shape id="_x0000_s1084" o:spid="_x0000_s1084" type="#_x0000_t202" style="width:360;height:180;left:377;position:absolute;top:1296" coordsize="21600,21600" filled="f" stroked="f">
                <v:stroke joinstyle="miter"/>
                <v:textbox inset="0,0,0,0">
                  <w:txbxContent>
                    <w:p>
                      <w:pPr>
                        <w:spacing w:before="0" w:line="180" w:lineRule="exact"/>
                        <w:ind w:left="0" w:right="0" w:firstLine="0"/>
                        <w:jc w:val="left"/>
                        <w:rPr>
                          <w:rFonts w:ascii="宋体" w:eastAsia="宋体" w:hAnsi="宋体" w:cs="宋体" w:hint="default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w w:val="95"/>
                          <w:sz w:val="18"/>
                          <w:szCs w:val="18"/>
                        </w:rPr>
                        <w:t>漂浮</w:t>
                      </w:r>
                    </w:p>
                  </w:txbxContent>
                </v:textbox>
              </v:shape>
              <v:shape id="_x0000_s1085" o:spid="_x0000_s1085" type="#_x0000_t202" style="width:360;height:180;left:2357;position:absolute;top:1306" coordsize="21600,21600" filled="f" stroked="f">
                <v:stroke joinstyle="miter"/>
                <v:textbox inset="0,0,0,0">
                  <w:txbxContent>
                    <w:p>
                      <w:pPr>
                        <w:spacing w:before="0" w:line="180" w:lineRule="exact"/>
                        <w:ind w:left="0" w:right="0" w:firstLine="0"/>
                        <w:jc w:val="left"/>
                        <w:rPr>
                          <w:rFonts w:ascii="宋体" w:eastAsia="宋体" w:hAnsi="宋体" w:cs="宋体" w:hint="default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w w:val="95"/>
                          <w:sz w:val="18"/>
                          <w:szCs w:val="18"/>
                        </w:rPr>
                        <w:t>悬浮</w:t>
                      </w:r>
                    </w:p>
                  </w:txbxContent>
                </v:textbox>
              </v:shape>
              <v:shape id="_x0000_s1086" o:spid="_x0000_s1086" type="#_x0000_t202" style="width:360;height:180;left:4349;position:absolute;top:1289" coordsize="21600,21600" filled="f" stroked="f">
                <v:stroke joinstyle="miter"/>
                <v:textbox inset="0,0,0,0">
                  <w:txbxContent>
                    <w:p>
                      <w:pPr>
                        <w:spacing w:before="0" w:line="180" w:lineRule="exact"/>
                        <w:ind w:left="0" w:right="0" w:firstLine="0"/>
                        <w:jc w:val="left"/>
                        <w:rPr>
                          <w:rFonts w:ascii="宋体" w:eastAsia="宋体" w:hAnsi="宋体" w:cs="宋体" w:hint="default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w w:val="95"/>
                          <w:sz w:val="18"/>
                          <w:szCs w:val="18"/>
                        </w:rPr>
                        <w:t>下沉</w:t>
                      </w:r>
                    </w:p>
                  </w:txbxContent>
                </v:textbox>
              </v:shape>
              <v:shape id="_x0000_s1087" o:spid="_x0000_s1087" type="#_x0000_t202" style="width:360;height:180;left:6288;position:absolute;top:1272" coordsize="21600,21600" filled="f" stroked="f">
                <v:stroke joinstyle="miter"/>
                <v:textbox inset="0,0,0,0">
                  <w:txbxContent>
                    <w:p>
                      <w:pPr>
                        <w:spacing w:before="0" w:line="180" w:lineRule="exact"/>
                        <w:ind w:left="0" w:right="0" w:firstLine="0"/>
                        <w:jc w:val="left"/>
                        <w:rPr>
                          <w:rFonts w:ascii="宋体" w:eastAsia="宋体" w:hAnsi="宋体" w:cs="宋体" w:hint="default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w w:val="95"/>
                          <w:sz w:val="18"/>
                          <w:szCs w:val="18"/>
                        </w:rPr>
                        <w:t>上浮</w:t>
                      </w:r>
                    </w:p>
                  </w:txbxContent>
                </v:textbox>
              </v:shape>
            </v:group>
            <w10:anchorlock/>
          </v:group>
        </w:pict>
      </w:r>
    </w:p>
    <w:p>
      <w:pPr>
        <w:pStyle w:val="BodyText"/>
        <w:tabs>
          <w:tab w:val="left" w:pos="7020"/>
        </w:tabs>
        <w:spacing w:before="57" w:line="240" w:lineRule="auto"/>
        <w:ind w:left="1135" w:right="0"/>
        <w:jc w:val="both"/>
      </w:pPr>
      <w:r>
        <w:t xml:space="preserve">A.F </w:t>
      </w:r>
      <w:r>
        <w:rPr>
          <w:position w:val="-2"/>
          <w:sz w:val="11"/>
          <w:szCs w:val="11"/>
        </w:rPr>
        <w:t>浮</w:t>
      </w:r>
      <w:r>
        <w:t xml:space="preserve">＜G          B.F </w:t>
      </w:r>
      <w:r>
        <w:rPr>
          <w:position w:val="-2"/>
          <w:sz w:val="11"/>
          <w:szCs w:val="11"/>
        </w:rPr>
        <w:t>浮</w:t>
      </w:r>
      <w:r>
        <w:t xml:space="preserve">＝G       </w:t>
      </w:r>
      <w:r>
        <w:rPr>
          <w:spacing w:val="104"/>
        </w:rPr>
        <w:t xml:space="preserve"> </w:t>
      </w:r>
      <w:r>
        <w:t>C.F</w:t>
      </w:r>
      <w:r>
        <w:rPr>
          <w:spacing w:val="-59"/>
        </w:rPr>
        <w:t xml:space="preserve"> </w:t>
      </w:r>
      <w:r>
        <w:rPr>
          <w:position w:val="-2"/>
          <w:sz w:val="11"/>
          <w:szCs w:val="11"/>
        </w:rPr>
        <w:t>浮</w:t>
      </w:r>
      <w:r>
        <w:t>＞G</w:t>
      </w:r>
      <w:r>
        <w:tab/>
      </w:r>
      <w:r>
        <w:t>D.F</w:t>
      </w:r>
      <w:r>
        <w:rPr>
          <w:spacing w:val="-57"/>
        </w:rPr>
        <w:t xml:space="preserve"> </w:t>
      </w:r>
      <w:r>
        <w:rPr>
          <w:position w:val="-2"/>
          <w:sz w:val="11"/>
          <w:szCs w:val="11"/>
        </w:rPr>
        <w:t>浮</w:t>
      </w:r>
      <w:r>
        <w:t>＜G</w:t>
      </w:r>
    </w:p>
    <w:p>
      <w:pPr>
        <w:pStyle w:val="BodyText"/>
        <w:tabs>
          <w:tab w:val="left" w:pos="8724"/>
        </w:tabs>
        <w:spacing w:before="146" w:line="357" w:lineRule="auto"/>
        <w:ind w:left="912" w:right="101" w:hanging="219"/>
        <w:jc w:val="left"/>
      </w:pPr>
      <w:r>
        <w:t xml:space="preserve">5. </w:t>
      </w:r>
      <w:r>
        <w:rPr>
          <w:spacing w:val="-5"/>
        </w:rPr>
        <w:t xml:space="preserve">一个未装满水的密闭杯子，先正立放在水平桌面上（如图甲），然后反过来倒立放 </w:t>
      </w:r>
      <w:r>
        <w:t xml:space="preserve">在水平桌面上（如图乙），两次放置时，甲图中水对杯底的压力和压强分别为 F </w:t>
      </w:r>
      <w:r>
        <w:rPr>
          <w:position w:val="-2"/>
          <w:sz w:val="11"/>
          <w:szCs w:val="11"/>
        </w:rPr>
        <w:t xml:space="preserve">甲 </w:t>
      </w:r>
      <w:r>
        <w:t>和</w:t>
      </w:r>
      <w:r>
        <w:rPr>
          <w:spacing w:val="-50"/>
        </w:rPr>
        <w:t xml:space="preserve"> </w:t>
      </w:r>
      <w:r>
        <w:t>p</w:t>
      </w:r>
      <w:r>
        <w:rPr>
          <w:spacing w:val="-49"/>
        </w:rPr>
        <w:t xml:space="preserve"> </w:t>
      </w:r>
      <w:r>
        <w:rPr>
          <w:spacing w:val="-4"/>
          <w:position w:val="-2"/>
          <w:sz w:val="11"/>
          <w:szCs w:val="11"/>
        </w:rPr>
        <w:t>甲</w:t>
      </w:r>
      <w:r>
        <w:rPr>
          <w:spacing w:val="-4"/>
        </w:rPr>
        <w:t>，乙图中水对杯底的压力和压强分别为</w:t>
      </w:r>
      <w:r>
        <w:rPr>
          <w:spacing w:val="-52"/>
        </w:rPr>
        <w:t xml:space="preserve"> </w:t>
      </w:r>
      <w:r>
        <w:t>F</w:t>
      </w:r>
      <w:r>
        <w:rPr>
          <w:spacing w:val="-49"/>
        </w:rPr>
        <w:t xml:space="preserve"> </w:t>
      </w:r>
      <w:r>
        <w:rPr>
          <w:position w:val="-2"/>
          <w:sz w:val="11"/>
          <w:szCs w:val="11"/>
        </w:rPr>
        <w:t>乙</w:t>
      </w:r>
      <w:r>
        <w:t>和</w:t>
      </w:r>
      <w:r>
        <w:rPr>
          <w:spacing w:val="-52"/>
        </w:rPr>
        <w:t xml:space="preserve"> </w:t>
      </w:r>
      <w:r>
        <w:t>p</w:t>
      </w:r>
      <w:r>
        <w:rPr>
          <w:spacing w:val="-49"/>
        </w:rPr>
        <w:t xml:space="preserve"> </w:t>
      </w:r>
      <w:r>
        <w:rPr>
          <w:spacing w:val="-8"/>
          <w:position w:val="-2"/>
          <w:sz w:val="11"/>
          <w:szCs w:val="11"/>
        </w:rPr>
        <w:t>乙</w:t>
      </w:r>
      <w:r>
        <w:rPr>
          <w:spacing w:val="-8"/>
        </w:rPr>
        <w:t>，下列判断正确的是（</w:t>
      </w:r>
      <w:r>
        <w:rPr>
          <w:spacing w:val="-8"/>
        </w:rPr>
        <w:tab/>
      </w:r>
      <w:r>
        <w:t>）</w:t>
      </w:r>
    </w:p>
    <w:p>
      <w:pPr>
        <w:spacing w:before="29"/>
        <w:ind w:left="1135" w:right="0" w:firstLine="0"/>
        <w:jc w:val="both"/>
        <w:rPr>
          <w:rFonts w:ascii="宋体" w:eastAsia="宋体" w:hAnsi="宋体" w:cs="宋体" w:hint="default"/>
          <w:sz w:val="11"/>
          <w:szCs w:val="11"/>
        </w:rPr>
      </w:pPr>
      <w:r>
        <w:pict>
          <v:shape id="_x0000_s1088" o:spid="_x0000_s1088" type="#_x0000_t75" style="width:103.9pt;height:74.15pt;margin-top:5.7pt;margin-left:818.75pt;mso-height-relative:page;mso-position-horizontal-relative:page;mso-width-relative:page;position:absolute;z-index:251667456" coordsize="21600,21600" filled="f" stroked="f">
            <v:imagedata r:id="rId11" o:title=""/>
            <o:lock v:ext="edit" aspectratio="t"/>
          </v:shape>
        </w:pict>
      </w:r>
      <w:r>
        <w:rPr>
          <w:rFonts w:ascii="宋体" w:eastAsia="宋体" w:hAnsi="宋体" w:cs="宋体" w:hint="default"/>
          <w:sz w:val="22"/>
          <w:szCs w:val="22"/>
        </w:rPr>
        <w:t>A.p</w:t>
      </w:r>
      <w:r>
        <w:rPr>
          <w:rFonts w:ascii="宋体" w:eastAsia="宋体" w:hAnsi="宋体" w:cs="宋体" w:hint="default"/>
          <w:spacing w:val="-57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position w:val="-2"/>
          <w:sz w:val="11"/>
          <w:szCs w:val="11"/>
        </w:rPr>
        <w:t>甲</w:t>
      </w:r>
      <w:r>
        <w:rPr>
          <w:rFonts w:ascii="宋体" w:eastAsia="宋体" w:hAnsi="宋体" w:cs="宋体" w:hint="default"/>
          <w:sz w:val="22"/>
          <w:szCs w:val="22"/>
        </w:rPr>
        <w:t>=p</w:t>
      </w:r>
      <w:r>
        <w:rPr>
          <w:rFonts w:ascii="宋体" w:eastAsia="宋体" w:hAnsi="宋体" w:cs="宋体" w:hint="default"/>
          <w:spacing w:val="-57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position w:val="-2"/>
          <w:sz w:val="11"/>
          <w:szCs w:val="11"/>
        </w:rPr>
        <w:t>乙</w:t>
      </w:r>
    </w:p>
    <w:p>
      <w:pPr>
        <w:spacing w:after="0"/>
        <w:jc w:val="both"/>
        <w:rPr>
          <w:rFonts w:ascii="宋体" w:eastAsia="宋体" w:hAnsi="宋体" w:cs="宋体" w:hint="default"/>
          <w:sz w:val="11"/>
          <w:szCs w:val="11"/>
        </w:rPr>
        <w:sectPr>
          <w:type w:val="continuous"/>
          <w:pgSz w:w="20640" w:h="14580" w:orient="landscape"/>
          <w:pgMar w:top="500" w:right="920" w:bottom="920" w:left="100" w:header="720" w:footer="720" w:gutter="0"/>
          <w:cols w:num="2" w:space="708" w:equalWidth="0">
            <w:col w:w="10530" w:space="40"/>
            <w:col w:w="9050"/>
          </w:cols>
        </w:sectPr>
      </w:pPr>
    </w:p>
    <w:p>
      <w:pPr>
        <w:spacing w:before="9" w:line="240" w:lineRule="auto"/>
        <w:ind w:right="0"/>
        <w:rPr>
          <w:rFonts w:ascii="宋体" w:eastAsia="宋体" w:hAnsi="宋体" w:cs="宋体" w:hint="default"/>
          <w:sz w:val="8"/>
          <w:szCs w:val="8"/>
        </w:rPr>
      </w:pPr>
    </w:p>
    <w:p>
      <w:pPr>
        <w:spacing w:before="33"/>
        <w:ind w:left="11705" w:right="0" w:firstLine="0"/>
        <w:jc w:val="left"/>
        <w:rPr>
          <w:rFonts w:ascii="宋体" w:eastAsia="宋体" w:hAnsi="宋体" w:cs="宋体" w:hint="default"/>
          <w:sz w:val="11"/>
          <w:szCs w:val="11"/>
        </w:rPr>
      </w:pPr>
      <w:r>
        <w:pict>
          <v:group id="_x0000_s1089" o:spid="_x0000_s1089" style="width:378.6pt;height:77.65pt;margin-top:-30.65pt;margin-left:128.85pt;mso-height-relative:page;mso-position-horizontal-relative:page;mso-width-relative:page;position:absolute;z-index:-251614208" coordorigin="2578,-613" coordsize="7572,1553">
            <v:shape id="_x0000_s1090" o:spid="_x0000_s1090" type="#_x0000_t75" style="width:7572;height:1404;left:2578;position:absolute;top:-613" coordsize="21600,21600" filled="f" stroked="f">
              <v:imagedata r:id="rId12" o:title=""/>
              <o:lock v:ext="edit" aspectratio="t"/>
            </v:shape>
            <v:group id="_x0000_s1091" o:spid="_x0000_s1091" style="width:1440;height:574;left:2611;position:absolute;top:339" coordorigin="2611,339" coordsize="1440,574">
              <v:shape id="_x0000_s1092" o:spid="_x0000_s1092" style="width:1440;height:574;left:2611;position:absolute;top:339" coordorigin="2611,339" coordsize="1440,574" path="m2611,339l4051,339,4051,913,2611,913,2611,339xe" filled="t" fillcolor="white" stroked="f">
                <v:path arrowok="t"/>
              </v:shape>
            </v:group>
            <v:group id="_x0000_s1093" o:spid="_x0000_s1093" style="width:1440;height:574;left:4517;position:absolute;top:366" coordorigin="4517,366" coordsize="1440,574">
              <v:shape id="_x0000_s1094" o:spid="_x0000_s1094" style="width:1440;height:574;left:4517;position:absolute;top:366" coordorigin="4517,366" coordsize="1440,574" path="m4517,366l5957,366,5957,939,4517,939,4517,366xe" filled="t" fillcolor="white" stroked="f">
                <v:path arrowok="t"/>
              </v:shape>
            </v:group>
            <v:group id="_x0000_s1095" o:spid="_x0000_s1095" style="width:1440;height:574;left:6331;position:absolute;top:359" coordorigin="6331,359" coordsize="1440,574">
              <v:shape id="_x0000_s1096" o:spid="_x0000_s1096" style="width:1440;height:574;left:6331;position:absolute;top:359" coordorigin="6331,359" coordsize="1440,574" path="m6331,359l7771,359,7771,932,6331,932,6331,359xe" filled="t" fillcolor="white" stroked="f">
                <v:path arrowok="t"/>
              </v:shape>
            </v:group>
            <v:group id="_x0000_s1097" o:spid="_x0000_s1097" style="width:1440;height:574;left:8450;position:absolute;top:332" coordorigin="8450,332" coordsize="1440,574">
              <v:shape id="_x0000_s1098" o:spid="_x0000_s1098" style="width:1440;height:574;left:8450;position:absolute;top:332" coordorigin="8450,332" coordsize="1440,574" path="m8450,332l9890,332,9890,906,8450,906,8450,332xe" filled="t" fillcolor="white" stroked="f">
                <v:path arrowok="t"/>
              </v:shape>
              <v:shape id="_x0000_s1099" o:spid="_x0000_s1099" type="#_x0000_t202" style="width:1042;height:221;left:2755;position:absolute;top:463" coordsize="21600,21600" filled="f" stroked="f">
                <v:stroke joinstyle="miter"/>
                <v:textbox inset="0,0,0,0">
                  <w:txbxContent>
                    <w:p>
                      <w:pPr>
                        <w:spacing w:before="0" w:line="220" w:lineRule="exact"/>
                        <w:ind w:left="0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Times New Roman" w:hAnsi="Times New Roman" w:cs="Times New Roman" w:hint="default"/>
                          <w:w w:val="95"/>
                          <w:sz w:val="21"/>
                          <w:szCs w:val="21"/>
                        </w:rPr>
                        <w:t>A.</w:t>
                      </w:r>
                      <w:r>
                        <w:rPr>
                          <w:rFonts w:ascii="宋体" w:eastAsia="宋体" w:hAnsi="宋体" w:cs="宋体" w:hint="default"/>
                          <w:w w:val="95"/>
                          <w:sz w:val="21"/>
                          <w:szCs w:val="21"/>
                        </w:rPr>
                        <w:t>一张课桌</w:t>
                      </w:r>
                    </w:p>
                  </w:txbxContent>
                </v:textbox>
              </v:shape>
              <v:shape id="_x0000_s1100" o:spid="_x0000_s1100" type="#_x0000_t202" style="width:1030;height:221;left:4661;position:absolute;top:490" coordsize="21600,21600" filled="f" stroked="f">
                <v:stroke joinstyle="miter"/>
                <v:textbox inset="0,0,0,0">
                  <w:txbxContent>
                    <w:p>
                      <w:pPr>
                        <w:spacing w:before="0" w:line="220" w:lineRule="exact"/>
                        <w:ind w:left="0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Times New Roman" w:hAnsi="Times New Roman" w:cs="Times New Roman" w:hint="default"/>
                          <w:w w:val="95"/>
                          <w:sz w:val="21"/>
                          <w:szCs w:val="21"/>
                        </w:rPr>
                        <w:t>B.</w:t>
                      </w:r>
                      <w:r>
                        <w:rPr>
                          <w:rFonts w:ascii="宋体" w:eastAsia="宋体" w:hAnsi="宋体" w:cs="宋体" w:hint="default"/>
                          <w:w w:val="95"/>
                          <w:sz w:val="21"/>
                          <w:szCs w:val="21"/>
                        </w:rPr>
                        <w:t>一枚别针</w:t>
                      </w:r>
                    </w:p>
                  </w:txbxContent>
                </v:textbox>
              </v:shape>
              <v:shape id="_x0000_s1101" o:spid="_x0000_s1101" type="#_x0000_t202" style="width:1030;height:221;left:6475;position:absolute;top:482" coordsize="21600,21600" filled="f" stroked="f">
                <v:stroke joinstyle="miter"/>
                <v:textbox inset="0,0,0,0">
                  <w:txbxContent>
                    <w:p>
                      <w:pPr>
                        <w:spacing w:before="0" w:line="220" w:lineRule="exact"/>
                        <w:ind w:left="0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Times New Roman" w:hAnsi="Times New Roman" w:cs="Times New Roman" w:hint="default"/>
                          <w:w w:val="95"/>
                          <w:sz w:val="21"/>
                          <w:szCs w:val="21"/>
                        </w:rPr>
                        <w:t>C.</w:t>
                      </w:r>
                      <w:r>
                        <w:rPr>
                          <w:rFonts w:ascii="宋体" w:eastAsia="宋体" w:hAnsi="宋体" w:cs="宋体" w:hint="default"/>
                          <w:w w:val="95"/>
                          <w:sz w:val="21"/>
                          <w:szCs w:val="21"/>
                        </w:rPr>
                        <w:t>两个鸡蛋</w:t>
                      </w:r>
                    </w:p>
                  </w:txbxContent>
                </v:textbox>
              </v:shape>
              <v:shape id="_x0000_s1102" o:spid="_x0000_s1102" type="#_x0000_t202" style="width:1042;height:221;left:8594;position:absolute;top:456" coordsize="21600,21600" filled="f" stroked="f">
                <v:stroke joinstyle="miter"/>
                <v:textbox inset="0,0,0,0">
                  <w:txbxContent>
                    <w:p>
                      <w:pPr>
                        <w:spacing w:before="0" w:line="220" w:lineRule="exact"/>
                        <w:ind w:left="0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Times New Roman" w:hAnsi="Times New Roman" w:cs="Times New Roman" w:hint="default"/>
                          <w:w w:val="95"/>
                          <w:sz w:val="21"/>
                          <w:szCs w:val="21"/>
                        </w:rPr>
                        <w:t>D.</w:t>
                      </w:r>
                      <w:r>
                        <w:rPr>
                          <w:rFonts w:ascii="宋体" w:eastAsia="宋体" w:hAnsi="宋体" w:cs="宋体" w:hint="default"/>
                          <w:w w:val="95"/>
                          <w:sz w:val="21"/>
                          <w:szCs w:val="21"/>
                        </w:rPr>
                        <w:t>一辆跑车</w:t>
                      </w:r>
                    </w:p>
                  </w:txbxContent>
                </v:textbox>
              </v:shape>
            </v:group>
          </v:group>
        </w:pict>
      </w:r>
      <w:r>
        <w:pict>
          <v:shape id="_x0000_s1103" o:spid="_x0000_s1103" type="#_x0000_t202" style="width:12.45pt;height:12.45pt;margin-top:-17.1pt;margin-left:89.45pt;mso-height-relative:page;mso-position-horizontal-relative:page;mso-width-relative:page;position:absolute;z-index:251668480" coordsize="21600,21600" filled="f" stroked="f">
            <v:stroke joinstyle="miter"/>
            <v:textbox style="layout-flow:vertical-ideographic" inset="0,0,0,0">
              <w:txbxContent>
                <w:p>
                  <w:pPr>
                    <w:spacing w:before="0" w:line="132" w:lineRule="auto"/>
                    <w:ind w:left="20" w:right="0" w:firstLine="0"/>
                    <w:jc w:val="left"/>
                    <w:rPr>
                      <w:rFonts w:ascii="宋体" w:eastAsia="宋体" w:hAnsi="宋体" w:cs="宋体" w:hint="default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default"/>
                      <w:b/>
                      <w:bCs/>
                      <w:w w:val="99"/>
                      <w:sz w:val="21"/>
                      <w:szCs w:val="21"/>
                    </w:rPr>
                    <w:t>内</w:t>
                  </w:r>
                </w:p>
              </w:txbxContent>
            </v:textbox>
          </v:shape>
        </w:pict>
      </w:r>
      <w:r>
        <w:pict>
          <v:shape id="_x0000_s1104" o:spid="_x0000_s1104" type="#_x0000_t202" style="width:12.45pt;height:12.45pt;margin-top:14.55pt;margin-left:89.45pt;mso-height-relative:page;mso-position-horizontal-relative:page;mso-width-relative:page;position:absolute;z-index:251669504" coordsize="21600,21600" filled="f" stroked="f">
            <v:stroke joinstyle="miter"/>
            <v:textbox style="layout-flow:vertical-ideographic" inset="0,0,0,0">
              <w:txbxContent>
                <w:p>
                  <w:pPr>
                    <w:spacing w:before="0" w:line="132" w:lineRule="auto"/>
                    <w:ind w:left="20" w:right="0" w:firstLine="0"/>
                    <w:jc w:val="left"/>
                    <w:rPr>
                      <w:rFonts w:ascii="宋体" w:eastAsia="宋体" w:hAnsi="宋体" w:cs="宋体" w:hint="default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default"/>
                      <w:b/>
                      <w:bCs/>
                      <w:w w:val="99"/>
                      <w:sz w:val="21"/>
                      <w:szCs w:val="21"/>
                    </w:rPr>
                    <w:t>不</w:t>
                  </w:r>
                </w:p>
              </w:txbxContent>
            </v:textbox>
          </v:shape>
        </w:pict>
      </w:r>
      <w:r>
        <w:rPr>
          <w:rFonts w:ascii="宋体" w:eastAsia="宋体" w:hAnsi="宋体" w:cs="宋体" w:hint="default"/>
          <w:sz w:val="22"/>
          <w:szCs w:val="22"/>
        </w:rPr>
        <w:t>B.p</w:t>
      </w:r>
      <w:r>
        <w:rPr>
          <w:rFonts w:ascii="宋体" w:eastAsia="宋体" w:hAnsi="宋体" w:cs="宋体" w:hint="default"/>
          <w:spacing w:val="-56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position w:val="-2"/>
          <w:sz w:val="11"/>
          <w:szCs w:val="11"/>
        </w:rPr>
        <w:t>甲</w:t>
      </w:r>
      <w:r>
        <w:rPr>
          <w:rFonts w:ascii="宋体" w:eastAsia="宋体" w:hAnsi="宋体" w:cs="宋体" w:hint="default"/>
          <w:sz w:val="22"/>
          <w:szCs w:val="22"/>
        </w:rPr>
        <w:t>＜p</w:t>
      </w:r>
      <w:r>
        <w:rPr>
          <w:rFonts w:ascii="宋体" w:eastAsia="宋体" w:hAnsi="宋体" w:cs="宋体" w:hint="default"/>
          <w:spacing w:val="-59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position w:val="-2"/>
          <w:sz w:val="11"/>
          <w:szCs w:val="11"/>
        </w:rPr>
        <w:t>乙</w:t>
      </w:r>
    </w:p>
    <w:p>
      <w:pPr>
        <w:spacing w:before="9" w:line="240" w:lineRule="auto"/>
        <w:ind w:right="0"/>
        <w:rPr>
          <w:rFonts w:ascii="宋体" w:eastAsia="宋体" w:hAnsi="宋体" w:cs="宋体" w:hint="default"/>
          <w:sz w:val="8"/>
          <w:szCs w:val="8"/>
        </w:rPr>
      </w:pPr>
    </w:p>
    <w:p>
      <w:pPr>
        <w:spacing w:after="0" w:line="240" w:lineRule="auto"/>
        <w:rPr>
          <w:rFonts w:ascii="宋体" w:eastAsia="宋体" w:hAnsi="宋体" w:cs="宋体" w:hint="default"/>
          <w:sz w:val="8"/>
          <w:szCs w:val="8"/>
        </w:rPr>
        <w:sectPr>
          <w:type w:val="continuous"/>
          <w:pgSz w:w="20640" w:h="14580" w:orient="landscape"/>
          <w:pgMar w:top="500" w:right="920" w:bottom="920" w:left="100" w:header="720" w:footer="720" w:gutter="0"/>
          <w:cols w:num="1" w:space="720"/>
        </w:sectPr>
      </w:pPr>
    </w:p>
    <w:p>
      <w:pPr>
        <w:spacing w:before="13" w:line="240" w:lineRule="auto"/>
        <w:ind w:right="0"/>
        <w:rPr>
          <w:rFonts w:ascii="宋体" w:eastAsia="宋体" w:hAnsi="宋体" w:cs="宋体" w:hint="default"/>
          <w:sz w:val="34"/>
          <w:szCs w:val="34"/>
        </w:rPr>
      </w:pPr>
    </w:p>
    <w:p>
      <w:pPr>
        <w:pStyle w:val="BodyText"/>
        <w:tabs>
          <w:tab w:val="left" w:pos="9540"/>
          <w:tab w:val="left" w:pos="10308"/>
        </w:tabs>
        <w:spacing w:line="240" w:lineRule="auto"/>
        <w:ind w:left="2280" w:right="-20"/>
        <w:jc w:val="left"/>
      </w:pPr>
      <w:r>
        <w:pict>
          <v:shape id="_x0000_s1105" o:spid="_x0000_s1105" type="#_x0000_t202" style="width:12.45pt;height:12.45pt;margin-top:0.8pt;margin-left:89.45pt;mso-height-relative:page;mso-position-horizontal-relative:page;mso-width-relative:page;position:absolute;z-index:251670528" coordsize="21600,21600" filled="f" stroked="f">
            <v:stroke joinstyle="miter"/>
            <v:textbox style="layout-flow:vertical-ideographic" inset="0,0,0,0">
              <w:txbxContent>
                <w:p>
                  <w:pPr>
                    <w:spacing w:before="0" w:line="132" w:lineRule="auto"/>
                    <w:ind w:left="20" w:right="0" w:firstLine="0"/>
                    <w:jc w:val="left"/>
                    <w:rPr>
                      <w:rFonts w:ascii="宋体" w:eastAsia="宋体" w:hAnsi="宋体" w:cs="宋体" w:hint="default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default"/>
                      <w:b/>
                      <w:bCs/>
                      <w:w w:val="99"/>
                      <w:sz w:val="21"/>
                      <w:szCs w:val="21"/>
                    </w:rPr>
                    <w:t>要</w:t>
                  </w:r>
                </w:p>
              </w:txbxContent>
            </v:textbox>
          </v:shape>
        </w:pict>
      </w:r>
      <w:r>
        <w:pict>
          <v:shape id="_x0000_s1106" o:spid="_x0000_s1106" type="#_x0000_t202" style="width:12.45pt;height:12.45pt;margin-top:32.45pt;margin-left:89.45pt;mso-height-relative:page;mso-position-horizontal-relative:page;mso-width-relative:page;position:absolute;z-index:251671552" coordsize="21600,21600" filled="f" stroked="f">
            <v:stroke joinstyle="miter"/>
            <v:textbox style="layout-flow:vertical-ideographic" inset="0,0,0,0">
              <w:txbxContent>
                <w:p>
                  <w:pPr>
                    <w:spacing w:before="0" w:line="132" w:lineRule="auto"/>
                    <w:ind w:left="20" w:right="0" w:firstLine="0"/>
                    <w:jc w:val="left"/>
                    <w:rPr>
                      <w:rFonts w:ascii="宋体" w:eastAsia="宋体" w:hAnsi="宋体" w:cs="宋体" w:hint="default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default"/>
                      <w:b/>
                      <w:bCs/>
                      <w:w w:val="99"/>
                      <w:sz w:val="21"/>
                      <w:szCs w:val="21"/>
                    </w:rPr>
                    <w:t>答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 w:hint="default"/>
          <w:spacing w:val="-1"/>
          <w:w w:val="100"/>
        </w:rPr>
        <w:t>2</w:t>
      </w:r>
      <w:r>
        <w:rPr>
          <w:rFonts w:ascii="Times New Roman" w:eastAsia="Times New Roman" w:hAnsi="Times New Roman" w:cs="Times New Roman" w:hint="default"/>
          <w:w w:val="100"/>
        </w:rPr>
        <w:t>.</w:t>
      </w:r>
      <w:r>
        <w:rPr>
          <w:rFonts w:ascii="Times New Roman" w:eastAsia="Times New Roman" w:hAnsi="Times New Roman" w:cs="Times New Roman" w:hint="default"/>
        </w:rPr>
        <w:t xml:space="preserve">  </w:t>
      </w:r>
      <w:r>
        <w:rPr>
          <w:rFonts w:ascii="Times New Roman" w:eastAsia="Times New Roman" w:hAnsi="Times New Roman" w:cs="Times New Roman" w:hint="default"/>
          <w:spacing w:val="-19"/>
        </w:rPr>
        <w:t xml:space="preserve"> </w:t>
      </w:r>
      <w:r>
        <w:rPr>
          <w:spacing w:val="-1"/>
          <w:w w:val="100"/>
        </w:rPr>
        <w:t>如</w:t>
      </w:r>
      <w:r>
        <w:rPr>
          <w:spacing w:val="-3"/>
          <w:w w:val="100"/>
        </w:rPr>
        <w:t>图</w:t>
      </w:r>
      <w:r>
        <w:rPr>
          <w:spacing w:val="-1"/>
          <w:w w:val="100"/>
        </w:rPr>
        <w:t>所示</w:t>
      </w:r>
      <w:r>
        <w:rPr>
          <w:spacing w:val="-49"/>
          <w:w w:val="100"/>
        </w:rPr>
        <w:t>，</w:t>
      </w:r>
      <w:r>
        <w:rPr>
          <w:spacing w:val="-1"/>
          <w:w w:val="100"/>
        </w:rPr>
        <w:t>下</w:t>
      </w:r>
      <w:r>
        <w:rPr>
          <w:spacing w:val="-3"/>
          <w:w w:val="100"/>
        </w:rPr>
        <w:t>列</w:t>
      </w:r>
      <w:r>
        <w:rPr>
          <w:spacing w:val="-1"/>
          <w:w w:val="100"/>
        </w:rPr>
        <w:t>有关</w:t>
      </w:r>
      <w:r>
        <w:rPr>
          <w:spacing w:val="-3"/>
          <w:w w:val="100"/>
        </w:rPr>
        <w:t>说</w:t>
      </w:r>
      <w:r>
        <w:rPr>
          <w:spacing w:val="-1"/>
          <w:w w:val="100"/>
        </w:rPr>
        <w:t>法</w:t>
      </w:r>
      <w:r>
        <w:rPr>
          <w:rFonts w:ascii="宋体" w:eastAsia="宋体" w:hAnsi="宋体" w:cs="宋体" w:hint="default"/>
          <w:b/>
          <w:bCs/>
          <w:spacing w:val="-159"/>
          <w:w w:val="100"/>
        </w:rPr>
        <w:t>不</w:t>
      </w:r>
      <w:r>
        <w:rPr>
          <w:spacing w:val="-65"/>
          <w:w w:val="100"/>
          <w:position w:val="-7"/>
        </w:rPr>
        <w:t>．</w:t>
      </w:r>
      <w:r>
        <w:rPr>
          <w:spacing w:val="-1"/>
          <w:w w:val="100"/>
        </w:rPr>
        <w:t>正</w:t>
      </w:r>
      <w:r>
        <w:rPr>
          <w:spacing w:val="-3"/>
          <w:w w:val="100"/>
        </w:rPr>
        <w:t>确</w:t>
      </w:r>
      <w:r>
        <w:rPr>
          <w:spacing w:val="-1"/>
          <w:w w:val="100"/>
        </w:rPr>
        <w:t>的</w:t>
      </w:r>
      <w:r>
        <w:rPr>
          <w:w w:val="100"/>
        </w:rPr>
        <w:t>是</w:t>
      </w:r>
      <w:r>
        <w:tab/>
      </w:r>
      <w:r>
        <w:rPr>
          <w:w w:val="100"/>
        </w:rPr>
        <w:t>（</w:t>
      </w:r>
      <w:r>
        <w:tab/>
      </w:r>
      <w:r>
        <w:rPr>
          <w:w w:val="100"/>
        </w:rPr>
        <w:t>）</w:t>
      </w:r>
    </w:p>
    <w:p>
      <w:pPr>
        <w:spacing w:before="7" w:line="240" w:lineRule="auto"/>
        <w:ind w:right="0"/>
        <w:rPr>
          <w:rFonts w:ascii="宋体" w:eastAsia="宋体" w:hAnsi="宋体" w:cs="宋体" w:hint="default"/>
          <w:sz w:val="12"/>
          <w:szCs w:val="12"/>
        </w:rPr>
      </w:pPr>
    </w:p>
    <w:p>
      <w:pPr>
        <w:spacing w:line="240" w:lineRule="auto"/>
        <w:ind w:left="2643" w:right="0" w:firstLine="0"/>
        <w:rPr>
          <w:rFonts w:ascii="宋体" w:eastAsia="宋体" w:hAnsi="宋体" w:cs="宋体" w:hint="default"/>
          <w:sz w:val="20"/>
          <w:szCs w:val="20"/>
        </w:rPr>
      </w:pPr>
      <w:r>
        <w:rPr>
          <w:rFonts w:ascii="宋体" w:eastAsia="宋体" w:hAnsi="宋体" w:cs="宋体" w:hint="default"/>
          <w:sz w:val="20"/>
          <w:szCs w:val="20"/>
        </w:rPr>
        <w:drawing>
          <wp:inline distT="0" distB="0" distL="0" distR="0">
            <wp:extent cx="4327525" cy="828675"/>
            <wp:effectExtent l="0" t="0" r="0" b="0"/>
            <wp:docPr id="1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771146" name="image5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7694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256" w:line="352" w:lineRule="auto"/>
        <w:ind w:left="2720" w:right="-19"/>
        <w:jc w:val="left"/>
      </w:pPr>
      <w:r>
        <w:pict>
          <v:shape id="_x0000_s1107" o:spid="_x0000_s1107" type="#_x0000_t202" style="width:12.45pt;height:23.05pt;margin-top:-27.75pt;margin-left:89.45pt;mso-height-relative:page;mso-position-horizontal-relative:page;mso-width-relative:page;position:absolute;z-index:251672576" coordsize="21600,21600" filled="f" stroked="f">
            <v:stroke joinstyle="miter"/>
            <v:textbox style="layout-flow:vertical-ideographic" inset="0,0,0,0">
              <w:txbxContent>
                <w:p>
                  <w:pPr>
                    <w:spacing w:before="0" w:line="132" w:lineRule="auto"/>
                    <w:ind w:left="20" w:right="0" w:firstLine="0"/>
                    <w:jc w:val="left"/>
                    <w:rPr>
                      <w:rFonts w:ascii="宋体" w:eastAsia="宋体" w:hAnsi="宋体" w:cs="宋体" w:hint="default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default"/>
                      <w:b/>
                      <w:bCs/>
                      <w:spacing w:val="2"/>
                      <w:w w:val="99"/>
                      <w:sz w:val="21"/>
                      <w:szCs w:val="21"/>
                    </w:rPr>
                    <w:t>题</w:t>
                  </w:r>
                  <w:r>
                    <w:rPr>
                      <w:rFonts w:ascii="宋体" w:eastAsia="宋体" w:hAnsi="宋体" w:cs="宋体" w:hint="default"/>
                      <w:b/>
                      <w:bCs/>
                      <w:w w:val="99"/>
                      <w:sz w:val="21"/>
                      <w:szCs w:val="21"/>
                    </w:rPr>
                    <w:t>）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 w:hint="default"/>
        </w:rPr>
        <w:t>A.</w:t>
      </w:r>
      <w:r>
        <w:t xml:space="preserve">针头做得很尖目的是减小压强 </w:t>
      </w:r>
      <w:r>
        <w:rPr>
          <w:rFonts w:ascii="Times New Roman" w:eastAsia="Times New Roman" w:hAnsi="Times New Roman" w:cs="Times New Roman" w:hint="default"/>
          <w:spacing w:val="-2"/>
        </w:rPr>
        <w:t>B.</w:t>
      </w:r>
      <w:r>
        <w:rPr>
          <w:spacing w:val="-2"/>
        </w:rPr>
        <w:t>做托里拆利实验时，把玻璃管倾斜，竖直高度差不发生变化</w:t>
      </w:r>
      <w:r>
        <w:t xml:space="preserve"> </w:t>
      </w:r>
      <w:r>
        <w:rPr>
          <w:rFonts w:ascii="Times New Roman" w:eastAsia="Times New Roman" w:hAnsi="Times New Roman" w:cs="Times New Roman" w:hint="default"/>
        </w:rPr>
        <w:t>C.</w:t>
      </w:r>
      <w:r>
        <w:t xml:space="preserve">用吸管吸饮料是利用了大气压强的作用 </w:t>
      </w:r>
      <w:r>
        <w:rPr>
          <w:rFonts w:ascii="Times New Roman" w:eastAsia="Times New Roman" w:hAnsi="Times New Roman" w:cs="Times New Roman" w:hint="default"/>
        </w:rPr>
        <w:t>D.</w:t>
      </w:r>
      <w:r>
        <w:t>压力锅是利用增大气压提高沸点的原理制作的</w:t>
      </w:r>
    </w:p>
    <w:p>
      <w:pPr>
        <w:pStyle w:val="BodyText"/>
        <w:spacing w:before="29" w:line="240" w:lineRule="auto"/>
        <w:ind w:left="2280" w:right="-19"/>
        <w:jc w:val="left"/>
      </w:pPr>
      <w:r>
        <w:t>3．在研究摩擦力时，小明同学用一块各侧面光滑程度完全相同的木块，在同一水平</w:t>
      </w:r>
    </w:p>
    <w:p>
      <w:pPr>
        <w:pStyle w:val="BodyText"/>
        <w:spacing w:before="139" w:line="240" w:lineRule="exact"/>
        <w:ind w:left="2501" w:right="-19"/>
        <w:jc w:val="left"/>
      </w:pPr>
      <w:r>
        <w:rPr>
          <w:spacing w:val="-5"/>
        </w:rPr>
        <w:t>桌面上进行了三次实验。如图所示，当用弹簧测力计水平拉木块做匀速直线运动时，</w:t>
      </w:r>
    </w:p>
    <w:p>
      <w:pPr>
        <w:spacing w:before="33"/>
        <w:ind w:left="1135" w:right="0" w:firstLine="0"/>
        <w:jc w:val="left"/>
        <w:rPr>
          <w:rFonts w:ascii="宋体" w:eastAsia="宋体" w:hAnsi="宋体" w:cs="宋体" w:hint="default"/>
          <w:sz w:val="11"/>
          <w:szCs w:val="11"/>
        </w:rPr>
      </w:pPr>
      <w:r>
        <w:br w:type="column"/>
      </w:r>
      <w:r>
        <w:rPr>
          <w:rFonts w:ascii="宋体" w:eastAsia="宋体" w:hAnsi="宋体" w:cs="宋体" w:hint="default"/>
          <w:sz w:val="22"/>
          <w:szCs w:val="22"/>
        </w:rPr>
        <w:t>C.p</w:t>
      </w:r>
      <w:r>
        <w:rPr>
          <w:rFonts w:ascii="宋体" w:eastAsia="宋体" w:hAnsi="宋体" w:cs="宋体" w:hint="default"/>
          <w:spacing w:val="-56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position w:val="-2"/>
          <w:sz w:val="11"/>
          <w:szCs w:val="11"/>
        </w:rPr>
        <w:t>甲</w:t>
      </w:r>
      <w:r>
        <w:rPr>
          <w:rFonts w:ascii="宋体" w:eastAsia="宋体" w:hAnsi="宋体" w:cs="宋体" w:hint="default"/>
          <w:sz w:val="22"/>
          <w:szCs w:val="22"/>
        </w:rPr>
        <w:t>＞p</w:t>
      </w:r>
      <w:r>
        <w:rPr>
          <w:rFonts w:ascii="宋体" w:eastAsia="宋体" w:hAnsi="宋体" w:cs="宋体" w:hint="default"/>
          <w:spacing w:val="-59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position w:val="-2"/>
          <w:sz w:val="11"/>
          <w:szCs w:val="11"/>
        </w:rPr>
        <w:t>乙</w:t>
      </w:r>
    </w:p>
    <w:p>
      <w:pPr>
        <w:spacing w:before="144"/>
        <w:ind w:left="1190" w:right="0" w:firstLine="0"/>
        <w:jc w:val="left"/>
        <w:rPr>
          <w:rFonts w:ascii="宋体" w:eastAsia="宋体" w:hAnsi="宋体" w:cs="宋体" w:hint="default"/>
          <w:sz w:val="11"/>
          <w:szCs w:val="11"/>
        </w:rPr>
      </w:pPr>
      <w:r>
        <w:rPr>
          <w:rFonts w:ascii="宋体" w:eastAsia="宋体" w:hAnsi="宋体" w:cs="宋体" w:hint="default"/>
          <w:sz w:val="22"/>
          <w:szCs w:val="22"/>
        </w:rPr>
        <w:t>D.F</w:t>
      </w:r>
      <w:r>
        <w:rPr>
          <w:rFonts w:ascii="宋体" w:eastAsia="宋体" w:hAnsi="宋体" w:cs="宋体" w:hint="default"/>
          <w:spacing w:val="-56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position w:val="-2"/>
          <w:sz w:val="11"/>
          <w:szCs w:val="11"/>
        </w:rPr>
        <w:t>甲</w:t>
      </w:r>
      <w:r>
        <w:rPr>
          <w:rFonts w:ascii="宋体" w:eastAsia="宋体" w:hAnsi="宋体" w:cs="宋体" w:hint="default"/>
          <w:sz w:val="22"/>
          <w:szCs w:val="22"/>
        </w:rPr>
        <w:t>＞F</w:t>
      </w:r>
      <w:r>
        <w:rPr>
          <w:rFonts w:ascii="宋体" w:eastAsia="宋体" w:hAnsi="宋体" w:cs="宋体" w:hint="default"/>
          <w:spacing w:val="-59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position w:val="-2"/>
          <w:sz w:val="11"/>
          <w:szCs w:val="11"/>
        </w:rPr>
        <w:t>乙</w:t>
      </w:r>
    </w:p>
    <w:p>
      <w:pPr>
        <w:spacing w:before="2" w:line="240" w:lineRule="auto"/>
        <w:ind w:right="0"/>
        <w:rPr>
          <w:rFonts w:ascii="宋体" w:eastAsia="宋体" w:hAnsi="宋体" w:cs="宋体" w:hint="default"/>
          <w:sz w:val="18"/>
          <w:szCs w:val="18"/>
        </w:rPr>
      </w:pPr>
    </w:p>
    <w:p>
      <w:pPr>
        <w:pStyle w:val="BodyText"/>
        <w:tabs>
          <w:tab w:val="left" w:pos="7954"/>
          <w:tab w:val="left" w:pos="8724"/>
        </w:tabs>
        <w:spacing w:line="240" w:lineRule="auto"/>
        <w:ind w:left="694" w:right="0"/>
        <w:jc w:val="left"/>
      </w:pPr>
      <w:r>
        <w:rPr>
          <w:spacing w:val="-2"/>
        </w:rPr>
        <w:t>6.如图所示，各物体受到的两个力中彼此平衡的是</w:t>
      </w:r>
      <w:r>
        <w:rPr>
          <w:spacing w:val="-2"/>
        </w:rPr>
        <w:tab/>
      </w:r>
      <w:r>
        <w:t>（</w:t>
      </w:r>
      <w:r>
        <w:tab/>
      </w:r>
      <w:r>
        <w:t>）</w:t>
      </w:r>
    </w:p>
    <w:p>
      <w:pPr>
        <w:spacing w:before="12" w:line="240" w:lineRule="auto"/>
        <w:ind w:right="0"/>
        <w:rPr>
          <w:rFonts w:ascii="宋体" w:eastAsia="宋体" w:hAnsi="宋体" w:cs="宋体" w:hint="default"/>
          <w:sz w:val="17"/>
          <w:szCs w:val="17"/>
        </w:rPr>
      </w:pPr>
    </w:p>
    <w:p>
      <w:pPr>
        <w:spacing w:line="240" w:lineRule="auto"/>
        <w:ind w:left="1114" w:right="0" w:firstLine="0"/>
        <w:rPr>
          <w:rFonts w:ascii="宋体" w:eastAsia="宋体" w:hAnsi="宋体" w:cs="宋体" w:hint="default"/>
          <w:sz w:val="20"/>
          <w:szCs w:val="20"/>
        </w:rPr>
      </w:pPr>
      <w:r>
        <w:rPr>
          <w:rFonts w:ascii="宋体" w:eastAsia="宋体" w:hAnsi="宋体" w:cs="宋体" w:hint="default"/>
          <w:sz w:val="20"/>
          <w:szCs w:val="20"/>
        </w:rPr>
        <w:drawing>
          <wp:inline distT="0" distB="0" distL="0" distR="0">
            <wp:extent cx="4751070" cy="783590"/>
            <wp:effectExtent l="0" t="0" r="0" b="0"/>
            <wp:docPr id="3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7313528" name="image6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1385" cy="783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4" w:line="240" w:lineRule="auto"/>
        <w:ind w:right="0"/>
        <w:rPr>
          <w:rFonts w:ascii="宋体" w:eastAsia="宋体" w:hAnsi="宋体" w:cs="宋体" w:hint="default"/>
          <w:sz w:val="32"/>
          <w:szCs w:val="32"/>
        </w:rPr>
      </w:pPr>
    </w:p>
    <w:p>
      <w:pPr>
        <w:pStyle w:val="BodyText"/>
        <w:tabs>
          <w:tab w:val="left" w:pos="7954"/>
          <w:tab w:val="left" w:pos="8724"/>
        </w:tabs>
        <w:spacing w:line="240" w:lineRule="auto"/>
        <w:ind w:left="694" w:right="0"/>
        <w:jc w:val="left"/>
      </w:pPr>
      <w:r>
        <w:pict>
          <v:shape id="_x0000_s1108" o:spid="_x0000_s1108" type="#_x0000_t75" style="width:72.95pt;height:67.2pt;margin-top:19.15pt;margin-left:580.4pt;mso-height-relative:page;mso-position-horizontal-relative:page;mso-width-relative:page;position:absolute;z-index:251673600" coordsize="21600,21600" filled="f" stroked="f">
            <v:imagedata r:id="rId15" o:title=""/>
            <o:lock v:ext="edit" aspectratio="t"/>
          </v:shape>
        </w:pict>
      </w:r>
      <w:r>
        <w:pict>
          <v:shape id="_x0000_s1109" o:spid="_x0000_s1109" type="#_x0000_t75" style="width:71.4pt;height:65.4pt;margin-top:12.9pt;margin-left:687.55pt;mso-height-relative:page;mso-position-horizontal-relative:page;mso-width-relative:page;position:absolute;z-index:-251613184" coordsize="21600,21600" filled="f" stroked="f">
            <v:imagedata r:id="rId16" o:title=""/>
            <o:lock v:ext="edit" aspectratio="t"/>
          </v:shape>
        </w:pict>
      </w:r>
      <w:r>
        <w:pict>
          <v:shape id="_x0000_s1110" o:spid="_x0000_s1110" type="#_x0000_t75" style="width:85.3pt;height:63.45pt;margin-top:15.05pt;margin-left:840.1pt;mso-height-relative:page;mso-position-horizontal-relative:page;mso-width-relative:page;position:absolute;z-index:251674624" coordsize="21600,21600" filled="f" stroked="f">
            <v:imagedata r:id="rId17" o:title=""/>
            <o:lock v:ext="edit" aspectratio="t"/>
          </v:shape>
        </w:pict>
      </w:r>
      <w:r>
        <w:pict>
          <v:shape id="_x0000_s1111" o:spid="_x0000_s1111" type="#_x0000_t75" style="width:50.75pt;height:65.15pt;margin-top:24.05pt;margin-left:779.6pt;mso-height-relative:page;mso-position-horizontal-relative:page;mso-width-relative:page;position:absolute;z-index:251675648" coordsize="21600,21600" filled="f" stroked="f">
            <v:imagedata r:id="rId18" o:title=""/>
            <o:lock v:ext="edit" aspectratio="t"/>
          </v:shape>
        </w:pict>
      </w:r>
      <w:r>
        <w:rPr>
          <w:spacing w:val="-2"/>
        </w:rPr>
        <w:t>7.如图所示的简单机械，属于省力杠杆的是</w:t>
      </w:r>
      <w:r>
        <w:rPr>
          <w:spacing w:val="-2"/>
        </w:rPr>
        <w:tab/>
      </w:r>
      <w:r>
        <w:t>（</w:t>
      </w:r>
      <w:r>
        <w:tab/>
      </w:r>
      <w:r>
        <w:t>）</w:t>
      </w:r>
    </w:p>
    <w:p>
      <w:pPr>
        <w:spacing w:after="0" w:line="240" w:lineRule="auto"/>
        <w:jc w:val="left"/>
        <w:sectPr>
          <w:type w:val="continuous"/>
          <w:pgSz w:w="20640" w:h="14580" w:orient="landscape"/>
          <w:pgMar w:top="500" w:right="920" w:bottom="920" w:left="100" w:header="720" w:footer="720" w:gutter="0"/>
          <w:cols w:num="2" w:space="708" w:equalWidth="0">
            <w:col w:w="10530" w:space="40"/>
            <w:col w:w="9050"/>
          </w:cols>
        </w:sectPr>
      </w:pPr>
    </w:p>
    <w:p>
      <w:pPr>
        <w:tabs>
          <w:tab w:val="left" w:pos="9540"/>
          <w:tab w:val="left" w:pos="10308"/>
        </w:tabs>
        <w:spacing w:before="175" w:line="300" w:lineRule="exact"/>
        <w:ind w:left="2501" w:right="-20" w:firstLine="0"/>
        <w:jc w:val="left"/>
        <w:rPr>
          <w:rFonts w:ascii="宋体" w:eastAsia="宋体" w:hAnsi="宋体" w:cs="宋体" w:hint="default"/>
          <w:sz w:val="22"/>
          <w:szCs w:val="22"/>
        </w:rPr>
      </w:pPr>
      <w:r>
        <w:rPr>
          <w:rFonts w:ascii="宋体" w:eastAsia="宋体" w:hAnsi="宋体" w:cs="宋体" w:hint="default"/>
          <w:spacing w:val="-1"/>
          <w:w w:val="100"/>
          <w:sz w:val="22"/>
          <w:szCs w:val="22"/>
        </w:rPr>
        <w:t>弹</w:t>
      </w:r>
      <w:r>
        <w:rPr>
          <w:rFonts w:ascii="宋体" w:eastAsia="宋体" w:hAnsi="宋体" w:cs="宋体" w:hint="default"/>
          <w:spacing w:val="-3"/>
          <w:w w:val="100"/>
          <w:sz w:val="22"/>
          <w:szCs w:val="22"/>
        </w:rPr>
        <w:t>簧</w:t>
      </w:r>
      <w:r>
        <w:rPr>
          <w:rFonts w:ascii="宋体" w:eastAsia="宋体" w:hAnsi="宋体" w:cs="宋体" w:hint="default"/>
          <w:spacing w:val="-1"/>
          <w:w w:val="100"/>
          <w:sz w:val="22"/>
          <w:szCs w:val="22"/>
        </w:rPr>
        <w:t>测力</w:t>
      </w:r>
      <w:r>
        <w:rPr>
          <w:rFonts w:ascii="宋体" w:eastAsia="宋体" w:hAnsi="宋体" w:cs="宋体" w:hint="default"/>
          <w:spacing w:val="-3"/>
          <w:w w:val="100"/>
          <w:sz w:val="22"/>
          <w:szCs w:val="22"/>
        </w:rPr>
        <w:t>计</w:t>
      </w:r>
      <w:r>
        <w:rPr>
          <w:rFonts w:ascii="宋体" w:eastAsia="宋体" w:hAnsi="宋体" w:cs="宋体" w:hint="default"/>
          <w:spacing w:val="-1"/>
          <w:w w:val="100"/>
          <w:sz w:val="22"/>
          <w:szCs w:val="22"/>
        </w:rPr>
        <w:t>三次</w:t>
      </w:r>
      <w:r>
        <w:rPr>
          <w:rFonts w:ascii="宋体" w:eastAsia="宋体" w:hAnsi="宋体" w:cs="宋体" w:hint="default"/>
          <w:spacing w:val="-3"/>
          <w:w w:val="100"/>
          <w:sz w:val="22"/>
          <w:szCs w:val="22"/>
        </w:rPr>
        <w:t>示</w:t>
      </w:r>
      <w:r>
        <w:rPr>
          <w:rFonts w:ascii="宋体" w:eastAsia="宋体" w:hAnsi="宋体" w:cs="宋体" w:hint="default"/>
          <w:w w:val="100"/>
          <w:sz w:val="22"/>
          <w:szCs w:val="22"/>
        </w:rPr>
        <w:t>数</w:t>
      </w:r>
      <w:r>
        <w:rPr>
          <w:rFonts w:ascii="宋体" w:eastAsia="宋体" w:hAnsi="宋体" w:cs="宋体" w:hint="default"/>
          <w:spacing w:val="-65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i/>
          <w:spacing w:val="-64"/>
          <w:w w:val="96"/>
          <w:sz w:val="23"/>
          <w:szCs w:val="23"/>
        </w:rPr>
        <w:t>F</w:t>
      </w:r>
      <w:r>
        <w:rPr>
          <w:rFonts w:ascii="宋体" w:eastAsia="宋体" w:hAnsi="宋体" w:cs="宋体" w:hint="default"/>
          <w:position w:val="-2"/>
          <w:sz w:val="11"/>
          <w:szCs w:val="11"/>
        </w:rPr>
        <w:t>1</w:t>
      </w:r>
      <w:r>
        <w:rPr>
          <w:rFonts w:ascii="宋体" w:eastAsia="宋体" w:hAnsi="宋体" w:cs="宋体" w:hint="default"/>
          <w:spacing w:val="-20"/>
          <w:w w:val="100"/>
          <w:sz w:val="22"/>
          <w:szCs w:val="22"/>
        </w:rPr>
        <w:t>、</w:t>
      </w:r>
      <w:r>
        <w:rPr>
          <w:rFonts w:ascii="宋体" w:eastAsia="宋体" w:hAnsi="宋体" w:cs="宋体" w:hint="default"/>
          <w:i/>
          <w:spacing w:val="-61"/>
          <w:w w:val="96"/>
          <w:sz w:val="23"/>
          <w:szCs w:val="23"/>
        </w:rPr>
        <w:t>F</w:t>
      </w:r>
      <w:r>
        <w:rPr>
          <w:rFonts w:ascii="宋体" w:eastAsia="宋体" w:hAnsi="宋体" w:cs="宋体" w:hint="default"/>
          <w:position w:val="-2"/>
          <w:sz w:val="11"/>
          <w:szCs w:val="11"/>
        </w:rPr>
        <w:t>2</w:t>
      </w:r>
      <w:r>
        <w:rPr>
          <w:rFonts w:ascii="宋体" w:eastAsia="宋体" w:hAnsi="宋体" w:cs="宋体" w:hint="default"/>
          <w:spacing w:val="-20"/>
          <w:w w:val="100"/>
          <w:sz w:val="22"/>
          <w:szCs w:val="22"/>
        </w:rPr>
        <w:t>、</w:t>
      </w:r>
      <w:r>
        <w:rPr>
          <w:rFonts w:ascii="宋体" w:eastAsia="宋体" w:hAnsi="宋体" w:cs="宋体" w:hint="default"/>
          <w:i/>
          <w:spacing w:val="-64"/>
          <w:w w:val="96"/>
          <w:sz w:val="23"/>
          <w:szCs w:val="23"/>
        </w:rPr>
        <w:t>F</w:t>
      </w:r>
      <w:r>
        <w:rPr>
          <w:rFonts w:ascii="宋体" w:eastAsia="宋体" w:hAnsi="宋体" w:cs="宋体" w:hint="default"/>
          <w:position w:val="-2"/>
          <w:sz w:val="11"/>
          <w:szCs w:val="11"/>
        </w:rPr>
        <w:t>3</w:t>
      </w:r>
      <w:r>
        <w:rPr>
          <w:rFonts w:ascii="宋体" w:eastAsia="宋体" w:hAnsi="宋体" w:cs="宋体" w:hint="default"/>
          <w:spacing w:val="-26"/>
          <w:position w:val="-2"/>
          <w:sz w:val="11"/>
          <w:szCs w:val="11"/>
        </w:rPr>
        <w:t xml:space="preserve"> </w:t>
      </w:r>
      <w:r>
        <w:rPr>
          <w:rFonts w:ascii="宋体" w:eastAsia="宋体" w:hAnsi="宋体" w:cs="宋体" w:hint="default"/>
          <w:spacing w:val="-1"/>
          <w:w w:val="100"/>
          <w:sz w:val="22"/>
          <w:szCs w:val="22"/>
        </w:rPr>
        <w:t>的</w:t>
      </w:r>
      <w:r>
        <w:rPr>
          <w:rFonts w:ascii="宋体" w:eastAsia="宋体" w:hAnsi="宋体" w:cs="宋体" w:hint="default"/>
          <w:spacing w:val="-3"/>
          <w:w w:val="100"/>
          <w:sz w:val="22"/>
          <w:szCs w:val="22"/>
        </w:rPr>
        <w:t>大</w:t>
      </w:r>
      <w:r>
        <w:rPr>
          <w:rFonts w:ascii="宋体" w:eastAsia="宋体" w:hAnsi="宋体" w:cs="宋体" w:hint="default"/>
          <w:spacing w:val="-1"/>
          <w:w w:val="100"/>
          <w:sz w:val="22"/>
          <w:szCs w:val="22"/>
        </w:rPr>
        <w:t>小关</w:t>
      </w:r>
      <w:r>
        <w:rPr>
          <w:rFonts w:ascii="宋体" w:eastAsia="宋体" w:hAnsi="宋体" w:cs="宋体" w:hint="default"/>
          <w:spacing w:val="-3"/>
          <w:w w:val="100"/>
          <w:sz w:val="22"/>
          <w:szCs w:val="22"/>
        </w:rPr>
        <w:t>系</w:t>
      </w:r>
      <w:r>
        <w:rPr>
          <w:rFonts w:ascii="宋体" w:eastAsia="宋体" w:hAnsi="宋体" w:cs="宋体" w:hint="default"/>
          <w:w w:val="100"/>
          <w:sz w:val="22"/>
          <w:szCs w:val="22"/>
        </w:rPr>
        <w:t>为</w:t>
      </w:r>
      <w:r>
        <w:rPr>
          <w:rFonts w:ascii="宋体" w:eastAsia="宋体" w:hAnsi="宋体" w:cs="宋体" w:hint="default"/>
          <w:sz w:val="22"/>
          <w:szCs w:val="22"/>
        </w:rPr>
        <w:tab/>
      </w:r>
      <w:r>
        <w:rPr>
          <w:rFonts w:ascii="宋体" w:eastAsia="宋体" w:hAnsi="宋体" w:cs="宋体" w:hint="default"/>
          <w:w w:val="100"/>
          <w:sz w:val="22"/>
          <w:szCs w:val="22"/>
        </w:rPr>
        <w:t>（</w:t>
      </w:r>
      <w:r>
        <w:rPr>
          <w:rFonts w:ascii="宋体" w:eastAsia="宋体" w:hAnsi="宋体" w:cs="宋体" w:hint="default"/>
          <w:sz w:val="22"/>
          <w:szCs w:val="22"/>
        </w:rPr>
        <w:tab/>
      </w:r>
      <w:r>
        <w:rPr>
          <w:rFonts w:ascii="宋体" w:eastAsia="宋体" w:hAnsi="宋体" w:cs="宋体" w:hint="default"/>
          <w:w w:val="100"/>
          <w:sz w:val="22"/>
          <w:szCs w:val="22"/>
        </w:rPr>
        <w:t>）</w:t>
      </w:r>
    </w:p>
    <w:p>
      <w:pPr>
        <w:pStyle w:val="BodyText"/>
        <w:tabs>
          <w:tab w:val="left" w:pos="3096"/>
        </w:tabs>
        <w:spacing w:line="274" w:lineRule="exact"/>
        <w:ind w:left="1054" w:right="-12"/>
        <w:jc w:val="left"/>
      </w:pPr>
      <w:r>
        <w:rPr>
          <w:spacing w:val="-2"/>
        </w:rPr>
        <w:br w:type="column"/>
      </w:r>
      <w:r>
        <w:rPr>
          <w:color w:val="333333"/>
          <w:spacing w:val="-2"/>
        </w:rPr>
        <w:t>A.托盘天平</w:t>
      </w:r>
      <w:r>
        <w:rPr>
          <w:color w:val="333333"/>
          <w:spacing w:val="-2"/>
        </w:rPr>
        <w:tab/>
      </w:r>
      <w:r>
        <w:rPr>
          <w:color w:val="333333"/>
          <w:spacing w:val="-2"/>
        </w:rPr>
        <w:t>B.钳子</w:t>
      </w:r>
    </w:p>
    <w:p>
      <w:pPr>
        <w:pStyle w:val="BodyText"/>
        <w:spacing w:line="221" w:lineRule="exact"/>
        <w:ind w:left="1258" w:right="-14"/>
        <w:jc w:val="left"/>
      </w:pPr>
      <w:r>
        <w:rPr>
          <w:spacing w:val="-1"/>
        </w:rPr>
        <w:br w:type="column"/>
      </w:r>
      <w:r>
        <w:rPr>
          <w:color w:val="333333"/>
          <w:spacing w:val="-1"/>
        </w:rPr>
        <w:t>C.火钳</w:t>
      </w:r>
    </w:p>
    <w:p>
      <w:pPr>
        <w:pStyle w:val="BodyText"/>
        <w:spacing w:line="247" w:lineRule="exact"/>
        <w:ind w:left="1035" w:right="0"/>
        <w:jc w:val="left"/>
      </w:pPr>
      <w:r>
        <w:br w:type="column"/>
      </w:r>
      <w:r>
        <w:rPr>
          <w:color w:val="333333"/>
        </w:rPr>
        <w:t>D.筷子</w:t>
      </w:r>
    </w:p>
    <w:p>
      <w:pPr>
        <w:spacing w:after="0" w:line="247" w:lineRule="exact"/>
        <w:jc w:val="left"/>
        <w:sectPr>
          <w:type w:val="continuous"/>
          <w:pgSz w:w="20640" w:h="14580" w:orient="landscape"/>
          <w:pgMar w:top="500" w:right="920" w:bottom="920" w:left="100" w:header="720" w:footer="720" w:gutter="0"/>
          <w:cols w:num="4" w:space="708" w:equalWidth="0">
            <w:col w:w="10530" w:space="40"/>
            <w:col w:w="3757" w:space="40"/>
            <w:col w:w="1921" w:space="40"/>
            <w:col w:w="3292"/>
          </w:cols>
        </w:sectPr>
      </w:pPr>
    </w:p>
    <w:p>
      <w:pPr>
        <w:spacing w:before="130"/>
        <w:ind w:left="0" w:right="0" w:firstLine="0"/>
        <w:jc w:val="right"/>
        <w:rPr>
          <w:rFonts w:ascii="宋体" w:eastAsia="宋体" w:hAnsi="宋体" w:cs="宋体" w:hint="default"/>
          <w:sz w:val="11"/>
          <w:szCs w:val="11"/>
        </w:rPr>
      </w:pPr>
      <w:r>
        <w:pict>
          <v:group id="_x0000_s1112" o:spid="_x0000_s1112" style="width:99.6pt;height:636.05pt;margin-top:42pt;margin-left:10.75pt;mso-height-relative:page;mso-position-horizontal-relative:page;mso-position-vertical-relative:page;mso-width-relative:page;position:absolute;z-index:251676672" coordorigin="215,840" coordsize="1992,12721">
            <v:group id="_x0000_s1113" o:spid="_x0000_s1113" style="width:2;height:161;left:2021;position:absolute;top:851" coordorigin="2021,851" coordsize="2,161">
              <v:shape id="_x0000_s1114" o:spid="_x0000_s1114" style="width:2;height:161;left:2021;position:absolute;top:851" coordorigin="2021,851" coordsize="0,161" path="m2021,851l2021,1011e" filled="f" stroked="t" strokecolor="black">
                <v:path arrowok="t"/>
              </v:shape>
            </v:group>
            <v:group id="_x0000_s1115" o:spid="_x0000_s1115" style="width:21;height:2;left:2011;position:absolute;top:1081" coordorigin="2011,1081" coordsize="21,2">
              <v:shape id="_x0000_s1116" o:spid="_x0000_s1116" style="width:21;height:2;left:2011;position:absolute;top:1081" coordorigin="2011,1081" coordsize="21,0" path="m2011,1081l2031,1081e" filled="f" stroked="t" strokecolor="black">
                <v:path arrowok="t"/>
              </v:shape>
            </v:group>
            <v:group id="_x0000_s1117" o:spid="_x0000_s1117" style="width:20;height:2;left:2011;position:absolute;top:1161" coordorigin="2011,1161" coordsize="20,2">
              <v:shape id="_x0000_s1118" o:spid="_x0000_s1118" style="width:20;height:2;left:2011;position:absolute;top:1161" coordorigin="2011,1161" coordsize="20,0" path="m2011,1161l2031,1161e" filled="f" stroked="t" strokecolor="black">
                <v:path arrowok="t"/>
              </v:shape>
            </v:group>
            <v:group id="_x0000_s1119" o:spid="_x0000_s1119" style="width:2;height:161;left:2020;position:absolute;top:1231" coordorigin="2020,1231" coordsize="2,161">
              <v:shape id="_x0000_s1120" o:spid="_x0000_s1120" style="width:2;height:161;left:2020;position:absolute;top:1231" coordorigin="2020,1231" coordsize="0,161" path="m2020,1231l2020,1391e" filled="f" stroked="t" strokecolor="black">
                <v:path arrowok="t"/>
              </v:shape>
            </v:group>
            <v:group id="_x0000_s1121" o:spid="_x0000_s1121" style="width:20;height:2;left:2010;position:absolute;top:1461" coordorigin="2010,1461" coordsize="20,2">
              <v:shape id="_x0000_s1122" o:spid="_x0000_s1122" style="width:20;height:2;left:2010;position:absolute;top:1461" coordorigin="2010,1461" coordsize="20,0" path="m2010,1461l2030,1461e" filled="f" stroked="t" strokecolor="black">
                <v:path arrowok="t"/>
              </v:shape>
            </v:group>
            <v:group id="_x0000_s1123" o:spid="_x0000_s1123" style="width:21;height:2;left:2010;position:absolute;top:1541" coordorigin="2010,1541" coordsize="21,2">
              <v:shape id="_x0000_s1124" o:spid="_x0000_s1124" style="width:21;height:2;left:2010;position:absolute;top:1541" coordorigin="2010,1541" coordsize="21,0" path="m2010,1541l2030,1541e" filled="f" stroked="t" strokecolor="black">
                <v:path arrowok="t"/>
              </v:shape>
            </v:group>
            <v:group id="_x0000_s1125" o:spid="_x0000_s1125" style="width:2;height:161;left:2020;position:absolute;top:1611" coordorigin="2020,1611" coordsize="2,161">
              <v:shape id="_x0000_s1126" o:spid="_x0000_s1126" style="width:2;height:161;left:2020;position:absolute;top:1611" coordorigin="2020,1611" coordsize="0,161" path="m2020,1611l2020,1771e" filled="f" stroked="t" strokecolor="black">
                <v:path arrowok="t"/>
              </v:shape>
            </v:group>
            <v:group id="_x0000_s1127" o:spid="_x0000_s1127" style="width:21;height:2;left:2010;position:absolute;top:1841" coordorigin="2010,1841" coordsize="21,2">
              <v:shape id="_x0000_s1128" o:spid="_x0000_s1128" style="width:21;height:2;left:2010;position:absolute;top:1841" coordorigin="2010,1841" coordsize="21,0" path="m2010,1841l2030,1841e" filled="f" stroked="t" strokecolor="black">
                <v:path arrowok="t"/>
              </v:shape>
            </v:group>
            <v:group id="_x0000_s1129" o:spid="_x0000_s1129" style="width:21;height:2;left:2009;position:absolute;top:1921" coordorigin="2009,1921" coordsize="21,2">
              <v:shape id="_x0000_s1130" o:spid="_x0000_s1130" style="width:21;height:2;left:2009;position:absolute;top:1921" coordorigin="2009,1921" coordsize="21,0" path="m2009,1921l2030,1921e" filled="f" stroked="t" strokecolor="black">
                <v:path arrowok="t"/>
              </v:shape>
            </v:group>
            <v:group id="_x0000_s1131" o:spid="_x0000_s1131" style="width:2;height:161;left:2019;position:absolute;top:1991" coordorigin="2019,1991" coordsize="2,161">
              <v:shape id="_x0000_s1132" o:spid="_x0000_s1132" style="width:2;height:161;left:2019;position:absolute;top:1991" coordorigin="2019,1991" coordsize="0,161" path="m2019,1991l2019,2151e" filled="f" stroked="t" strokecolor="black">
                <v:path arrowok="t"/>
              </v:shape>
            </v:group>
            <v:group id="_x0000_s1133" o:spid="_x0000_s1133" style="width:21;height:2;left:2009;position:absolute;top:2221" coordorigin="2009,2221" coordsize="21,2">
              <v:shape id="_x0000_s1134" o:spid="_x0000_s1134" style="width:21;height:2;left:2009;position:absolute;top:2221" coordorigin="2009,2221" coordsize="21,0" path="m2009,2221l2029,2221e" filled="f" stroked="t" strokecolor="black">
                <v:path arrowok="t"/>
              </v:shape>
            </v:group>
            <v:group id="_x0000_s1135" o:spid="_x0000_s1135" style="width:21;height:2;left:2009;position:absolute;top:2301" coordorigin="2009,2301" coordsize="21,2">
              <v:shape id="_x0000_s1136" o:spid="_x0000_s1136" style="width:21;height:2;left:2009;position:absolute;top:2301" coordorigin="2009,2301" coordsize="21,0" path="m2009,2301l2029,2301e" filled="f" stroked="t" strokecolor="black">
                <v:path arrowok="t"/>
              </v:shape>
            </v:group>
            <v:group id="_x0000_s1137" o:spid="_x0000_s1137" style="width:2;height:161;left:2019;position:absolute;top:2371" coordorigin="2019,2371" coordsize="2,161">
              <v:shape id="_x0000_s1138" o:spid="_x0000_s1138" style="width:2;height:161;left:2019;position:absolute;top:2371" coordorigin="2019,2371" coordsize="0,161" path="m2019,2371l2019,2531e" filled="f" stroked="t" strokecolor="black">
                <v:path arrowok="t"/>
              </v:shape>
            </v:group>
            <v:group id="_x0000_s1139" o:spid="_x0000_s1139" style="width:20;height:2;left:2009;position:absolute;top:2601" coordorigin="2009,2601" coordsize="20,2">
              <v:shape id="_x0000_s1140" o:spid="_x0000_s1140" style="width:20;height:2;left:2009;position:absolute;top:2601" coordorigin="2009,2601" coordsize="20,0" path="m2009,2601l2029,2601e" filled="f" stroked="t" strokecolor="black">
                <v:path arrowok="t"/>
              </v:shape>
            </v:group>
            <v:group id="_x0000_s1141" o:spid="_x0000_s1141" style="width:21;height:2;left:2008;position:absolute;top:2681" coordorigin="2008,2681" coordsize="21,2">
              <v:shape id="_x0000_s1142" o:spid="_x0000_s1142" style="width:21;height:2;left:2008;position:absolute;top:2681" coordorigin="2008,2681" coordsize="21,0" path="m2008,2681l2028,2681e" filled="f" stroked="t" strokecolor="black">
                <v:path arrowok="t"/>
              </v:shape>
            </v:group>
            <v:group id="_x0000_s1143" o:spid="_x0000_s1143" style="width:2;height:161;left:2018;position:absolute;top:2751" coordorigin="2018,2751" coordsize="2,161">
              <v:shape id="_x0000_s1144" o:spid="_x0000_s1144" style="width:2;height:161;left:2018;position:absolute;top:2751" coordorigin="2018,2751" coordsize="0,161" path="m2018,2751l2018,2911e" filled="f" stroked="t" strokecolor="black">
                <v:path arrowok="t"/>
              </v:shape>
            </v:group>
            <v:group id="_x0000_s1145" o:spid="_x0000_s1145" style="width:21;height:2;left:2008;position:absolute;top:2981" coordorigin="2008,2981" coordsize="21,2">
              <v:shape id="_x0000_s1146" o:spid="_x0000_s1146" style="width:21;height:2;left:2008;position:absolute;top:2981" coordorigin="2008,2981" coordsize="21,0" path="m2008,2981l2028,2981e" filled="f" stroked="t" strokecolor="black">
                <v:path arrowok="t"/>
              </v:shape>
            </v:group>
            <v:group id="_x0000_s1147" o:spid="_x0000_s1147" style="width:21;height:2;left:2008;position:absolute;top:3061" coordorigin="2008,3061" coordsize="21,2">
              <v:shape id="_x0000_s1148" o:spid="_x0000_s1148" style="width:21;height:2;left:2008;position:absolute;top:3061" coordorigin="2008,3061" coordsize="21,0" path="m2008,3061l2028,3061e" filled="f" stroked="t" strokecolor="black">
                <v:path arrowok="t"/>
              </v:shape>
            </v:group>
            <v:group id="_x0000_s1149" o:spid="_x0000_s1149" style="width:2;height:161;left:2018;position:absolute;top:3131" coordorigin="2018,3131" coordsize="2,161">
              <v:shape id="_x0000_s1150" o:spid="_x0000_s1150" style="width:2;height:161;left:2018;position:absolute;top:3131" coordorigin="2018,3131" coordsize="0,161" path="m2018,3131l2018,3291e" filled="f" stroked="t" strokecolor="black">
                <v:path arrowok="t"/>
              </v:shape>
            </v:group>
            <v:group id="_x0000_s1151" o:spid="_x0000_s1151" style="width:21;height:2;left:2007;position:absolute;top:3361" coordorigin="2007,3361" coordsize="21,2">
              <v:shape id="_x0000_s1152" o:spid="_x0000_s1152" style="width:21;height:2;left:2007;position:absolute;top:3361" coordorigin="2007,3361" coordsize="21,0" path="m2007,3361l2028,3361e" filled="f" stroked="t" strokecolor="black">
                <v:path arrowok="t"/>
              </v:shape>
            </v:group>
            <v:group id="_x0000_s1153" o:spid="_x0000_s1153" style="width:21;height:2;left:2007;position:absolute;top:3441" coordorigin="2007,3441" coordsize="21,2">
              <v:shape id="_x0000_s1154" o:spid="_x0000_s1154" style="width:21;height:2;left:2007;position:absolute;top:3441" coordorigin="2007,3441" coordsize="21,0" path="m2007,3441l2027,3441e" filled="f" stroked="t" strokecolor="black">
                <v:path arrowok="t"/>
              </v:shape>
            </v:group>
            <v:group id="_x0000_s1155" o:spid="_x0000_s1155" style="width:2;height:161;left:2017;position:absolute;top:3511" coordorigin="2017,3511" coordsize="2,161">
              <v:shape id="_x0000_s1156" o:spid="_x0000_s1156" style="width:2;height:161;left:2017;position:absolute;top:3511" coordorigin="2017,3511" coordsize="0,161" path="m2017,3511l2017,3671e" filled="f" stroked="t" strokecolor="black">
                <v:path arrowok="t"/>
              </v:shape>
            </v:group>
            <v:group id="_x0000_s1157" o:spid="_x0000_s1157" style="width:21;height:2;left:2007;position:absolute;top:3741" coordorigin="2007,3741" coordsize="21,2">
              <v:shape id="_x0000_s1158" o:spid="_x0000_s1158" style="width:21;height:2;left:2007;position:absolute;top:3741" coordorigin="2007,3741" coordsize="21,0" path="m2007,3741l2027,3741e" filled="f" stroked="t" strokecolor="black">
                <v:path arrowok="t"/>
              </v:shape>
            </v:group>
            <v:group id="_x0000_s1159" o:spid="_x0000_s1159" style="width:21;height:2;left:2007;position:absolute;top:3821" coordorigin="2007,3821" coordsize="21,2">
              <v:shape id="_x0000_s1160" o:spid="_x0000_s1160" style="width:21;height:2;left:2007;position:absolute;top:3821" coordorigin="2007,3821" coordsize="21,0" path="m2007,3821l2027,3821e" filled="f" stroked="t" strokecolor="black">
                <v:path arrowok="t"/>
              </v:shape>
            </v:group>
            <v:group id="_x0000_s1161" o:spid="_x0000_s1161" style="width:2;height:161;left:2017;position:absolute;top:3891" coordorigin="2017,3891" coordsize="2,161">
              <v:shape id="_x0000_s1162" o:spid="_x0000_s1162" style="width:2;height:161;left:2017;position:absolute;top:3891" coordorigin="2017,3891" coordsize="0,161" path="m2017,3891l2017,4051e" filled="f" stroked="t" strokecolor="black">
                <v:path arrowok="t"/>
              </v:shape>
            </v:group>
            <v:group id="_x0000_s1163" o:spid="_x0000_s1163" style="width:21;height:2;left:2006;position:absolute;top:4121" coordorigin="2006,4121" coordsize="21,2">
              <v:shape id="_x0000_s1164" o:spid="_x0000_s1164" style="width:21;height:2;left:2006;position:absolute;top:4121" coordorigin="2006,4121" coordsize="21,0" path="m2006,4121l2026,4121e" filled="f" stroked="t" strokecolor="black">
                <v:path arrowok="t"/>
              </v:shape>
            </v:group>
            <v:group id="_x0000_s1165" o:spid="_x0000_s1165" style="width:21;height:2;left:2006;position:absolute;top:4201" coordorigin="2006,4201" coordsize="21,2">
              <v:shape id="_x0000_s1166" o:spid="_x0000_s1166" style="width:21;height:2;left:2006;position:absolute;top:4201" coordorigin="2006,4201" coordsize="21,0" path="m2006,4201l2026,4201e" filled="f" stroked="t" strokecolor="black">
                <v:path arrowok="t"/>
              </v:shape>
            </v:group>
            <v:group id="_x0000_s1167" o:spid="_x0000_s1167" style="width:2;height:161;left:2016;position:absolute;top:4271" coordorigin="2016,4271" coordsize="2,161">
              <v:shape id="_x0000_s1168" o:spid="_x0000_s1168" style="width:2;height:161;left:2016;position:absolute;top:4271" coordorigin="2016,4271" coordsize="0,161" path="m2016,4271l2016,4431e" filled="f" stroked="t" strokecolor="black">
                <v:path arrowok="t"/>
              </v:shape>
            </v:group>
            <v:group id="_x0000_s1169" o:spid="_x0000_s1169" style="width:21;height:2;left:2006;position:absolute;top:4501" coordorigin="2006,4501" coordsize="21,2">
              <v:shape id="_x0000_s1170" o:spid="_x0000_s1170" style="width:21;height:2;left:2006;position:absolute;top:4501" coordorigin="2006,4501" coordsize="21,0" path="m2006,4501l2026,4501e" filled="f" stroked="t" strokecolor="black">
                <v:path arrowok="t"/>
              </v:shape>
            </v:group>
            <v:group id="_x0000_s1171" o:spid="_x0000_s1171" style="width:21;height:2;left:2006;position:absolute;top:4581" coordorigin="2006,4581" coordsize="21,2">
              <v:shape id="_x0000_s1172" o:spid="_x0000_s1172" style="width:21;height:2;left:2006;position:absolute;top:4581" coordorigin="2006,4581" coordsize="21,0" path="m2006,4581l2026,4581e" filled="f" stroked="t" strokecolor="black">
                <v:path arrowok="t"/>
              </v:shape>
            </v:group>
            <v:group id="_x0000_s1173" o:spid="_x0000_s1173" style="width:2;height:161;left:2016;position:absolute;top:4651" coordorigin="2016,4651" coordsize="2,161">
              <v:shape id="_x0000_s1174" o:spid="_x0000_s1174" style="width:2;height:161;left:2016;position:absolute;top:4651" coordorigin="2016,4651" coordsize="0,161" path="m2016,4651l2016,4811e" filled="f" stroked="t" strokecolor="black">
                <v:path arrowok="t"/>
              </v:shape>
            </v:group>
            <v:group id="_x0000_s1175" o:spid="_x0000_s1175" style="width:21;height:2;left:2005;position:absolute;top:4881" coordorigin="2005,4881" coordsize="21,2">
              <v:shape id="_x0000_s1176" o:spid="_x0000_s1176" style="width:21;height:2;left:2005;position:absolute;top:4881" coordorigin="2005,4881" coordsize="21,0" path="m2005,4881l2025,4881e" filled="f" stroked="t" strokecolor="black">
                <v:path arrowok="t"/>
              </v:shape>
            </v:group>
            <v:group id="_x0000_s1177" o:spid="_x0000_s1177" style="width:21;height:2;left:2005;position:absolute;top:4961" coordorigin="2005,4961" coordsize="21,2">
              <v:shape id="_x0000_s1178" o:spid="_x0000_s1178" style="width:21;height:2;left:2005;position:absolute;top:4961" coordorigin="2005,4961" coordsize="21,0" path="m2005,4961l2025,4961e" filled="f" stroked="t" strokecolor="black">
                <v:path arrowok="t"/>
              </v:shape>
            </v:group>
            <v:group id="_x0000_s1179" o:spid="_x0000_s1179" style="width:2;height:161;left:2015;position:absolute;top:5031" coordorigin="2015,5031" coordsize="2,161">
              <v:shape id="_x0000_s1180" o:spid="_x0000_s1180" style="width:2;height:161;left:2015;position:absolute;top:5031" coordorigin="2015,5031" coordsize="0,161" path="m2015,5031l2015,5191e" filled="f" stroked="t" strokecolor="black">
                <v:path arrowok="t"/>
              </v:shape>
            </v:group>
            <v:group id="_x0000_s1181" o:spid="_x0000_s1181" style="width:21;height:2;left:2005;position:absolute;top:5261" coordorigin="2005,5261" coordsize="21,2">
              <v:shape id="_x0000_s1182" o:spid="_x0000_s1182" style="width:21;height:2;left:2005;position:absolute;top:5261" coordorigin="2005,5261" coordsize="21,0" path="m2005,5261l2025,5261e" filled="f" stroked="t" strokecolor="black">
                <v:path arrowok="t"/>
              </v:shape>
            </v:group>
            <v:group id="_x0000_s1183" o:spid="_x0000_s1183" style="width:20;height:2;left:2005;position:absolute;top:5341" coordorigin="2005,5341" coordsize="20,2">
              <v:shape id="_x0000_s1184" o:spid="_x0000_s1184" style="width:20;height:2;left:2005;position:absolute;top:5341" coordorigin="2005,5341" coordsize="20,0" path="m2005,5341l2025,5341e" filled="f" stroked="t" strokecolor="black">
                <v:path arrowok="t"/>
              </v:shape>
            </v:group>
            <v:group id="_x0000_s1185" o:spid="_x0000_s1185" style="width:2;height:161;left:2015;position:absolute;top:5411" coordorigin="2015,5411" coordsize="2,161">
              <v:shape id="_x0000_s1186" o:spid="_x0000_s1186" style="width:2;height:161;left:2015;position:absolute;top:5411" coordorigin="2015,5411" coordsize="0,161" path="m2015,5411l2015,5571e" filled="f" stroked="t" strokecolor="black">
                <v:path arrowok="t"/>
              </v:shape>
            </v:group>
            <v:group id="_x0000_s1187" o:spid="_x0000_s1187" style="width:20;height:2;left:2004;position:absolute;top:5641" coordorigin="2004,5641" coordsize="20,2">
              <v:shape id="_x0000_s1188" o:spid="_x0000_s1188" style="width:20;height:2;left:2004;position:absolute;top:5641" coordorigin="2004,5641" coordsize="20,0" path="m2004,5641l2024,5641e" filled="f" stroked="t" strokecolor="black">
                <v:path arrowok="t"/>
              </v:shape>
            </v:group>
            <v:group id="_x0000_s1189" o:spid="_x0000_s1189" style="width:21;height:2;left:2004;position:absolute;top:5721" coordorigin="2004,5721" coordsize="21,2">
              <v:shape id="_x0000_s1190" o:spid="_x0000_s1190" style="width:21;height:2;left:2004;position:absolute;top:5721" coordorigin="2004,5721" coordsize="21,0" path="m2004,5721l2024,5721e" filled="f" stroked="t" strokecolor="black">
                <v:path arrowok="t"/>
              </v:shape>
            </v:group>
            <v:group id="_x0000_s1191" o:spid="_x0000_s1191" style="width:2;height:161;left:2014;position:absolute;top:5791" coordorigin="2014,5791" coordsize="2,161">
              <v:shape id="_x0000_s1192" o:spid="_x0000_s1192" style="width:2;height:161;left:2014;position:absolute;top:5791" coordorigin="2014,5791" coordsize="0,161" path="m2014,5791l2014,5951e" filled="f" stroked="t" strokecolor="black">
                <v:path arrowok="t"/>
              </v:shape>
            </v:group>
            <v:group id="_x0000_s1193" o:spid="_x0000_s1193" style="width:21;height:2;left:2004;position:absolute;top:6021" coordorigin="2004,6021" coordsize="21,2">
              <v:shape id="_x0000_s1194" o:spid="_x0000_s1194" style="width:21;height:2;left:2004;position:absolute;top:6021" coordorigin="2004,6021" coordsize="21,0" path="m2004,6021l2024,6021e" filled="f" stroked="t" strokecolor="black">
                <v:path arrowok="t"/>
              </v:shape>
            </v:group>
            <v:group id="_x0000_s1195" o:spid="_x0000_s1195" style="width:20;height:2;left:2004;position:absolute;top:6101" coordorigin="2004,6101" coordsize="20,2">
              <v:shape id="_x0000_s1196" o:spid="_x0000_s1196" style="width:20;height:2;left:2004;position:absolute;top:6101" coordorigin="2004,6101" coordsize="20,0" path="m2004,6101l2024,6101e" filled="f" stroked="t" strokecolor="black">
                <v:path arrowok="t"/>
              </v:shape>
            </v:group>
            <v:group id="_x0000_s1197" o:spid="_x0000_s1197" style="width:2;height:161;left:2013;position:absolute;top:6171" coordorigin="2013,6171" coordsize="2,161">
              <v:shape id="_x0000_s1198" o:spid="_x0000_s1198" style="width:2;height:161;left:2013;position:absolute;top:6171" coordorigin="2013,6171" coordsize="0,161" path="m2013,6171l2013,6331e" filled="f" stroked="t" strokecolor="black">
                <v:path arrowok="t"/>
              </v:shape>
            </v:group>
            <v:group id="_x0000_s1199" o:spid="_x0000_s1199" style="width:20;height:2;left:2003;position:absolute;top:6401" coordorigin="2003,6401" coordsize="20,2">
              <v:shape id="_x0000_s1200" o:spid="_x0000_s1200" style="width:20;height:2;left:2003;position:absolute;top:6401" coordorigin="2003,6401" coordsize="20,0" path="m2003,6401l2023,6401e" filled="f" stroked="t" strokecolor="black">
                <v:path arrowok="t"/>
              </v:shape>
            </v:group>
            <v:group id="_x0000_s1201" o:spid="_x0000_s1201" style="width:21;height:2;left:2003;position:absolute;top:6481" coordorigin="2003,6481" coordsize="21,2">
              <v:shape id="_x0000_s1202" o:spid="_x0000_s1202" style="width:21;height:2;left:2003;position:absolute;top:6481" coordorigin="2003,6481" coordsize="21,0" path="m2003,6481l2023,6481e" filled="f" stroked="t" strokecolor="black">
                <v:path arrowok="t"/>
              </v:shape>
            </v:group>
            <v:group id="_x0000_s1203" o:spid="_x0000_s1203" style="width:2;height:161;left:2013;position:absolute;top:6551" coordorigin="2013,6551" coordsize="2,161">
              <v:shape id="_x0000_s1204" o:spid="_x0000_s1204" style="width:2;height:161;left:2013;position:absolute;top:6551" coordorigin="2013,6551" coordsize="0,161" path="m2013,6551l2013,6711e" filled="f" stroked="t" strokecolor="black">
                <v:path arrowok="t"/>
              </v:shape>
            </v:group>
            <v:group id="_x0000_s1205" o:spid="_x0000_s1205" style="width:21;height:2;left:2003;position:absolute;top:6781" coordorigin="2003,6781" coordsize="21,2">
              <v:shape id="_x0000_s1206" o:spid="_x0000_s1206" style="width:21;height:2;left:2003;position:absolute;top:6781" coordorigin="2003,6781" coordsize="21,0" path="m2003,6781l2023,6781e" filled="f" stroked="t" strokecolor="black">
                <v:path arrowok="t"/>
              </v:shape>
            </v:group>
            <v:group id="_x0000_s1207" o:spid="_x0000_s1207" style="width:21;height:2;left:2003;position:absolute;top:6861" coordorigin="2003,6861" coordsize="21,2">
              <v:shape id="_x0000_s1208" o:spid="_x0000_s1208" style="width:21;height:2;left:2003;position:absolute;top:6861" coordorigin="2003,6861" coordsize="21,0" path="m2003,6861l2023,6861e" filled="f" stroked="t" strokecolor="black">
                <v:path arrowok="t"/>
              </v:shape>
            </v:group>
            <v:group id="_x0000_s1209" o:spid="_x0000_s1209" style="width:2;height:161;left:2012;position:absolute;top:6931" coordorigin="2012,6931" coordsize="2,161">
              <v:shape id="_x0000_s1210" o:spid="_x0000_s1210" style="width:2;height:161;left:2012;position:absolute;top:6931" coordorigin="2012,6931" coordsize="0,161" path="m2012,6931l2012,7091e" filled="f" stroked="t" strokecolor="black">
                <v:path arrowok="t"/>
              </v:shape>
            </v:group>
            <v:group id="_x0000_s1211" o:spid="_x0000_s1211" style="width:21;height:2;left:2002;position:absolute;top:7161" coordorigin="2002,7161" coordsize="21,2">
              <v:shape id="_x0000_s1212" o:spid="_x0000_s1212" style="width:21;height:2;left:2002;position:absolute;top:7161" coordorigin="2002,7161" coordsize="21,0" path="m2002,7161l2022,7161e" filled="f" stroked="t" strokecolor="black">
                <v:path arrowok="t"/>
              </v:shape>
            </v:group>
            <v:group id="_x0000_s1213" o:spid="_x0000_s1213" style="width:21;height:2;left:2002;position:absolute;top:7241" coordorigin="2002,7241" coordsize="21,2">
              <v:shape id="_x0000_s1214" o:spid="_x0000_s1214" style="width:21;height:2;left:2002;position:absolute;top:7241" coordorigin="2002,7241" coordsize="21,0" path="m2002,7241l2022,7241e" filled="f" stroked="t" strokecolor="black">
                <v:path arrowok="t"/>
              </v:shape>
            </v:group>
            <v:group id="_x0000_s1215" o:spid="_x0000_s1215" style="width:2;height:161;left:2012;position:absolute;top:7311" coordorigin="2012,7311" coordsize="2,161">
              <v:shape id="_x0000_s1216" o:spid="_x0000_s1216" style="width:2;height:161;left:2012;position:absolute;top:7311" coordorigin="2012,7311" coordsize="0,161" path="m2012,7311l2012,7471e" filled="f" stroked="t" strokecolor="black">
                <v:path arrowok="t"/>
              </v:shape>
            </v:group>
            <v:group id="_x0000_s1217" o:spid="_x0000_s1217" style="width:21;height:2;left:2002;position:absolute;top:7541" coordorigin="2002,7541" coordsize="21,2">
              <v:shape id="_x0000_s1218" o:spid="_x0000_s1218" style="width:21;height:2;left:2002;position:absolute;top:7541" coordorigin="2002,7541" coordsize="21,0" path="m2002,7541l2022,7541e" filled="f" stroked="t" strokecolor="black">
                <v:path arrowok="t"/>
              </v:shape>
            </v:group>
            <v:group id="_x0000_s1219" o:spid="_x0000_s1219" style="width:21;height:2;left:2002;position:absolute;top:7621" coordorigin="2002,7621" coordsize="21,2">
              <v:shape id="_x0000_s1220" o:spid="_x0000_s1220" style="width:21;height:2;left:2002;position:absolute;top:7621" coordorigin="2002,7621" coordsize="21,0" path="m2002,7621l2022,7621e" filled="f" stroked="t" strokecolor="black">
                <v:path arrowok="t"/>
              </v:shape>
            </v:group>
            <v:group id="_x0000_s1221" o:spid="_x0000_s1221" style="width:2;height:161;left:2011;position:absolute;top:7691" coordorigin="2011,7691" coordsize="2,161">
              <v:shape id="_x0000_s1222" o:spid="_x0000_s1222" style="width:2;height:161;left:2011;position:absolute;top:7691" coordorigin="2011,7691" coordsize="0,161" path="m2011,7691l2011,7851e" filled="f" stroked="t" strokecolor="black">
                <v:path arrowok="t"/>
              </v:shape>
            </v:group>
            <v:group id="_x0000_s1223" o:spid="_x0000_s1223" style="width:21;height:2;left:2001;position:absolute;top:7921" coordorigin="2001,7921" coordsize="21,2">
              <v:shape id="_x0000_s1224" o:spid="_x0000_s1224" style="width:21;height:2;left:2001;position:absolute;top:7921" coordorigin="2001,7921" coordsize="21,0" path="m2001,7921l2021,7921e" filled="f" stroked="t" strokecolor="black">
                <v:path arrowok="t"/>
              </v:shape>
            </v:group>
            <v:group id="_x0000_s1225" o:spid="_x0000_s1225" style="width:21;height:2;left:2001;position:absolute;top:8001" coordorigin="2001,8001" coordsize="21,2">
              <v:shape id="_x0000_s1226" o:spid="_x0000_s1226" style="width:21;height:2;left:2001;position:absolute;top:8001" coordorigin="2001,8001" coordsize="21,0" path="m2001,8001l2021,8001e" filled="f" stroked="t" strokecolor="black">
                <v:path arrowok="t"/>
              </v:shape>
            </v:group>
            <v:group id="_x0000_s1227" o:spid="_x0000_s1227" style="width:2;height:161;left:2011;position:absolute;top:8071" coordorigin="2011,8071" coordsize="2,161">
              <v:shape id="_x0000_s1228" o:spid="_x0000_s1228" style="width:2;height:161;left:2011;position:absolute;top:8071" coordorigin="2011,8071" coordsize="0,161" path="m2011,8071l2011,8231e" filled="f" stroked="t" strokecolor="black">
                <v:path arrowok="t"/>
              </v:shape>
            </v:group>
            <v:group id="_x0000_s1229" o:spid="_x0000_s1229" style="width:21;height:2;left:2001;position:absolute;top:8301" coordorigin="2001,8301" coordsize="21,2">
              <v:shape id="_x0000_s1230" o:spid="_x0000_s1230" style="width:21;height:2;left:2001;position:absolute;top:8301" coordorigin="2001,8301" coordsize="21,0" path="m2001,8301l2021,8301e" filled="f" stroked="t" strokecolor="black">
                <v:path arrowok="t"/>
              </v:shape>
            </v:group>
            <v:group id="_x0000_s1231" o:spid="_x0000_s1231" style="width:21;height:2;left:2000;position:absolute;top:8381" coordorigin="2000,8381" coordsize="21,2">
              <v:shape id="_x0000_s1232" o:spid="_x0000_s1232" style="width:21;height:2;left:2000;position:absolute;top:8381" coordorigin="2000,8381" coordsize="21,0" path="m2000,8381l2021,8381e" filled="f" stroked="t" strokecolor="black">
                <v:path arrowok="t"/>
              </v:shape>
            </v:group>
            <v:group id="_x0000_s1233" o:spid="_x0000_s1233" style="width:2;height:161;left:2010;position:absolute;top:8451" coordorigin="2010,8451" coordsize="2,161">
              <v:shape id="_x0000_s1234" o:spid="_x0000_s1234" style="width:2;height:161;left:2010;position:absolute;top:8451" coordorigin="2010,8451" coordsize="0,161" path="m2010,8451l2010,8611e" filled="f" stroked="t" strokecolor="black">
                <v:path arrowok="t"/>
              </v:shape>
            </v:group>
            <v:group id="_x0000_s1235" o:spid="_x0000_s1235" style="width:21;height:2;left:2000;position:absolute;top:8681" coordorigin="2000,8681" coordsize="21,2">
              <v:shape id="_x0000_s1236" o:spid="_x0000_s1236" style="width:21;height:2;left:2000;position:absolute;top:8681" coordorigin="2000,8681" coordsize="21,0" path="m2000,8681l2020,8681e" filled="f" stroked="t" strokecolor="black">
                <v:path arrowok="t"/>
              </v:shape>
            </v:group>
            <v:group id="_x0000_s1237" o:spid="_x0000_s1237" style="width:21;height:2;left:2000;position:absolute;top:8761" coordorigin="2000,8761" coordsize="21,2">
              <v:shape id="_x0000_s1238" o:spid="_x0000_s1238" style="width:21;height:2;left:2000;position:absolute;top:8761" coordorigin="2000,8761" coordsize="21,0" path="m2000,8761l2020,8761e" filled="f" stroked="t" strokecolor="black">
                <v:path arrowok="t"/>
              </v:shape>
            </v:group>
            <v:group id="_x0000_s1239" o:spid="_x0000_s1239" style="width:2;height:161;left:2010;position:absolute;top:8831" coordorigin="2010,8831" coordsize="2,161">
              <v:shape id="_x0000_s1240" o:spid="_x0000_s1240" style="width:2;height:161;left:2010;position:absolute;top:8831" coordorigin="2010,8831" coordsize="0,161" path="m2010,8831l2010,8991e" filled="f" stroked="t" strokecolor="black">
                <v:path arrowok="t"/>
              </v:shape>
            </v:group>
            <v:group id="_x0000_s1241" o:spid="_x0000_s1241" style="width:21;height:2;left:2000;position:absolute;top:9061" coordorigin="2000,9061" coordsize="21,2">
              <v:shape id="_x0000_s1242" o:spid="_x0000_s1242" style="width:21;height:2;left:2000;position:absolute;top:9061" coordorigin="2000,9061" coordsize="21,0" path="m2000,9061l2020,9061e" filled="f" stroked="t" strokecolor="black">
                <v:path arrowok="t"/>
              </v:shape>
            </v:group>
            <v:group id="_x0000_s1243" o:spid="_x0000_s1243" style="width:21;height:2;left:1999;position:absolute;top:9141" coordorigin="1999,9141" coordsize="21,2">
              <v:shape id="_x0000_s1244" o:spid="_x0000_s1244" style="width:21;height:2;left:1999;position:absolute;top:9141" coordorigin="1999,9141" coordsize="21,0" path="m1999,9141l2019,9141e" filled="f" stroked="t" strokecolor="black">
                <v:path arrowok="t"/>
              </v:shape>
            </v:group>
            <v:group id="_x0000_s1245" o:spid="_x0000_s1245" style="width:2;height:161;left:2009;position:absolute;top:9211" coordorigin="2009,9211" coordsize="2,161">
              <v:shape id="_x0000_s1246" o:spid="_x0000_s1246" style="width:2;height:161;left:2009;position:absolute;top:9211" coordorigin="2009,9211" coordsize="0,161" path="m2009,9211l2009,9371e" filled="f" stroked="t" strokecolor="black">
                <v:path arrowok="t"/>
              </v:shape>
            </v:group>
            <v:group id="_x0000_s1247" o:spid="_x0000_s1247" style="width:21;height:2;left:1999;position:absolute;top:9441" coordorigin="1999,9441" coordsize="21,2">
              <v:shape id="_x0000_s1248" o:spid="_x0000_s1248" style="width:21;height:2;left:1999;position:absolute;top:9441" coordorigin="1999,9441" coordsize="21,0" path="m1999,9441l2019,9441e" filled="f" stroked="t" strokecolor="black">
                <v:path arrowok="t"/>
              </v:shape>
            </v:group>
            <v:group id="_x0000_s1249" o:spid="_x0000_s1249" style="width:20;height:2;left:1999;position:absolute;top:9521" coordorigin="1999,9521" coordsize="20,2">
              <v:shape id="_x0000_s1250" o:spid="_x0000_s1250" style="width:20;height:2;left:1999;position:absolute;top:9521" coordorigin="1999,9521" coordsize="20,0" path="m1999,9521l2019,9521e" filled="f" stroked="t" strokecolor="black">
                <v:path arrowok="t"/>
              </v:shape>
            </v:group>
            <v:group id="_x0000_s1251" o:spid="_x0000_s1251" style="width:2;height:161;left:2009;position:absolute;top:9591" coordorigin="2009,9591" coordsize="2,161">
              <v:shape id="_x0000_s1252" o:spid="_x0000_s1252" style="width:2;height:161;left:2009;position:absolute;top:9591" coordorigin="2009,9591" coordsize="0,161" path="m2009,9591l2009,9751e" filled="f" stroked="t" strokecolor="black">
                <v:path arrowok="t"/>
              </v:shape>
            </v:group>
            <v:group id="_x0000_s1253" o:spid="_x0000_s1253" style="width:21;height:2;left:1998;position:absolute;top:9821" coordorigin="1998,9821" coordsize="21,2">
              <v:shape id="_x0000_s1254" o:spid="_x0000_s1254" style="width:21;height:2;left:1998;position:absolute;top:9821" coordorigin="1998,9821" coordsize="21,0" path="m1998,9821l2018,9821e" filled="f" stroked="t" strokecolor="black">
                <v:path arrowok="t"/>
              </v:shape>
            </v:group>
            <v:group id="_x0000_s1255" o:spid="_x0000_s1255" style="width:21;height:2;left:1998;position:absolute;top:9901" coordorigin="1998,9901" coordsize="21,2">
              <v:shape id="_x0000_s1256" o:spid="_x0000_s1256" style="width:21;height:2;left:1998;position:absolute;top:9901" coordorigin="1998,9901" coordsize="21,0" path="m1998,9901l2018,9901e" filled="f" stroked="t" strokecolor="black">
                <v:path arrowok="t"/>
              </v:shape>
            </v:group>
            <v:group id="_x0000_s1257" o:spid="_x0000_s1257" style="width:2;height:161;left:2008;position:absolute;top:9971" coordorigin="2008,9971" coordsize="2,161">
              <v:shape id="_x0000_s1258" o:spid="_x0000_s1258" style="width:2;height:161;left:2008;position:absolute;top:9971" coordorigin="2008,9971" coordsize="0,161" path="m2008,9971l2008,10131e" filled="f" stroked="t" strokecolor="black">
                <v:path arrowok="t"/>
              </v:shape>
            </v:group>
            <v:group id="_x0000_s1259" o:spid="_x0000_s1259" style="width:21;height:2;left:1998;position:absolute;top:10201" coordorigin="1998,10201" coordsize="21,2">
              <v:shape id="_x0000_s1260" o:spid="_x0000_s1260" style="width:21;height:2;left:1998;position:absolute;top:10201" coordorigin="1998,10201" coordsize="21,0" path="m1998,10201l2018,10201e" filled="f" stroked="t" strokecolor="black">
                <v:path arrowok="t"/>
              </v:shape>
            </v:group>
            <v:group id="_x0000_s1261" o:spid="_x0000_s1261" style="width:20;height:2;left:1998;position:absolute;top:10281" coordorigin="1998,10281" coordsize="20,2">
              <v:shape id="_x0000_s1262" o:spid="_x0000_s1262" style="width:20;height:2;left:1998;position:absolute;top:10281" coordorigin="1998,10281" coordsize="20,0" path="m1998,10281l2018,10281e" filled="f" stroked="t" strokecolor="black">
                <v:path arrowok="t"/>
              </v:shape>
            </v:group>
            <v:group id="_x0000_s1263" o:spid="_x0000_s1263" style="width:2;height:160;left:2008;position:absolute;top:10351" coordorigin="2008,10351" coordsize="2,160">
              <v:shape id="_x0000_s1264" o:spid="_x0000_s1264" style="width:2;height:160;left:2008;position:absolute;top:10351" coordorigin="2008,10351" coordsize="0,160" path="m2008,10351l2008,10511e" filled="f" stroked="t" strokecolor="black">
                <v:path arrowok="t"/>
              </v:shape>
            </v:group>
            <v:group id="_x0000_s1265" o:spid="_x0000_s1265" style="width:20;height:2;left:1997;position:absolute;top:10581" coordorigin="1997,10581" coordsize="20,2">
              <v:shape id="_x0000_s1266" o:spid="_x0000_s1266" style="width:20;height:2;left:1997;position:absolute;top:10581" coordorigin="1997,10581" coordsize="20,0" path="m1997,10581l2017,10581e" filled="f" stroked="t" strokecolor="black">
                <v:path arrowok="t"/>
              </v:shape>
            </v:group>
            <v:group id="_x0000_s1267" o:spid="_x0000_s1267" style="width:21;height:2;left:1997;position:absolute;top:10661" coordorigin="1997,10661" coordsize="21,2">
              <v:shape id="_x0000_s1268" o:spid="_x0000_s1268" style="width:21;height:2;left:1997;position:absolute;top:10661" coordorigin="1997,10661" coordsize="21,0" path="m1997,10661l2017,10661e" filled="f" stroked="t" strokecolor="black">
                <v:path arrowok="t"/>
              </v:shape>
            </v:group>
            <v:group id="_x0000_s1269" o:spid="_x0000_s1269" style="width:2;height:160;left:2007;position:absolute;top:10731" coordorigin="2007,10731" coordsize="2,160">
              <v:shape id="_x0000_s1270" o:spid="_x0000_s1270" style="width:2;height:160;left:2007;position:absolute;top:10731" coordorigin="2007,10731" coordsize="0,160" path="m2007,10731l2007,10891e" filled="f" stroked="t" strokecolor="black">
                <v:path arrowok="t"/>
              </v:shape>
            </v:group>
            <v:group id="_x0000_s1271" o:spid="_x0000_s1271" style="width:21;height:2;left:1997;position:absolute;top:10961" coordorigin="1997,10961" coordsize="21,2">
              <v:shape id="_x0000_s1272" o:spid="_x0000_s1272" style="width:21;height:2;left:1997;position:absolute;top:10961" coordorigin="1997,10961" coordsize="21,0" path="m1997,10961l2017,10961e" filled="f" stroked="t" strokecolor="black">
                <v:path arrowok="t"/>
              </v:shape>
            </v:group>
            <v:group id="_x0000_s1273" o:spid="_x0000_s1273" style="width:21;height:2;left:1997;position:absolute;top:11041" coordorigin="1997,11041" coordsize="21,2">
              <v:shape id="_x0000_s1274" o:spid="_x0000_s1274" style="width:21;height:2;left:1997;position:absolute;top:11041" coordorigin="1997,11041" coordsize="21,0" path="m1997,11041l2017,11041e" filled="f" stroked="t" strokecolor="black">
                <v:path arrowok="t"/>
              </v:shape>
            </v:group>
            <v:group id="_x0000_s1275" o:spid="_x0000_s1275" style="width:2;height:160;left:2007;position:absolute;top:11111" coordorigin="2007,11111" coordsize="2,160">
              <v:shape id="_x0000_s1276" o:spid="_x0000_s1276" style="width:2;height:160;left:2007;position:absolute;top:11111" coordorigin="2007,11111" coordsize="0,160" path="m2007,11111l2007,11271e" filled="f" stroked="t" strokecolor="black">
                <v:path arrowok="t"/>
              </v:shape>
            </v:group>
            <v:group id="_x0000_s1277" o:spid="_x0000_s1277" style="width:21;height:2;left:1996;position:absolute;top:11341" coordorigin="1996,11341" coordsize="21,2">
              <v:shape id="_x0000_s1278" o:spid="_x0000_s1278" style="width:21;height:2;left:1996;position:absolute;top:11341" coordorigin="1996,11341" coordsize="21,0" path="m1996,11341l2016,11341e" filled="f" stroked="t" strokecolor="black">
                <v:path arrowok="t"/>
              </v:shape>
            </v:group>
            <v:group id="_x0000_s1279" o:spid="_x0000_s1279" style="width:21;height:2;left:1996;position:absolute;top:11421" coordorigin="1996,11421" coordsize="21,2">
              <v:shape id="_x0000_s1280" o:spid="_x0000_s1280" style="width:21;height:2;left:1996;position:absolute;top:11421" coordorigin="1996,11421" coordsize="21,0" path="m1996,11421l2016,11421e" filled="f" stroked="t" strokecolor="black">
                <v:path arrowok="t"/>
              </v:shape>
            </v:group>
            <v:group id="_x0000_s1281" o:spid="_x0000_s1281" style="width:2;height:160;left:2006;position:absolute;top:11491" coordorigin="2006,11491" coordsize="2,160">
              <v:shape id="_x0000_s1282" o:spid="_x0000_s1282" style="width:2;height:160;left:2006;position:absolute;top:11491" coordorigin="2006,11491" coordsize="0,160" path="m2006,11491l2006,11651e" filled="f" stroked="t" strokecolor="black">
                <v:path arrowok="t"/>
              </v:shape>
            </v:group>
            <v:group id="_x0000_s1283" o:spid="_x0000_s1283" style="width:21;height:2;left:1996;position:absolute;top:11721" coordorigin="1996,11721" coordsize="21,2">
              <v:shape id="_x0000_s1284" o:spid="_x0000_s1284" style="width:21;height:2;left:1996;position:absolute;top:11721" coordorigin="1996,11721" coordsize="21,0" path="m1996,11721l2016,11721e" filled="f" stroked="t" strokecolor="black">
                <v:path arrowok="t"/>
              </v:shape>
            </v:group>
            <v:group id="_x0000_s1285" o:spid="_x0000_s1285" style="width:21;height:2;left:1996;position:absolute;top:11801" coordorigin="1996,11801" coordsize="21,2">
              <v:shape id="_x0000_s1286" o:spid="_x0000_s1286" style="width:21;height:2;left:1996;position:absolute;top:11801" coordorigin="1996,11801" coordsize="21,0" path="m1996,11801l2016,11801e" filled="f" stroked="t" strokecolor="black">
                <v:path arrowok="t"/>
              </v:shape>
            </v:group>
            <v:group id="_x0000_s1287" o:spid="_x0000_s1287" style="width:2;height:160;left:2006;position:absolute;top:11871" coordorigin="2006,11871" coordsize="2,160">
              <v:shape id="_x0000_s1288" o:spid="_x0000_s1288" style="width:2;height:160;left:2006;position:absolute;top:11871" coordorigin="2006,11871" coordsize="0,160" path="m2006,11871l2006,12031e" filled="f" stroked="t" strokecolor="black">
                <v:path arrowok="t"/>
              </v:shape>
            </v:group>
            <v:group id="_x0000_s1289" o:spid="_x0000_s1289" style="width:21;height:2;left:1995;position:absolute;top:12101" coordorigin="1995,12101" coordsize="21,2">
              <v:shape id="_x0000_s1290" o:spid="_x0000_s1290" style="width:21;height:2;left:1995;position:absolute;top:12101" coordorigin="1995,12101" coordsize="21,0" path="m1995,12101l2015,12101e" filled="f" stroked="t" strokecolor="black">
                <v:path arrowok="t"/>
              </v:shape>
            </v:group>
            <v:group id="_x0000_s1291" o:spid="_x0000_s1291" style="width:21;height:2;left:1995;position:absolute;top:12181" coordorigin="1995,12181" coordsize="21,2">
              <v:shape id="_x0000_s1292" o:spid="_x0000_s1292" style="width:21;height:2;left:1995;position:absolute;top:12181" coordorigin="1995,12181" coordsize="21,0" path="m1995,12181l2015,12181e" filled="f" stroked="t" strokecolor="black">
                <v:path arrowok="t"/>
              </v:shape>
            </v:group>
            <v:group id="_x0000_s1293" o:spid="_x0000_s1293" style="width:2;height:160;left:2005;position:absolute;top:12251" coordorigin="2005,12251" coordsize="2,160">
              <v:shape id="_x0000_s1294" o:spid="_x0000_s1294" style="width:2;height:160;left:2005;position:absolute;top:12251" coordorigin="2005,12251" coordsize="0,160" path="m2005,12251l2005,12411e" filled="f" stroked="t" strokecolor="black">
                <v:path arrowok="t"/>
              </v:shape>
            </v:group>
            <v:group id="_x0000_s1295" o:spid="_x0000_s1295" style="width:21;height:2;left:1995;position:absolute;top:12481" coordorigin="1995,12481" coordsize="21,2">
              <v:shape id="_x0000_s1296" o:spid="_x0000_s1296" style="width:21;height:2;left:1995;position:absolute;top:12481" coordorigin="1995,12481" coordsize="21,0" path="m1995,12481l2015,12481e" filled="f" stroked="t" strokecolor="black">
                <v:path arrowok="t"/>
              </v:shape>
            </v:group>
            <v:group id="_x0000_s1297" o:spid="_x0000_s1297" style="width:21;height:2;left:1995;position:absolute;top:12561" coordorigin="1995,12561" coordsize="21,2">
              <v:shape id="_x0000_s1298" o:spid="_x0000_s1298" style="width:21;height:2;left:1995;position:absolute;top:12561" coordorigin="1995,12561" coordsize="21,0" path="m1995,12561l2015,12561e" filled="f" stroked="t" strokecolor="black">
                <v:path arrowok="t"/>
              </v:shape>
            </v:group>
            <v:group id="_x0000_s1299" o:spid="_x0000_s1299" style="width:2;height:160;left:2004;position:absolute;top:12631" coordorigin="2004,12631" coordsize="2,160">
              <v:shape id="_x0000_s1300" o:spid="_x0000_s1300" style="width:2;height:160;left:2004;position:absolute;top:12631" coordorigin="2004,12631" coordsize="0,160" path="m2004,12631l2004,12791e" filled="f" stroked="t" strokecolor="black">
                <v:path arrowok="t"/>
              </v:shape>
            </v:group>
            <v:group id="_x0000_s1301" o:spid="_x0000_s1301" style="width:21;height:2;left:1994;position:absolute;top:12861" coordorigin="1994,12861" coordsize="21,2">
              <v:shape id="_x0000_s1302" o:spid="_x0000_s1302" style="width:21;height:2;left:1994;position:absolute;top:12861" coordorigin="1994,12861" coordsize="21,0" path="m1994,12861l2014,12861e" filled="f" stroked="t" strokecolor="black">
                <v:path arrowok="t"/>
              </v:shape>
            </v:group>
            <v:group id="_x0000_s1303" o:spid="_x0000_s1303" style="width:21;height:2;left:1994;position:absolute;top:12941" coordorigin="1994,12941" coordsize="21,2">
              <v:shape id="_x0000_s1304" o:spid="_x0000_s1304" style="width:21;height:2;left:1994;position:absolute;top:12941" coordorigin="1994,12941" coordsize="21,0" path="m1994,12941l2014,12941e" filled="f" stroked="t" strokecolor="black">
                <v:path arrowok="t"/>
              </v:shape>
            </v:group>
            <v:group id="_x0000_s1305" o:spid="_x0000_s1305" style="width:2;height:160;left:2004;position:absolute;top:13011" coordorigin="2004,13011" coordsize="2,160">
              <v:shape id="_x0000_s1306" o:spid="_x0000_s1306" style="width:2;height:160;left:2004;position:absolute;top:13011" coordorigin="2004,13011" coordsize="0,160" path="m2004,13011l2004,13171e" filled="f" stroked="t" strokecolor="black">
                <v:path arrowok="t"/>
              </v:shape>
            </v:group>
            <v:group id="_x0000_s1307" o:spid="_x0000_s1307" style="width:21;height:2;left:1994;position:absolute;top:13241" coordorigin="1994,13241" coordsize="21,2">
              <v:shape id="_x0000_s1308" o:spid="_x0000_s1308" style="width:21;height:2;left:1994;position:absolute;top:13241" coordorigin="1994,13241" coordsize="21,0" path="m1994,13241l2014,13241e" filled="f" stroked="t" strokecolor="black">
                <v:path arrowok="t"/>
              </v:shape>
            </v:group>
            <v:group id="_x0000_s1309" o:spid="_x0000_s1309" style="width:21;height:2;left:1994;position:absolute;top:13321" coordorigin="1994,13321" coordsize="21,2">
              <v:shape id="_x0000_s1310" o:spid="_x0000_s1310" style="width:21;height:2;left:1994;position:absolute;top:13321" coordorigin="1994,13321" coordsize="21,0" path="m1994,13321l2014,13321e" filled="f" stroked="t" strokecolor="black">
                <v:path arrowok="t"/>
              </v:shape>
            </v:group>
            <v:group id="_x0000_s1311" o:spid="_x0000_s1311" style="width:2;height:160;left:2003;position:absolute;top:13391" coordorigin="2003,13391" coordsize="2,160">
              <v:shape id="_x0000_s1312" o:spid="_x0000_s1312" style="width:2;height:160;left:2003;position:absolute;top:13391" coordorigin="2003,13391" coordsize="0,160" path="m2003,13391l2003,13551e" filled="f" stroked="t" strokecolor="black">
                <v:path arrowok="t"/>
              </v:shape>
            </v:group>
            <v:group id="_x0000_s1313" o:spid="_x0000_s1313" style="width:1992;height:1104;left:215;position:absolute;top:2944" coordorigin="215,2944" coordsize="1992,1104">
              <v:shape id="_x0000_s1314" o:spid="_x0000_s1314" style="width:1992;height:1104;left:215;position:absolute;top:2944" coordorigin="215,2944" coordsize="1992,1104" path="m2201,2956l2199,2956,2197,2954,2195,2952,2195,2950,2195,2948,2197,2946,2199,2944,2201,2944,2203,2944,2205,2946,2207,2948,2207,2950,2207,2952,2205,2954,2203,2956,2201,2956xe" filled="t" fillcolor="white" stroked="f">
                <v:path arrowok="t"/>
              </v:shape>
              <v:shape id="_x0000_s1315" o:spid="_x0000_s1315" style="width:1992;height:1104;left:215;position:absolute;top:2944" coordorigin="215,2944" coordsize="1992,1104" path="m2177,2956l2175,2956,2173,2954,2171,2952,2171,2950,2171,2948,2173,2946,2175,2944,2177,2944,2179,2944,2181,2946,2183,2948,2183,2950,2183,2952,2181,2954,2179,2956,2177,2956xe" filled="t" fillcolor="white" stroked="f">
                <v:path arrowok="t"/>
              </v:shape>
              <v:shape id="_x0000_s1316" o:spid="_x0000_s1316" style="width:1992;height:1104;left:215;position:absolute;top:2944" coordorigin="215,2944" coordsize="1992,1104" path="m2153,2956l2151,2956,2149,2954,2147,2952,2147,2950,2147,2948,2149,2946,2151,2944,2153,2944,2155,2944,2157,2946,2159,2948,2159,2950,2159,2952,2157,2954,2155,2956,2153,2956xe" filled="t" fillcolor="white" stroked="f">
                <v:path arrowok="t"/>
              </v:shape>
              <v:shape id="_x0000_s1317" o:spid="_x0000_s1317" style="width:1992;height:1104;left:215;position:absolute;top:2944" coordorigin="215,2944" coordsize="1992,1104" path="m2129,2956l2127,2956,2125,2954,2123,2952,2123,2950,2123,2948,2125,2946,2127,2944,2129,2944,2131,2944,2133,2946,2135,2948,2135,2950,2135,2952,2133,2954,2131,2956,2129,2956xe" filled="t" fillcolor="white" stroked="f">
                <v:path arrowok="t"/>
              </v:shape>
              <v:shape id="_x0000_s1318" o:spid="_x0000_s1318" style="width:1992;height:1104;left:215;position:absolute;top:2944" coordorigin="215,2944" coordsize="1992,1104" path="m2105,2956l2103,2956,2101,2954,2099,2952,2099,2950,2099,2948,2101,2946,2103,2944,2105,2944,2107,2944,2109,2946,2111,2948,2111,2950,2111,2952,2109,2954,2107,2956,2105,2956xe" filled="t" fillcolor="white" stroked="f">
                <v:path arrowok="t"/>
              </v:shape>
              <v:shape id="_x0000_s1319" o:spid="_x0000_s1319" style="width:1992;height:1104;left:215;position:absolute;top:2944" coordorigin="215,2944" coordsize="1992,1104" path="m2081,2956l2079,2956,2077,2954,2075,2952,2075,2950,2075,2948,2077,2946,2079,2944,2081,2944,2083,2944,2085,2946,2087,2948,2087,2950,2087,2952,2085,2954,2083,2956,2081,2956xe" filled="t" fillcolor="white" stroked="f">
                <v:path arrowok="t"/>
              </v:shape>
              <v:shape id="_x0000_s1320" o:spid="_x0000_s1320" style="width:1992;height:1104;left:215;position:absolute;top:2944" coordorigin="215,2944" coordsize="1992,1104" path="m2057,2956l2055,2956,2053,2954,2051,2952,2051,2950,2051,2948,2053,2946,2055,2944,2057,2944,2059,2944,2061,2946,2063,2948,2063,2950,2063,2952,2061,2954,2059,2956,2057,2956xe" filled="t" fillcolor="white" stroked="f">
                <v:path arrowok="t"/>
              </v:shape>
              <v:shape id="_x0000_s1321" o:spid="_x0000_s1321" style="width:1992;height:1104;left:215;position:absolute;top:2944" coordorigin="215,2944" coordsize="1992,1104" path="m2033,2956l2031,2956,2029,2954,2027,2952,2027,2950,2027,2948,2029,2946,2031,2944,2033,2944,2035,2944,2037,2946,2039,2948,2039,2950,2039,2952,2037,2954,2035,2956,2033,2956xe" filled="t" fillcolor="white" stroked="f">
                <v:path arrowok="t"/>
              </v:shape>
              <v:shape id="_x0000_s1322" o:spid="_x0000_s1322" style="width:1992;height:1104;left:215;position:absolute;top:2944" coordorigin="215,2944" coordsize="1992,1104" path="m2009,2956l2007,2956,2005,2954,2003,2952,2003,2950,2003,2948,2005,2946,2007,2944,2009,2944,2011,2944,2013,2946,2015,2948,2015,2950,2015,2952,2013,2954,2011,2956,2009,2956xe" filled="t" fillcolor="white" stroked="f">
                <v:path arrowok="t"/>
              </v:shape>
              <v:shape id="_x0000_s1323" o:spid="_x0000_s1323" style="width:1992;height:1104;left:215;position:absolute;top:2944" coordorigin="215,2944" coordsize="1992,1104" path="m1985,2956l1983,2956,1981,2954,1979,2952,1979,2950,1979,2948,1981,2946,1983,2944,1985,2944,1987,2944,1989,2946,1991,2948,1991,2950,1991,2952,1989,2954,1987,2956,1985,2956xe" filled="t" fillcolor="white" stroked="f">
                <v:path arrowok="t"/>
              </v:shape>
              <v:shape id="_x0000_s1324" o:spid="_x0000_s1324" style="width:1992;height:1104;left:215;position:absolute;top:2944" coordorigin="215,2944" coordsize="1992,1104" path="m1961,2956l1959,2956,1957,2954,1955,2952,1955,2950,1955,2948,1957,2946,1959,2944,1961,2944,1963,2944,1965,2946,1967,2948,1967,2950,1967,2952,1965,2954,1963,2956,1961,2956xe" filled="t" fillcolor="white" stroked="f">
                <v:path arrowok="t"/>
              </v:shape>
              <v:shape id="_x0000_s1325" o:spid="_x0000_s1325" style="width:1992;height:1104;left:215;position:absolute;top:2944" coordorigin="215,2944" coordsize="1992,1104" path="m1937,2956l1935,2956,1933,2954,1931,2952,1931,2950,1931,2948,1933,2946,1935,2944,1937,2944,1939,2944,1941,2946,1943,2948,1943,2950,1943,2952,1941,2954,1939,2956,1937,2956xe" filled="t" fillcolor="white" stroked="f">
                <v:path arrowok="t"/>
              </v:shape>
              <v:shape id="_x0000_s1326" o:spid="_x0000_s1326" style="width:1992;height:1104;left:215;position:absolute;top:2944" coordorigin="215,2944" coordsize="1992,1104" path="m1913,2956l1911,2956,1909,2954,1907,2952,1907,2950,1907,2948,1909,2946,1911,2944,1913,2944,1915,2944,1917,2946,1919,2948,1919,2950,1919,2952,1917,2954,1915,2956,1913,2956xe" filled="t" fillcolor="white" stroked="f">
                <v:path arrowok="t"/>
              </v:shape>
              <v:shape id="_x0000_s1327" o:spid="_x0000_s1327" style="width:1992;height:1104;left:215;position:absolute;top:2944" coordorigin="215,2944" coordsize="1992,1104" path="m1889,2956l1887,2956,1885,2954,1883,2952,1883,2950,1883,2948,1885,2946,1887,2944,1889,2944,1891,2944,1893,2946,1895,2948,1895,2950,1895,2952,1893,2954,1891,2956,1889,2956xe" filled="t" fillcolor="white" stroked="f">
                <v:path arrowok="t"/>
              </v:shape>
              <v:shape id="_x0000_s1328" o:spid="_x0000_s1328" style="width:1992;height:1104;left:215;position:absolute;top:2944" coordorigin="215,2944" coordsize="1992,1104" path="m1865,2956l1863,2956,1861,2954,1859,2952,1859,2950,1859,2948,1861,2946,1863,2944,1865,2944,1867,2944,1869,2946,1871,2948,1871,2950,1871,2952,1869,2954,1867,2956,1865,2956xe" filled="t" fillcolor="white" stroked="f">
                <v:path arrowok="t"/>
              </v:shape>
              <v:shape id="_x0000_s1329" o:spid="_x0000_s1329" style="width:1992;height:1104;left:215;position:absolute;top:2944" coordorigin="215,2944" coordsize="1992,1104" path="m1841,2956l1839,2956,1837,2954,1835,2952,1835,2950,1835,2948,1837,2946,1839,2944,1841,2944,1843,2944,1845,2946,1847,2948,1847,2950,1847,2952,1845,2954,1843,2956,1841,2956xe" filled="t" fillcolor="white" stroked="f">
                <v:path arrowok="t"/>
              </v:shape>
              <v:shape id="_x0000_s1330" o:spid="_x0000_s1330" style="width:1992;height:1104;left:215;position:absolute;top:2944" coordorigin="215,2944" coordsize="1992,1104" path="m1817,2956l1815,2956,1813,2954,1811,2952,1811,2950,1811,2948,1813,2946,1815,2944,1817,2944,1819,2944,1821,2946,1823,2948,1823,2950,1823,2952,1821,2954,1819,2956,1817,2956xe" filled="t" fillcolor="white" stroked="f">
                <v:path arrowok="t"/>
              </v:shape>
              <v:shape id="_x0000_s1331" o:spid="_x0000_s1331" style="width:1992;height:1104;left:215;position:absolute;top:2944" coordorigin="215,2944" coordsize="1992,1104" path="m1793,2956l1791,2956,1789,2954,1787,2952,1787,2950,1787,2948,1789,2946,1791,2944,1793,2944,1795,2944,1797,2946,1799,2948,1799,2950,1799,2952,1797,2954,1795,2956,1793,2956xe" filled="t" fillcolor="white" stroked="f">
                <v:path arrowok="t"/>
              </v:shape>
              <v:shape id="_x0000_s1332" o:spid="_x0000_s1332" style="width:1992;height:1104;left:215;position:absolute;top:2944" coordorigin="215,2944" coordsize="1992,1104" path="m1769,2956l1767,2956,1765,2954,1763,2952,1763,2950,1763,2948,1765,2946,1767,2944,1769,2944,1771,2944,1773,2946,1775,2948,1775,2950,1775,2952,1773,2954,1771,2956,1769,2956xe" filled="t" fillcolor="white" stroked="f">
                <v:path arrowok="t"/>
              </v:shape>
              <v:shape id="_x0000_s1333" o:spid="_x0000_s1333" style="width:1992;height:1104;left:215;position:absolute;top:2944" coordorigin="215,2944" coordsize="1992,1104" path="m1745,2956l1743,2956,1741,2954,1739,2952,1739,2950,1739,2948,1741,2946,1743,2944,1745,2944,1747,2944,1749,2946,1751,2948,1751,2950,1751,2952,1749,2954,1747,2956,1745,2956xe" filled="t" fillcolor="white" stroked="f">
                <v:path arrowok="t"/>
              </v:shape>
              <v:shape id="_x0000_s1334" o:spid="_x0000_s1334" style="width:1992;height:1104;left:215;position:absolute;top:2944" coordorigin="215,2944" coordsize="1992,1104" path="m1721,2956l1719,2956,1717,2954,1715,2952,1715,2950,1715,2948,1717,2946,1719,2944,1721,2944,1723,2944,1725,2946,1727,2948,1727,2950,1727,2952,1725,2954,1723,2956,1721,2956xe" filled="t" fillcolor="white" stroked="f">
                <v:path arrowok="t"/>
              </v:shape>
              <v:shape id="_x0000_s1335" o:spid="_x0000_s1335" style="width:1992;height:1104;left:215;position:absolute;top:2944" coordorigin="215,2944" coordsize="1992,1104" path="m1697,2956l1695,2956,1693,2954,1691,2952,1691,2950,1691,2948,1693,2946,1695,2944,1697,2944,1699,2944,1701,2946,1703,2948,1703,2950,1703,2952,1701,2954,1699,2956,1697,2956xe" filled="t" fillcolor="white" stroked="f">
                <v:path arrowok="t"/>
              </v:shape>
              <v:shape id="_x0000_s1336" o:spid="_x0000_s1336" style="width:1992;height:1104;left:215;position:absolute;top:2944" coordorigin="215,2944" coordsize="1992,1104" path="m1673,2956l1671,2956,1669,2954,1667,2952,1667,2950,1667,2948,1669,2946,1671,2944,1673,2944,1675,2944,1677,2946,1679,2948,1679,2950,1679,2952,1677,2954,1675,2956,1673,2956xe" filled="t" fillcolor="white" stroked="f">
                <v:path arrowok="t"/>
              </v:shape>
              <v:shape id="_x0000_s1337" o:spid="_x0000_s1337" style="width:1992;height:1104;left:215;position:absolute;top:2944" coordorigin="215,2944" coordsize="1992,1104" path="m1649,2956l1647,2956,1645,2954,1643,2952,1643,2950,1643,2948,1645,2946,1647,2944,1649,2944,1651,2944,1653,2946,1655,2948,1655,2950,1655,2952,1653,2954,1651,2956,1649,2956xe" filled="t" fillcolor="white" stroked="f">
                <v:path arrowok="t"/>
              </v:shape>
              <v:shape id="_x0000_s1338" o:spid="_x0000_s1338" style="width:1992;height:1104;left:215;position:absolute;top:2944" coordorigin="215,2944" coordsize="1992,1104" path="m1625,2956l1623,2956,1621,2954,1619,2952,1619,2950,1619,2948,1621,2946,1623,2944,1625,2944,1627,2944,1629,2946,1631,2948,1631,2950,1631,2952,1629,2954,1627,2956,1625,2956xe" filled="t" fillcolor="white" stroked="f">
                <v:path arrowok="t"/>
              </v:shape>
              <v:shape id="_x0000_s1339" o:spid="_x0000_s1339" style="width:1992;height:1104;left:215;position:absolute;top:2944" coordorigin="215,2944" coordsize="1992,1104" path="m1601,2956l1599,2956,1597,2954,1595,2952,1595,2950,1595,2948,1597,2946,1599,2944,1601,2944,1603,2944,1605,2946,1607,2948,1607,2950,1607,2952,1605,2954,1603,2956,1601,2956xe" filled="t" fillcolor="white" stroked="f">
                <v:path arrowok="t"/>
              </v:shape>
              <v:shape id="_x0000_s1340" o:spid="_x0000_s1340" style="width:1992;height:1104;left:215;position:absolute;top:2944" coordorigin="215,2944" coordsize="1992,1104" path="m1577,2956l1575,2956,1573,2954,1571,2952,1571,2950,1571,2948,1573,2946,1575,2944,1577,2944,1579,2944,1581,2946,1583,2948,1583,2950,1583,2952,1581,2954,1579,2956,1577,2956xe" filled="t" fillcolor="white" stroked="f">
                <v:path arrowok="t"/>
              </v:shape>
              <v:shape id="_x0000_s1341" o:spid="_x0000_s1341" style="width:1992;height:1104;left:215;position:absolute;top:2944" coordorigin="215,2944" coordsize="1992,1104" path="m1553,2956l1551,2956,1549,2954,1547,2952,1547,2950,1547,2948,1549,2946,1551,2944,1553,2944,1555,2944,1557,2946,1559,2948,1559,2950,1559,2952,1557,2954,1555,2956,1553,2956xe" filled="t" fillcolor="white" stroked="f">
                <v:path arrowok="t"/>
              </v:shape>
              <v:shape id="_x0000_s1342" o:spid="_x0000_s1342" style="width:1992;height:1104;left:215;position:absolute;top:2944" coordorigin="215,2944" coordsize="1992,1104" path="m1529,2956l1527,2956,1525,2954,1523,2952,1523,2950,1523,2948,1525,2946,1527,2944,1529,2944,1531,2944,1533,2946,1535,2948,1535,2950,1535,2952,1533,2954,1531,2956,1529,2956xe" filled="t" fillcolor="white" stroked="f">
                <v:path arrowok="t"/>
              </v:shape>
              <v:shape id="_x0000_s1343" o:spid="_x0000_s1343" style="width:1992;height:1104;left:215;position:absolute;top:2944" coordorigin="215,2944" coordsize="1992,1104" path="m1505,2956l1503,2956,1501,2954,1499,2952,1499,2950,1499,2948,1501,2946,1503,2944,1505,2944,1507,2944,1509,2946,1511,2948,1511,2950,1511,2952,1509,2954,1507,2956,1505,2956xe" filled="t" fillcolor="white" stroked="f">
                <v:path arrowok="t"/>
              </v:shape>
              <v:shape id="_x0000_s1344" o:spid="_x0000_s1344" style="width:1992;height:1104;left:215;position:absolute;top:2944" coordorigin="215,2944" coordsize="1992,1104" path="m1481,2956l1479,2956,1477,2954,1475,2952,1475,2950,1475,2948,1477,2946,1479,2944,1481,2944,1483,2944,1485,2946,1487,2948,1487,2950,1487,2952,1485,2954,1483,2956,1481,2956xe" filled="t" fillcolor="white" stroked="f">
                <v:path arrowok="t"/>
              </v:shape>
              <v:shape id="_x0000_s1345" o:spid="_x0000_s1345" style="width:1992;height:1104;left:215;position:absolute;top:2944" coordorigin="215,2944" coordsize="1992,1104" path="m1457,2956l1455,2956,1453,2954,1451,2952,1451,2950,1451,2948,1453,2946,1455,2944,1457,2944,1459,2944,1461,2946,1463,2948,1463,2950,1463,2952,1461,2954,1459,2956,1457,2956xe" filled="t" fillcolor="white" stroked="f">
                <v:path arrowok="t"/>
              </v:shape>
              <v:shape id="_x0000_s1346" o:spid="_x0000_s1346" style="width:1992;height:1104;left:215;position:absolute;top:2944" coordorigin="215,2944" coordsize="1992,1104" path="m1433,2956l1431,2956,1429,2954,1427,2952,1427,2950,1427,2948,1429,2946,1431,2944,1433,2944,1435,2944,1437,2946,1439,2948,1439,2950,1439,2952,1437,2954,1435,2956,1433,2956xe" filled="t" fillcolor="white" stroked="f">
                <v:path arrowok="t"/>
              </v:shape>
              <v:shape id="_x0000_s1347" o:spid="_x0000_s1347" style="width:1992;height:1104;left:215;position:absolute;top:2944" coordorigin="215,2944" coordsize="1992,1104" path="m1409,2956l1407,2956,1405,2954,1403,2952,1403,2950,1403,2948,1405,2946,1407,2944,1409,2944,1411,2944,1413,2946,1415,2948,1415,2950,1415,2952,1413,2954,1411,2956,1409,2956xe" filled="t" fillcolor="white" stroked="f">
                <v:path arrowok="t"/>
              </v:shape>
              <v:shape id="_x0000_s1348" o:spid="_x0000_s1348" style="width:1992;height:1104;left:215;position:absolute;top:2944" coordorigin="215,2944" coordsize="1992,1104" path="m1385,2956l1383,2956,1381,2954,1379,2952,1379,2950,1379,2948,1381,2946,1383,2944,1385,2944,1387,2944,1389,2946,1391,2948,1391,2950,1391,2952,1389,2954,1387,2956,1385,2956xe" filled="t" fillcolor="white" stroked="f">
                <v:path arrowok="t"/>
              </v:shape>
              <v:shape id="_x0000_s1349" o:spid="_x0000_s1349" style="width:1992;height:1104;left:215;position:absolute;top:2944" coordorigin="215,2944" coordsize="1992,1104" path="m1361,2956l1359,2956,1357,2954,1355,2952,1355,2950,1355,2948,1357,2946,1359,2944,1361,2944,1363,2944,1365,2946,1367,2948,1367,2950,1367,2952,1365,2954,1363,2956,1361,2956xe" filled="t" fillcolor="white" stroked="f">
                <v:path arrowok="t"/>
              </v:shape>
              <v:shape id="_x0000_s1350" o:spid="_x0000_s1350" style="width:1992;height:1104;left:215;position:absolute;top:2944" coordorigin="215,2944" coordsize="1992,1104" path="m1337,2956l1335,2956,1333,2954,1331,2952,1331,2950,1331,2948,1333,2946,1335,2944,1337,2944,1339,2944,1341,2946,1343,2948,1343,2950,1343,2952,1341,2954,1339,2956,1337,2956xe" filled="t" fillcolor="white" stroked="f">
                <v:path arrowok="t"/>
              </v:shape>
              <v:shape id="_x0000_s1351" o:spid="_x0000_s1351" style="width:1992;height:1104;left:215;position:absolute;top:2944" coordorigin="215,2944" coordsize="1992,1104" path="m1313,2956l1311,2956,1309,2954,1307,2952,1307,2950,1307,2948,1309,2946,1311,2944,1313,2944,1315,2944,1317,2946,1319,2948,1319,2950,1319,2952,1317,2954,1315,2956,1313,2956xe" filled="t" fillcolor="white" stroked="f">
                <v:path arrowok="t"/>
              </v:shape>
              <v:shape id="_x0000_s1352" o:spid="_x0000_s1352" style="width:1992;height:1104;left:215;position:absolute;top:2944" coordorigin="215,2944" coordsize="1992,1104" path="m1289,2956l1287,2956,1285,2954,1283,2952,1283,2950,1283,2948,1285,2946,1287,2944,1289,2944,1291,2944,1293,2946,1295,2948,1295,2950,1295,2952,1293,2954,1291,2956,1289,2956xe" filled="t" fillcolor="white" stroked="f">
                <v:path arrowok="t"/>
              </v:shape>
              <v:shape id="_x0000_s1353" o:spid="_x0000_s1353" style="width:1992;height:1104;left:215;position:absolute;top:2944" coordorigin="215,2944" coordsize="1992,1104" path="m1265,2956l1263,2956,1261,2954,1259,2952,1259,2950,1259,2948,1261,2946,1263,2944,1265,2944,1267,2944,1269,2946,1271,2948,1271,2950,1271,2952,1269,2954,1267,2956,1265,2956xe" filled="t" fillcolor="white" stroked="f">
                <v:path arrowok="t"/>
              </v:shape>
              <v:shape id="_x0000_s1354" o:spid="_x0000_s1354" style="width:1992;height:1104;left:215;position:absolute;top:2944" coordorigin="215,2944" coordsize="1992,1104" path="m1241,2956l1239,2956,1237,2954,1235,2952,1235,2950,1235,2948,1237,2946,1239,2944,1241,2944,1243,2944,1245,2946,1247,2948,1247,2950,1247,2952,1245,2954,1243,2956,1241,2956xe" filled="t" fillcolor="white" stroked="f">
                <v:path arrowok="t"/>
              </v:shape>
              <v:shape id="_x0000_s1355" o:spid="_x0000_s1355" style="width:1992;height:1104;left:215;position:absolute;top:2944" coordorigin="215,2944" coordsize="1992,1104" path="m1217,2956l1215,2956,1213,2954,1211,2952,1211,2950,1211,2948,1213,2946,1215,2944,1217,2944,1219,2944,1221,2946,1223,2948,1223,2950,1223,2952,1221,2954,1219,2956,1217,2956xe" filled="t" fillcolor="white" stroked="f">
                <v:path arrowok="t"/>
              </v:shape>
              <v:shape id="_x0000_s1356" o:spid="_x0000_s1356" style="width:1992;height:1104;left:215;position:absolute;top:2944" coordorigin="215,2944" coordsize="1992,1104" path="m1193,2956l1191,2956,1189,2954,1187,2952,1187,2950,1187,2948,1189,2946,1191,2944,1193,2944,1195,2944,1197,2946,1199,2948,1199,2950,1199,2952,1197,2954,1195,2956,1193,2956xe" filled="t" fillcolor="white" stroked="f">
                <v:path arrowok="t"/>
              </v:shape>
              <v:shape id="_x0000_s1357" o:spid="_x0000_s1357" style="width:1992;height:1104;left:215;position:absolute;top:2944" coordorigin="215,2944" coordsize="1992,1104" path="m1169,2956l1167,2956,1165,2954,1163,2952,1163,2950,1163,2948,1165,2946,1167,2944,1169,2944,1171,2944,1173,2946,1175,2948,1175,2950,1175,2952,1173,2954,1171,2956,1169,2956xe" filled="t" fillcolor="white" stroked="f">
                <v:path arrowok="t"/>
              </v:shape>
              <v:shape id="_x0000_s1358" o:spid="_x0000_s1358" style="width:1992;height:1104;left:215;position:absolute;top:2944" coordorigin="215,2944" coordsize="1992,1104" path="m1145,2956l1143,2956,1141,2954,1139,2952,1139,2950,1139,2948,1141,2946,1143,2944,1145,2944,1147,2944,1149,2946,1151,2948,1151,2950,1151,2952,1149,2954,1147,2956,1145,2956xe" filled="t" fillcolor="white" stroked="f">
                <v:path arrowok="t"/>
              </v:shape>
              <v:shape id="_x0000_s1359" o:spid="_x0000_s1359" style="width:1992;height:1104;left:215;position:absolute;top:2944" coordorigin="215,2944" coordsize="1992,1104" path="m1121,2956l1119,2956,1117,2954,1115,2952,1115,2950,1115,2948,1117,2946,1119,2944,1121,2944,1123,2944,1125,2946,1127,2948,1127,2950,1127,2952,1125,2954,1123,2956,1121,2956xe" filled="t" fillcolor="white" stroked="f">
                <v:path arrowok="t"/>
              </v:shape>
              <v:shape id="_x0000_s1360" o:spid="_x0000_s1360" style="width:1992;height:1104;left:215;position:absolute;top:2944" coordorigin="215,2944" coordsize="1992,1104" path="m1097,2956l1095,2956,1093,2954,1091,2952,1091,2950,1091,2948,1093,2946,1095,2944,1097,2944,1099,2944,1101,2946,1103,2948,1103,2950,1103,2952,1101,2954,1099,2956,1097,2956xe" filled="t" fillcolor="white" stroked="f">
                <v:path arrowok="t"/>
              </v:shape>
              <v:shape id="_x0000_s1361" o:spid="_x0000_s1361" style="width:1992;height:1104;left:215;position:absolute;top:2944" coordorigin="215,2944" coordsize="1992,1104" path="m1073,2956l1071,2956,1069,2954,1067,2952,1067,2950,1067,2948,1069,2946,1071,2944,1073,2944,1075,2944,1077,2946,1079,2948,1079,2950,1079,2952,1077,2954,1075,2956,1073,2956xe" filled="t" fillcolor="white" stroked="f">
                <v:path arrowok="t"/>
              </v:shape>
              <v:shape id="_x0000_s1362" o:spid="_x0000_s1362" style="width:1992;height:1104;left:215;position:absolute;top:2944" coordorigin="215,2944" coordsize="1992,1104" path="m1049,2956l1047,2956,1045,2954,1043,2952,1043,2950,1043,2948,1045,2946,1047,2944,1049,2944,1051,2944,1053,2946,1055,2948,1055,2950,1055,2952,1053,2954,1051,2956,1049,2956xe" filled="t" fillcolor="white" stroked="f">
                <v:path arrowok="t"/>
              </v:shape>
              <v:shape id="_x0000_s1363" o:spid="_x0000_s1363" style="width:1992;height:1104;left:215;position:absolute;top:2944" coordorigin="215,2944" coordsize="1992,1104" path="m1025,2956l1023,2956,1021,2954,1019,2952,1019,2950,1019,2948,1021,2946,1023,2944,1025,2944,1027,2944,1029,2946,1031,2948,1031,2950,1031,2952,1029,2954,1027,2956,1025,2956xe" filled="t" fillcolor="white" stroked="f">
                <v:path arrowok="t"/>
              </v:shape>
              <v:shape id="_x0000_s1364" o:spid="_x0000_s1364" style="width:1992;height:1104;left:215;position:absolute;top:2944" coordorigin="215,2944" coordsize="1992,1104" path="m1001,2956l999,2956,997,2954,995,2952,995,2950,995,2948,997,2946,999,2944,1001,2944,1003,2944,1005,2946,1007,2948,1007,2950,1007,2952,1005,2954,1003,2956,1001,2956xe" filled="t" fillcolor="white" stroked="f">
                <v:path arrowok="t"/>
              </v:shape>
              <v:shape id="_x0000_s1365" o:spid="_x0000_s1365" style="width:1992;height:1104;left:215;position:absolute;top:2944" coordorigin="215,2944" coordsize="1992,1104" path="m977,2956l975,2956,973,2954,971,2952,971,2950,971,2948,973,2946,975,2944,977,2944,979,2944,981,2946,983,2948,983,2950,983,2952,981,2954,979,2956,977,2956xe" filled="t" fillcolor="white" stroked="f">
                <v:path arrowok="t"/>
              </v:shape>
              <v:shape id="_x0000_s1366" o:spid="_x0000_s1366" style="width:1992;height:1104;left:215;position:absolute;top:2944" coordorigin="215,2944" coordsize="1992,1104" path="m953,2956l951,2956,949,2954,947,2952,947,2950,947,2948,949,2946,951,2944,953,2944,955,2944,957,2946,959,2948,959,2950,959,2952,957,2954,955,2956,953,2956xe" filled="t" fillcolor="white" stroked="f">
                <v:path arrowok="t"/>
              </v:shape>
              <v:shape id="_x0000_s1367" o:spid="_x0000_s1367" style="width:1992;height:1104;left:215;position:absolute;top:2944" coordorigin="215,2944" coordsize="1992,1104" path="m929,2956l927,2956,925,2954,923,2952,923,2950,923,2948,925,2946,927,2944,929,2944,931,2944,933,2946,935,2948,935,2950,935,2952,933,2954,931,2956,929,2956xe" filled="t" fillcolor="white" stroked="f">
                <v:path arrowok="t"/>
              </v:shape>
              <v:shape id="_x0000_s1368" o:spid="_x0000_s1368" style="width:1992;height:1104;left:215;position:absolute;top:2944" coordorigin="215,2944" coordsize="1992,1104" path="m905,2956l903,2956,901,2954,899,2952,899,2950,899,2948,901,2946,903,2944,905,2944,907,2944,909,2946,911,2948,911,2950,911,2952,909,2954,907,2956,905,2956xe" filled="t" fillcolor="white" stroked="f">
                <v:path arrowok="t"/>
              </v:shape>
              <v:shape id="_x0000_s1369" o:spid="_x0000_s1369" style="width:1992;height:1104;left:215;position:absolute;top:2944" coordorigin="215,2944" coordsize="1992,1104" path="m881,2956l879,2956,877,2954,875,2952,875,2950,875,2948,877,2946,879,2944,881,2944,883,2944,885,2946,887,2948,887,2950,887,2952,885,2954,883,2956,881,2956xe" filled="t" fillcolor="white" stroked="f">
                <v:path arrowok="t"/>
              </v:shape>
              <v:shape id="_x0000_s1370" o:spid="_x0000_s1370" style="width:1992;height:1104;left:215;position:absolute;top:2944" coordorigin="215,2944" coordsize="1992,1104" path="m857,2956l855,2956,853,2954,851,2952,851,2950,851,2948,853,2946,855,2944,857,2944,859,2944,861,2946,863,2948,863,2950,863,2952,861,2954,859,2956,857,2956xe" filled="t" fillcolor="white" stroked="f">
                <v:path arrowok="t"/>
              </v:shape>
              <v:shape id="_x0000_s1371" o:spid="_x0000_s1371" style="width:1992;height:1104;left:215;position:absolute;top:2944" coordorigin="215,2944" coordsize="1992,1104" path="m833,2956l831,2956,829,2954,827,2952,827,2950,827,2948,829,2946,831,2944,833,2944,835,2944,837,2946,839,2948,839,2950,839,2952,837,2954,835,2956,833,2956xe" filled="t" fillcolor="white" stroked="f">
                <v:path arrowok="t"/>
              </v:shape>
              <v:shape id="_x0000_s1372" o:spid="_x0000_s1372" style="width:1992;height:1104;left:215;position:absolute;top:2944" coordorigin="215,2944" coordsize="1992,1104" path="m809,2956l807,2956,805,2954,803,2952,803,2950,803,2948,805,2946,807,2944,809,2944,811,2944,813,2946,815,2948,815,2950,815,2952,813,2954,811,2956,809,2956xe" filled="t" fillcolor="white" stroked="f">
                <v:path arrowok="t"/>
              </v:shape>
              <v:shape id="_x0000_s1373" o:spid="_x0000_s1373" style="width:1992;height:1104;left:215;position:absolute;top:2944" coordorigin="215,2944" coordsize="1992,1104" path="m785,2956l783,2956,781,2954,779,2952,779,2950,779,2948,781,2946,783,2944,785,2944,787,2944,789,2946,791,2948,791,2950,791,2952,789,2954,787,2956,785,2956xe" filled="t" fillcolor="white" stroked="f">
                <v:path arrowok="t"/>
              </v:shape>
              <v:shape id="_x0000_s1374" o:spid="_x0000_s1374" style="width:1992;height:1104;left:215;position:absolute;top:2944" coordorigin="215,2944" coordsize="1992,1104" path="m761,2956l759,2956,757,2954,755,2952,755,2950,755,2948,757,2946,759,2944,761,2944,763,2944,765,2946,767,2948,767,2950,767,2952,765,2954,763,2956,761,2956xe" filled="t" fillcolor="white" stroked="f">
                <v:path arrowok="t"/>
              </v:shape>
              <v:shape id="_x0000_s1375" o:spid="_x0000_s1375" style="width:1992;height:1104;left:215;position:absolute;top:2944" coordorigin="215,2944" coordsize="1992,1104" path="m737,2956l735,2956,733,2954,731,2952,731,2950,731,2948,733,2946,735,2944,737,2944,739,2944,741,2946,743,2948,743,2950,743,2952,741,2954,739,2956,737,2956xe" filled="t" fillcolor="white" stroked="f">
                <v:path arrowok="t"/>
              </v:shape>
              <v:shape id="_x0000_s1376" o:spid="_x0000_s1376" style="width:1992;height:1104;left:215;position:absolute;top:2944" coordorigin="215,2944" coordsize="1992,1104" path="m713,2956l711,2956,709,2954,707,2952,707,2950,707,2948,709,2946,711,2944,713,2944,715,2944,717,2946,719,2948,719,2950,719,2952,717,2954,715,2956,713,2956xe" filled="t" fillcolor="white" stroked="f">
                <v:path arrowok="t"/>
              </v:shape>
              <v:shape id="_x0000_s1377" o:spid="_x0000_s1377" style="width:1992;height:1104;left:215;position:absolute;top:2944" coordorigin="215,2944" coordsize="1992,1104" path="m689,2956l687,2956,685,2954,683,2952,683,2950,683,2948,685,2946,687,2944,689,2944,691,2944,693,2946,695,2948,695,2950,695,2952,693,2954,691,2956,689,2956xe" filled="t" fillcolor="white" stroked="f">
                <v:path arrowok="t"/>
              </v:shape>
              <v:shape id="_x0000_s1378" o:spid="_x0000_s1378" style="width:1992;height:1104;left:215;position:absolute;top:2944" coordorigin="215,2944" coordsize="1992,1104" path="m665,2956l663,2956,661,2954,659,2952,659,2950,659,2948,661,2946,663,2944,665,2944,667,2944,669,2946,671,2948,671,2950,671,2952,669,2954,667,2956,665,2956xe" filled="t" fillcolor="white" stroked="f">
                <v:path arrowok="t"/>
              </v:shape>
              <v:shape id="_x0000_s1379" o:spid="_x0000_s1379" style="width:1992;height:1104;left:215;position:absolute;top:2944" coordorigin="215,2944" coordsize="1992,1104" path="m641,2956l639,2956,637,2954,635,2952,635,2950,635,2948,637,2946,639,2944,641,2944,643,2944,645,2946,647,2948,647,2950,647,2952,645,2954,643,2956,641,2956xe" filled="t" fillcolor="white" stroked="f">
                <v:path arrowok="t"/>
              </v:shape>
              <v:shape id="_x0000_s1380" o:spid="_x0000_s1380" style="width:1992;height:1104;left:215;position:absolute;top:2944" coordorigin="215,2944" coordsize="1992,1104" path="m617,2956l615,2956,613,2954,611,2952,611,2950,611,2948,613,2946,615,2944,617,2944,619,2944,621,2946,623,2948,623,2950,623,2952,621,2954,619,2956,617,2956xe" filled="t" fillcolor="white" stroked="f">
                <v:path arrowok="t"/>
              </v:shape>
              <v:shape id="_x0000_s1381" o:spid="_x0000_s1381" style="width:1992;height:1104;left:215;position:absolute;top:2944" coordorigin="215,2944" coordsize="1992,1104" path="m593,2956l591,2956,589,2954,587,2952,587,2950,587,2948,589,2946,591,2944,593,2944,595,2944,597,2946,599,2948,599,2950,599,2952,597,2954,595,2956,593,2956xe" filled="t" fillcolor="white" stroked="f">
                <v:path arrowok="t"/>
              </v:shape>
              <v:shape id="_x0000_s1382" o:spid="_x0000_s1382" style="width:1992;height:1104;left:215;position:absolute;top:2944" coordorigin="215,2944" coordsize="1992,1104" path="m569,2956l567,2956,565,2954,563,2952,563,2950,563,2948,565,2946,567,2944,569,2944,571,2944,573,2946,575,2948,575,2950,575,2952,573,2954,571,2956,569,2956xe" filled="t" fillcolor="white" stroked="f">
                <v:path arrowok="t"/>
              </v:shape>
              <v:shape id="_x0000_s1383" o:spid="_x0000_s1383" style="width:1992;height:1104;left:215;position:absolute;top:2944" coordorigin="215,2944" coordsize="1992,1104" path="m545,2956l543,2956,541,2954,539,2952,539,2950,539,2948,541,2946,543,2944,545,2944,547,2944,549,2946,551,2948,551,2950,551,2952,549,2954,547,2956,545,2956xe" filled="t" fillcolor="white" stroked="f">
                <v:path arrowok="t"/>
              </v:shape>
              <v:shape id="_x0000_s1384" o:spid="_x0000_s1384" style="width:1992;height:1104;left:215;position:absolute;top:2944" coordorigin="215,2944" coordsize="1992,1104" path="m521,2956l519,2956,517,2954,515,2952,515,2950,515,2948,517,2946,519,2944,521,2944,523,2944,525,2946,527,2948,527,2950,527,2952,525,2954,523,2956,521,2956xe" filled="t" fillcolor="white" stroked="f">
                <v:path arrowok="t"/>
              </v:shape>
              <v:shape id="_x0000_s1385" o:spid="_x0000_s1385" style="width:1992;height:1104;left:215;position:absolute;top:2944" coordorigin="215,2944" coordsize="1992,1104" path="m497,2956l495,2956,493,2954,491,2952,491,2950,491,2948,493,2946,495,2944,497,2944,499,2944,501,2946,503,2948,503,2950,503,2952,501,2954,499,2956,497,2956xe" filled="t" fillcolor="white" stroked="f">
                <v:path arrowok="t"/>
              </v:shape>
              <v:shape id="_x0000_s1386" o:spid="_x0000_s1386" style="width:1992;height:1104;left:215;position:absolute;top:2944" coordorigin="215,2944" coordsize="1992,1104" path="m473,2956l471,2956,469,2954,467,2952,467,2950,467,2948,469,2946,471,2944,473,2944,475,2944,477,2946,479,2948,479,2950,479,2952,477,2954,475,2956,473,2956xe" filled="t" fillcolor="white" stroked="f">
                <v:path arrowok="t"/>
              </v:shape>
              <v:shape id="_x0000_s1387" o:spid="_x0000_s1387" style="width:1992;height:1104;left:215;position:absolute;top:2944" coordorigin="215,2944" coordsize="1992,1104" path="m449,2956l447,2956,445,2954,443,2952,443,2950,443,2948,445,2946,447,2944,449,2944,451,2944,453,2946,455,2948,455,2950,455,2952,453,2954,451,2956,449,2956xe" filled="t" fillcolor="white" stroked="f">
                <v:path arrowok="t"/>
              </v:shape>
              <v:shape id="_x0000_s1388" o:spid="_x0000_s1388" style="width:1992;height:1104;left:215;position:absolute;top:2944" coordorigin="215,2944" coordsize="1992,1104" path="m425,2956l423,2956,421,2954,419,2952,419,2950,419,2948,421,2946,423,2944,425,2944,427,2944,429,2946,431,2948,431,2950,431,2952,429,2954,427,2956,425,2956xe" filled="t" fillcolor="white" stroked="f">
                <v:path arrowok="t"/>
              </v:shape>
              <v:shape id="_x0000_s1389" o:spid="_x0000_s1389" style="width:1992;height:1104;left:215;position:absolute;top:2944" coordorigin="215,2944" coordsize="1992,1104" path="m401,2956l399,2956,397,2954,395,2952,395,2950,395,2948,397,2946,399,2944,401,2944,403,2944,405,2946,407,2948,407,2950,407,2952,405,2954,403,2956,401,2956xe" filled="t" fillcolor="white" stroked="f">
                <v:path arrowok="t"/>
              </v:shape>
              <v:shape id="_x0000_s1390" o:spid="_x0000_s1390" style="width:1992;height:1104;left:215;position:absolute;top:2944" coordorigin="215,2944" coordsize="1992,1104" path="m377,2956l375,2956,373,2954,371,2952,371,2950,371,2948,373,2946,375,2944,377,2944,379,2944,381,2946,383,2948,383,2950,383,2952,381,2954,379,2956,377,2956xe" filled="t" fillcolor="white" stroked="f">
                <v:path arrowok="t"/>
              </v:shape>
              <v:shape id="_x0000_s1391" o:spid="_x0000_s1391" style="width:1992;height:1104;left:215;position:absolute;top:2944" coordorigin="215,2944" coordsize="1992,1104" path="m353,2956l351,2956,349,2954,347,2952,347,2950,347,2948,349,2946,351,2944,353,2944,355,2944,357,2946,359,2948,359,2950,359,2952,357,2954,355,2956,353,2956xe" filled="t" fillcolor="white" stroked="f">
                <v:path arrowok="t"/>
              </v:shape>
              <v:shape id="_x0000_s1392" o:spid="_x0000_s1392" style="width:1992;height:1104;left:215;position:absolute;top:2944" coordorigin="215,2944" coordsize="1992,1104" path="m329,2956l327,2956,325,2954,323,2952,323,2950,323,2948,325,2946,327,2944,329,2944,331,2944,333,2946,335,2948,335,2950,335,2952,333,2954,331,2956,329,2956xe" filled="t" fillcolor="white" stroked="f">
                <v:path arrowok="t"/>
              </v:shape>
              <v:shape id="_x0000_s1393" o:spid="_x0000_s1393" style="width:1992;height:1104;left:215;position:absolute;top:2944" coordorigin="215,2944" coordsize="1992,1104" path="m305,2956l303,2956,301,2954,299,2952,299,2950,299,2948,301,2946,303,2944,305,2944,307,2944,309,2946,311,2948,311,2950,311,2952,309,2954,307,2956,305,2956xe" filled="t" fillcolor="white" stroked="f">
                <v:path arrowok="t"/>
              </v:shape>
              <v:shape id="_x0000_s1394" o:spid="_x0000_s1394" style="width:1992;height:1104;left:215;position:absolute;top:2944" coordorigin="215,2944" coordsize="1992,1104" path="m281,2956l279,2956,277,2954,275,2952,275,2950,275,2948,277,2946,279,2944,281,2944,283,2944,285,2946,287,2948,287,2950,287,2952,285,2954,283,2956,281,2956xe" filled="t" fillcolor="white" stroked="f">
                <v:path arrowok="t"/>
              </v:shape>
              <v:shape id="_x0000_s1395" o:spid="_x0000_s1395" style="width:1992;height:1104;left:215;position:absolute;top:2944" coordorigin="215,2944" coordsize="1992,1104" path="m257,2956l255,2956,253,2954,251,2952,251,2950,251,2948,253,2946,255,2944,257,2944,259,2944,261,2946,263,2948,263,2950,263,2952,261,2954,259,2956,257,2956xe" filled="t" fillcolor="white" stroked="f">
                <v:path arrowok="t"/>
              </v:shape>
              <v:shape id="_x0000_s1396" o:spid="_x0000_s1396" style="width:1992;height:1104;left:215;position:absolute;top:2944" coordorigin="215,2944" coordsize="1992,1104" path="m233,2956l231,2956,229,2954,227,2952,227,2950,227,2948,229,2946,231,2944,233,2944,235,2944,237,2946,239,2948,239,2950,239,2952,237,2954,235,2956,233,2956xe" filled="t" fillcolor="white" stroked="f">
                <v:path arrowok="t"/>
              </v:shape>
              <v:shape id="_x0000_s1397" o:spid="_x0000_s1397" style="width:1992;height:1104;left:215;position:absolute;top:2944" coordorigin="215,2944" coordsize="1992,1104" path="m221,2968l219,2968,217,2966,215,2964,215,2962,215,2960,217,2958,219,2956,221,2956,223,2956,225,2958,227,2960,227,2962,227,2964,225,2966,223,2968,221,2968xe" filled="t" fillcolor="white" stroked="f">
                <v:path arrowok="t"/>
              </v:shape>
              <v:shape id="_x0000_s1398" o:spid="_x0000_s1398" style="width:1992;height:1104;left:215;position:absolute;top:2944" coordorigin="215,2944" coordsize="1992,1104" path="m221,2992l219,2992,217,2990,215,2988,215,2986,215,2984,217,2982,219,2980,221,2980,223,2980,225,2982,227,2984,227,2986,227,2988,225,2990,223,2992,221,2992xe" filled="t" fillcolor="white" stroked="f">
                <v:path arrowok="t"/>
              </v:shape>
              <v:shape id="_x0000_s1399" o:spid="_x0000_s1399" style="width:1992;height:1104;left:215;position:absolute;top:2944" coordorigin="215,2944" coordsize="1992,1104" path="m221,3016l219,3016,217,3014,215,3012,215,3010,215,3008,217,3006,219,3004,221,3004,223,3004,225,3006,227,3008,227,3010,227,3012,225,3014,223,3016,221,3016xe" filled="t" fillcolor="white" stroked="f">
                <v:path arrowok="t"/>
              </v:shape>
              <v:shape id="_x0000_s1400" o:spid="_x0000_s1400" style="width:1992;height:1104;left:215;position:absolute;top:2944" coordorigin="215,2944" coordsize="1992,1104" path="m221,3040l219,3040,217,3038,215,3036,215,3034,215,3032,217,3030,219,3028,221,3028,223,3028,225,3030,227,3032,227,3034,227,3036,225,3038,223,3040,221,3040xe" filled="t" fillcolor="white" stroked="f">
                <v:path arrowok="t"/>
              </v:shape>
              <v:shape id="_x0000_s1401" o:spid="_x0000_s1401" style="width:1992;height:1104;left:215;position:absolute;top:2944" coordorigin="215,2944" coordsize="1992,1104" path="m221,3064l219,3064,217,3062,215,3060,215,3058,215,3056,217,3054,219,3052,221,3052,223,3052,225,3054,227,3056,227,3058,227,3060,225,3062,223,3064,221,3064xe" filled="t" fillcolor="white" stroked="f">
                <v:path arrowok="t"/>
              </v:shape>
              <v:shape id="_x0000_s1402" o:spid="_x0000_s1402" style="width:1992;height:1104;left:215;position:absolute;top:2944" coordorigin="215,2944" coordsize="1992,1104" path="m221,3088l219,3088,217,3086,215,3084,215,3082,215,3080,217,3078,219,3076,221,3076,223,3076,225,3078,227,3080,227,3082,227,3084,225,3086,223,3088,221,3088xe" filled="t" fillcolor="white" stroked="f">
                <v:path arrowok="t"/>
              </v:shape>
              <v:shape id="_x0000_s1403" o:spid="_x0000_s1403" style="width:1992;height:1104;left:215;position:absolute;top:2944" coordorigin="215,2944" coordsize="1992,1104" path="m221,3112l219,3112,217,3110,215,3108,215,3106,215,3104,217,3102,219,3100,221,3100,223,3100,225,3102,227,3104,227,3106,227,3108,225,3110,223,3112,221,3112xe" filled="t" fillcolor="white" stroked="f">
                <v:path arrowok="t"/>
              </v:shape>
              <v:shape id="_x0000_s1404" o:spid="_x0000_s1404" style="width:1992;height:1104;left:215;position:absolute;top:2944" coordorigin="215,2944" coordsize="1992,1104" path="m221,3136l219,3136,217,3134,215,3132,215,3130,215,3128,217,3126,219,3124,221,3124,223,3124,225,3126,227,3128,227,3130,227,3132,225,3134,223,3136,221,3136xe" filled="t" fillcolor="white" stroked="f">
                <v:path arrowok="t"/>
              </v:shape>
              <v:shape id="_x0000_s1405" o:spid="_x0000_s1405" style="width:1992;height:1104;left:215;position:absolute;top:2944" coordorigin="215,2944" coordsize="1992,1104" path="m221,3160l219,3160,217,3158,215,3156,215,3154,215,3152,217,3150,219,3148,221,3148,223,3148,225,3150,227,3152,227,3154,227,3156,225,3158,223,3160,221,3160xe" filled="t" fillcolor="white" stroked="f">
                <v:path arrowok="t"/>
              </v:shape>
              <v:shape id="_x0000_s1406" o:spid="_x0000_s1406" style="width:1992;height:1104;left:215;position:absolute;top:2944" coordorigin="215,2944" coordsize="1992,1104" path="m221,3184l219,3184,217,3182,215,3180,215,3178,215,3176,217,3174,219,3172,221,3172,223,3172,225,3174,227,3176,227,3178,227,3180,225,3182,223,3184,221,3184xe" filled="t" fillcolor="white" stroked="f">
                <v:path arrowok="t"/>
              </v:shape>
              <v:shape id="_x0000_s1407" o:spid="_x0000_s1407" style="width:1992;height:1104;left:215;position:absolute;top:2944" coordorigin="215,2944" coordsize="1992,1104" path="m221,3208l219,3208,217,3206,215,3204,215,3202,215,3200,217,3198,219,3196,221,3196,223,3196,225,3198,227,3200,227,3202,227,3204,225,3206,223,3208,221,3208xe" filled="t" fillcolor="white" stroked="f">
                <v:path arrowok="t"/>
              </v:shape>
              <v:shape id="_x0000_s1408" o:spid="_x0000_s1408" style="width:1992;height:1104;left:215;position:absolute;top:2944" coordorigin="215,2944" coordsize="1992,1104" path="m221,3232l219,3232,217,3230,215,3228,215,3226,215,3224,217,3222,219,3220,221,3220,223,3220,225,3222,227,3224,227,3226,227,3228,225,3230,223,3232,221,3232xe" filled="t" fillcolor="white" stroked="f">
                <v:path arrowok="t"/>
              </v:shape>
              <v:shape id="_x0000_s1409" o:spid="_x0000_s1409" style="width:1992;height:1104;left:215;position:absolute;top:2944" coordorigin="215,2944" coordsize="1992,1104" path="m221,3256l219,3256,217,3254,215,3252,215,3250,215,3248,217,3246,219,3244,221,3244,223,3244,225,3246,227,3248,227,3250,227,3252,225,3254,223,3256,221,3256xe" filled="t" fillcolor="white" stroked="f">
                <v:path arrowok="t"/>
              </v:shape>
              <v:shape id="_x0000_s1410" o:spid="_x0000_s1410" style="width:1992;height:1104;left:215;position:absolute;top:2944" coordorigin="215,2944" coordsize="1992,1104" path="m221,3280l219,3280,217,3278,215,3276,215,3274,215,3272,217,3270,219,3268,221,3268,223,3268,225,3270,227,3272,227,3274,227,3276,225,3278,223,3280,221,3280xe" filled="t" fillcolor="white" stroked="f">
                <v:path arrowok="t"/>
              </v:shape>
              <v:shape id="_x0000_s1411" o:spid="_x0000_s1411" style="width:1992;height:1104;left:215;position:absolute;top:2944" coordorigin="215,2944" coordsize="1992,1104" path="m221,3304l219,3304,217,3302,215,3300,215,3298,215,3296,217,3294,219,3292,221,3292,223,3292,225,3294,227,3296,227,3298,227,3300,225,3302,223,3304,221,3304xe" filled="t" fillcolor="white" stroked="f">
                <v:path arrowok="t"/>
              </v:shape>
              <v:shape id="_x0000_s1412" o:spid="_x0000_s1412" style="width:1992;height:1104;left:215;position:absolute;top:2944" coordorigin="215,2944" coordsize="1992,1104" path="m221,3328l219,3328,217,3326,215,3324,215,3322,215,3320,217,3318,219,3316,221,3316,223,3316,225,3318,227,3320,227,3322,227,3324,225,3326,223,3328,221,3328xe" filled="t" fillcolor="white" stroked="f">
                <v:path arrowok="t"/>
              </v:shape>
              <v:shape id="_x0000_s1413" o:spid="_x0000_s1413" style="width:1992;height:1104;left:215;position:absolute;top:2944" coordorigin="215,2944" coordsize="1992,1104" path="m221,3352l219,3352,217,3350,215,3348,215,3346,215,3344,217,3342,219,3340,221,3340,223,3340,225,3342,227,3344,227,3346,227,3348,225,3350,223,3352,221,3352xe" filled="t" fillcolor="white" stroked="f">
                <v:path arrowok="t"/>
              </v:shape>
              <v:shape id="_x0000_s1414" o:spid="_x0000_s1414" style="width:1992;height:1104;left:215;position:absolute;top:2944" coordorigin="215,2944" coordsize="1992,1104" path="m221,3376l219,3376,217,3374,215,3372,215,3370,215,3368,217,3366,219,3364,221,3364,223,3364,225,3366,227,3368,227,3370,227,3372,225,3374,223,3376,221,3376xe" filled="t" fillcolor="white" stroked="f">
                <v:path arrowok="t"/>
              </v:shape>
              <v:shape id="_x0000_s1415" o:spid="_x0000_s1415" style="width:1992;height:1104;left:215;position:absolute;top:2944" coordorigin="215,2944" coordsize="1992,1104" path="m221,3400l219,3400,217,3398,215,3396,215,3394,215,3392,217,3390,219,3388,221,3388,223,3388,225,3390,227,3392,227,3394,227,3396,225,3398,223,3400,221,3400xe" filled="t" fillcolor="white" stroked="f">
                <v:path arrowok="t"/>
              </v:shape>
              <v:shape id="_x0000_s1416" o:spid="_x0000_s1416" style="width:1992;height:1104;left:215;position:absolute;top:2944" coordorigin="215,2944" coordsize="1992,1104" path="m221,3424l219,3424,217,3422,215,3420,215,3418,215,3416,217,3414,219,3412,221,3412,223,3412,225,3414,227,3416,227,3418,227,3420,225,3422,223,3424,221,3424xe" filled="t" fillcolor="white" stroked="f">
                <v:path arrowok="t"/>
              </v:shape>
              <v:shape id="_x0000_s1417" o:spid="_x0000_s1417" style="width:1992;height:1104;left:215;position:absolute;top:2944" coordorigin="215,2944" coordsize="1992,1104" path="m221,3448l219,3448,217,3446,215,3444,215,3442,215,3440,217,3438,219,3436,221,3436,223,3436,225,3438,227,3440,227,3442,227,3444,225,3446,223,3448,221,3448xe" filled="t" fillcolor="white" stroked="f">
                <v:path arrowok="t"/>
              </v:shape>
              <v:shape id="_x0000_s1418" o:spid="_x0000_s1418" style="width:1992;height:1104;left:215;position:absolute;top:2944" coordorigin="215,2944" coordsize="1992,1104" path="m221,3472l219,3472,217,3470,215,3468,215,3466,215,3464,217,3462,219,3460,221,3460,223,3460,225,3462,227,3464,227,3466,227,3468,225,3470,223,3472,221,3472xe" filled="t" fillcolor="white" stroked="f">
                <v:path arrowok="t"/>
              </v:shape>
              <v:shape id="_x0000_s1419" o:spid="_x0000_s1419" style="width:1992;height:1104;left:215;position:absolute;top:2944" coordorigin="215,2944" coordsize="1992,1104" path="m221,3496l219,3496,217,3494,215,3492,215,3490,215,3488,217,3486,219,3484,221,3484,223,3484,225,3486,227,3488,227,3490,227,3492,225,3494,223,3496,221,3496xe" filled="t" fillcolor="white" stroked="f">
                <v:path arrowok="t"/>
              </v:shape>
              <v:shape id="_x0000_s1420" o:spid="_x0000_s1420" style="width:1992;height:1104;left:215;position:absolute;top:2944" coordorigin="215,2944" coordsize="1992,1104" path="m221,3520l219,3520,217,3518,215,3516,215,3514,215,3512,217,3510,219,3508,221,3508,223,3508,225,3510,227,3512,227,3514,227,3516,225,3518,223,3520,221,3520xe" filled="t" fillcolor="white" stroked="f">
                <v:path arrowok="t"/>
              </v:shape>
              <v:shape id="_x0000_s1421" o:spid="_x0000_s1421" style="width:1992;height:1104;left:215;position:absolute;top:2944" coordorigin="215,2944" coordsize="1992,1104" path="m221,3544l219,3544,217,3542,215,3540,215,3538,215,3536,217,3534,219,3532,221,3532,223,3532,225,3534,227,3536,227,3538,227,3540,225,3542,223,3544,221,3544xe" filled="t" fillcolor="white" stroked="f">
                <v:path arrowok="t"/>
              </v:shape>
              <v:shape id="_x0000_s1422" o:spid="_x0000_s1422" style="width:1992;height:1104;left:215;position:absolute;top:2944" coordorigin="215,2944" coordsize="1992,1104" path="m221,3568l219,3568,217,3566,215,3564,215,3562,215,3560,217,3558,219,3556,221,3556,223,3556,225,3558,227,3560,227,3562,227,3564,225,3566,223,3568,221,3568xe" filled="t" fillcolor="white" stroked="f">
                <v:path arrowok="t"/>
              </v:shape>
              <v:shape id="_x0000_s1423" o:spid="_x0000_s1423" style="width:1992;height:1104;left:215;position:absolute;top:2944" coordorigin="215,2944" coordsize="1992,1104" path="m221,3592l219,3592,217,3590,215,3588,215,3586,215,3584,217,3582,219,3580,221,3580,223,3580,225,3582,227,3584,227,3586,227,3588,225,3590,223,3592,221,3592xe" filled="t" fillcolor="white" stroked="f">
                <v:path arrowok="t"/>
              </v:shape>
              <v:shape id="_x0000_s1424" o:spid="_x0000_s1424" style="width:1992;height:1104;left:215;position:absolute;top:2944" coordorigin="215,2944" coordsize="1992,1104" path="m221,3616l219,3616,217,3614,215,3612,215,3610,215,3608,217,3606,219,3604,221,3604,223,3604,225,3606,227,3608,227,3610,227,3612,225,3614,223,3616,221,3616xe" filled="t" fillcolor="white" stroked="f">
                <v:path arrowok="t"/>
              </v:shape>
              <v:shape id="_x0000_s1425" o:spid="_x0000_s1425" style="width:1992;height:1104;left:215;position:absolute;top:2944" coordorigin="215,2944" coordsize="1992,1104" path="m221,3640l219,3640,217,3638,215,3636,215,3634,215,3632,217,3630,219,3628,221,3628,223,3628,225,3630,227,3632,227,3634,227,3636,225,3638,223,3640,221,3640xe" filled="t" fillcolor="white" stroked="f">
                <v:path arrowok="t"/>
              </v:shape>
              <v:shape id="_x0000_s1426" o:spid="_x0000_s1426" style="width:1992;height:1104;left:215;position:absolute;top:2944" coordorigin="215,2944" coordsize="1992,1104" path="m221,3664l219,3664,217,3662,215,3660,215,3658,215,3656,217,3654,219,3652,221,3652,223,3652,225,3654,227,3656,227,3658,227,3660,225,3662,223,3664,221,3664xe" filled="t" fillcolor="white" stroked="f">
                <v:path arrowok="t"/>
              </v:shape>
              <v:shape id="_x0000_s1427" o:spid="_x0000_s1427" style="width:1992;height:1104;left:215;position:absolute;top:2944" coordorigin="215,2944" coordsize="1992,1104" path="m221,3688l219,3688,217,3686,215,3684,215,3682,215,3680,217,3678,219,3676,221,3676,223,3676,225,3678,227,3680,227,3682,227,3684,225,3686,223,3688,221,3688xe" filled="t" fillcolor="white" stroked="f">
                <v:path arrowok="t"/>
              </v:shape>
              <v:shape id="_x0000_s1428" o:spid="_x0000_s1428" style="width:1992;height:1104;left:215;position:absolute;top:2944" coordorigin="215,2944" coordsize="1992,1104" path="m221,3712l219,3712,217,3710,215,3708,215,3706,215,3704,217,3702,219,3700,221,3700,223,3700,225,3702,227,3704,227,3706,227,3708,225,3710,223,3712,221,3712xe" filled="t" fillcolor="white" stroked="f">
                <v:path arrowok="t"/>
              </v:shape>
              <v:shape id="_x0000_s1429" o:spid="_x0000_s1429" style="width:1992;height:1104;left:215;position:absolute;top:2944" coordorigin="215,2944" coordsize="1992,1104" path="m221,3736l219,3736,217,3734,215,3732,215,3730,215,3728,217,3726,219,3724,221,3724,223,3724,225,3726,227,3728,227,3730,227,3732,225,3734,223,3736,221,3736xe" filled="t" fillcolor="white" stroked="f">
                <v:path arrowok="t"/>
              </v:shape>
              <v:shape id="_x0000_s1430" o:spid="_x0000_s1430" style="width:1992;height:1104;left:215;position:absolute;top:2944" coordorigin="215,2944" coordsize="1992,1104" path="m221,3760l219,3760,217,3758,215,3756,215,3754,215,3752,217,3750,219,3748,221,3748,223,3748,225,3750,227,3752,227,3754,227,3756,225,3758,223,3760,221,3760xe" filled="t" fillcolor="white" stroked="f">
                <v:path arrowok="t"/>
              </v:shape>
              <v:shape id="_x0000_s1431" o:spid="_x0000_s1431" style="width:1992;height:1104;left:215;position:absolute;top:2944" coordorigin="215,2944" coordsize="1992,1104" path="m221,3784l219,3784,217,3782,215,3780,215,3778,215,3776,217,3774,219,3772,221,3772,223,3772,225,3774,227,3776,227,3778,227,3780,225,3782,223,3784,221,3784xe" filled="t" fillcolor="white" stroked="f">
                <v:path arrowok="t"/>
              </v:shape>
              <v:shape id="_x0000_s1432" o:spid="_x0000_s1432" style="width:1992;height:1104;left:215;position:absolute;top:2944" coordorigin="215,2944" coordsize="1992,1104" path="m221,3808l219,3808,217,3806,215,3804,215,3802,215,3800,217,3798,219,3796,221,3796,223,3796,225,3798,227,3800,227,3802,227,3804,225,3806,223,3808,221,3808xe" filled="t" fillcolor="white" stroked="f">
                <v:path arrowok="t"/>
              </v:shape>
              <v:shape id="_x0000_s1433" o:spid="_x0000_s1433" style="width:1992;height:1104;left:215;position:absolute;top:2944" coordorigin="215,2944" coordsize="1992,1104" path="m221,3832l219,3832,217,3830,215,3828,215,3826,215,3824,217,3822,219,3820,221,3820,223,3820,225,3822,227,3824,227,3826,227,3828,225,3830,223,3832,221,3832xe" filled="t" fillcolor="white" stroked="f">
                <v:path arrowok="t"/>
              </v:shape>
              <v:shape id="_x0000_s1434" o:spid="_x0000_s1434" style="width:1992;height:1104;left:215;position:absolute;top:2944" coordorigin="215,2944" coordsize="1992,1104" path="m221,3856l219,3856,217,3854,215,3852,215,3850,215,3848,217,3846,219,3844,221,3844,223,3844,225,3846,227,3848,227,3850,227,3852,225,3854,223,3856,221,3856xe" filled="t" fillcolor="white" stroked="f">
                <v:path arrowok="t"/>
              </v:shape>
              <v:shape id="_x0000_s1435" o:spid="_x0000_s1435" style="width:1992;height:1104;left:215;position:absolute;top:2944" coordorigin="215,2944" coordsize="1992,1104" path="m221,3880l219,3880,217,3878,215,3876,215,3874,215,3872,217,3870,219,3868,221,3868,223,3868,225,3870,227,3872,227,3874,227,3876,225,3878,223,3880,221,3880xe" filled="t" fillcolor="white" stroked="f">
                <v:path arrowok="t"/>
              </v:shape>
              <v:shape id="_x0000_s1436" o:spid="_x0000_s1436" style="width:1992;height:1104;left:215;position:absolute;top:2944" coordorigin="215,2944" coordsize="1992,1104" path="m221,3904l219,3904,217,3902,215,3900,215,3898,215,3896,217,3894,219,3892,221,3892,223,3892,225,3894,227,3896,227,3898,227,3900,225,3902,223,3904,221,3904xe" filled="t" fillcolor="white" stroked="f">
                <v:path arrowok="t"/>
              </v:shape>
              <v:shape id="_x0000_s1437" o:spid="_x0000_s1437" style="width:1992;height:1104;left:215;position:absolute;top:2944" coordorigin="215,2944" coordsize="1992,1104" path="m221,3928l219,3928,217,3926,215,3924,215,3922,215,3920,217,3918,219,3916,221,3916,223,3916,225,3918,227,3920,227,3922,227,3924,225,3926,223,3928,221,3928xe" filled="t" fillcolor="white" stroked="f">
                <v:path arrowok="t"/>
              </v:shape>
              <v:shape id="_x0000_s1438" o:spid="_x0000_s1438" style="width:1992;height:1104;left:215;position:absolute;top:2944" coordorigin="215,2944" coordsize="1992,1104" path="m221,3952l219,3952,217,3950,215,3948,215,3946,215,3944,217,3942,219,3940,221,3940,223,3940,225,3942,227,3944,227,3946,227,3948,225,3950,223,3952,221,3952xe" filled="t" fillcolor="white" stroked="f">
                <v:path arrowok="t"/>
              </v:shape>
              <v:shape id="_x0000_s1439" o:spid="_x0000_s1439" style="width:1992;height:1104;left:215;position:absolute;top:2944" coordorigin="215,2944" coordsize="1992,1104" path="m221,3976l219,3976,217,3974,215,3972,215,3970,215,3968,217,3966,219,3964,221,3964,223,3964,225,3966,227,3968,227,3970,227,3972,225,3974,223,3976,221,3976xe" filled="t" fillcolor="white" stroked="f">
                <v:path arrowok="t"/>
              </v:shape>
              <v:shape id="_x0000_s1440" o:spid="_x0000_s1440" style="width:1992;height:1104;left:215;position:absolute;top:2944" coordorigin="215,2944" coordsize="1992,1104" path="m221,4000l219,4000,217,3998,215,3996,215,3994,215,3992,217,3990,219,3988,221,3988,223,3988,225,3990,227,3992,227,3994,227,3996,225,3998,223,4000,221,4000xe" filled="t" fillcolor="white" stroked="f">
                <v:path arrowok="t"/>
              </v:shape>
              <v:shape id="_x0000_s1441" o:spid="_x0000_s1441" style="width:1992;height:1104;left:215;position:absolute;top:2944" coordorigin="215,2944" coordsize="1992,1104" path="m221,4024l219,4024,217,4022,215,4020,215,4018,215,4016,217,4014,219,4012,221,4012,223,4012,225,4014,227,4016,227,4018,227,4020,225,4022,223,4024,221,4024xe" filled="t" fillcolor="white" stroked="f">
                <v:path arrowok="t"/>
              </v:shape>
              <v:shape id="_x0000_s1442" o:spid="_x0000_s1442" style="width:1992;height:1104;left:215;position:absolute;top:2944" coordorigin="215,2944" coordsize="1992,1104" path="m221,4048l219,4048,217,4046,215,4044,215,4042,215,4040,217,4038,219,4036,221,4036,223,4036,225,4038,227,4040,227,4042,227,4044,225,4046,223,4048,221,4048xe" filled="t" fillcolor="white" stroked="f">
                <v:path arrowok="t"/>
              </v:shape>
              <v:shape id="_x0000_s1443" o:spid="_x0000_s1443" style="width:1992;height:1104;left:215;position:absolute;top:2944" coordorigin="215,2944" coordsize="1992,1104" path="m245,4048l243,4048,241,4046,239,4044,239,4042,239,4040,241,4038,243,4036,245,4036,247,4036,249,4038,251,4040,251,4042,251,4044,249,4046,247,4048,245,4048xe" filled="t" fillcolor="white" stroked="f">
                <v:path arrowok="t"/>
              </v:shape>
              <v:shape id="_x0000_s1444" o:spid="_x0000_s1444" style="width:1992;height:1104;left:215;position:absolute;top:2944" coordorigin="215,2944" coordsize="1992,1104" path="m269,4048l267,4048,265,4046,263,4044,263,4042,263,4040,265,4038,267,4036,269,4036,271,4036,273,4038,275,4040,275,4042,275,4044,273,4046,271,4048,269,4048xe" filled="t" fillcolor="white" stroked="f">
                <v:path arrowok="t"/>
              </v:shape>
              <v:shape id="_x0000_s1445" o:spid="_x0000_s1445" style="width:1992;height:1104;left:215;position:absolute;top:2944" coordorigin="215,2944" coordsize="1992,1104" path="m293,4048l291,4048,289,4046,287,4044,287,4042,287,4040,289,4038,291,4036,293,4036,295,4036,297,4038,299,4040,299,4042,299,4044,297,4046,295,4048,293,4048xe" filled="t" fillcolor="white" stroked="f">
                <v:path arrowok="t"/>
              </v:shape>
              <v:shape id="_x0000_s1446" o:spid="_x0000_s1446" style="width:1992;height:1104;left:215;position:absolute;top:2944" coordorigin="215,2944" coordsize="1992,1104" path="m317,4048l315,4048,313,4046,311,4044,311,4042,311,4040,313,4038,315,4036,317,4036,319,4036,321,4038,323,4040,323,4042,323,4044,321,4046,319,4048,317,4048xe" filled="t" fillcolor="white" stroked="f">
                <v:path arrowok="t"/>
              </v:shape>
              <v:shape id="_x0000_s1447" o:spid="_x0000_s1447" style="width:1992;height:1104;left:215;position:absolute;top:2944" coordorigin="215,2944" coordsize="1992,1104" path="m341,4048l339,4048,337,4046,335,4044,335,4042,335,4040,337,4038,339,4036,341,4036,343,4036,345,4038,347,4040,347,4042,347,4044,345,4046,343,4048,341,4048xe" filled="t" fillcolor="white" stroked="f">
                <v:path arrowok="t"/>
              </v:shape>
              <v:shape id="_x0000_s1448" o:spid="_x0000_s1448" style="width:1992;height:1104;left:215;position:absolute;top:2944" coordorigin="215,2944" coordsize="1992,1104" path="m365,4048l363,4048,361,4046,359,4044,359,4042,359,4040,361,4038,363,4036,365,4036,367,4036,369,4038,371,4040,371,4042,371,4044,369,4046,367,4048,365,4048xe" filled="t" fillcolor="white" stroked="f">
                <v:path arrowok="t"/>
              </v:shape>
              <v:shape id="_x0000_s1449" o:spid="_x0000_s1449" style="width:1992;height:1104;left:215;position:absolute;top:2944" coordorigin="215,2944" coordsize="1992,1104" path="m389,4048l387,4048,385,4046,383,4044,383,4042,383,4040,385,4038,387,4036,389,4036,391,4036,393,4038,395,4040,395,4042,395,4044,393,4046,391,4048,389,4048xe" filled="t" fillcolor="white" stroked="f">
                <v:path arrowok="t"/>
              </v:shape>
              <v:shape id="_x0000_s1450" o:spid="_x0000_s1450" style="width:1992;height:1104;left:215;position:absolute;top:2944" coordorigin="215,2944" coordsize="1992,1104" path="m413,4048l411,4048,409,4046,407,4044,407,4042,407,4040,409,4038,411,4036,413,4036,415,4036,417,4038,419,4040,419,4042,419,4044,417,4046,415,4048,413,4048xe" filled="t" fillcolor="white" stroked="f">
                <v:path arrowok="t"/>
              </v:shape>
              <v:shape id="_x0000_s1451" o:spid="_x0000_s1451" style="width:1992;height:1104;left:215;position:absolute;top:2944" coordorigin="215,2944" coordsize="1992,1104" path="m437,4048l435,4048,433,4046,431,4044,431,4042,431,4040,433,4038,435,4036,437,4036,439,4036,441,4038,443,4040,443,4042,443,4044,441,4046,439,4048,437,4048xe" filled="t" fillcolor="white" stroked="f">
                <v:path arrowok="t"/>
              </v:shape>
              <v:shape id="_x0000_s1452" o:spid="_x0000_s1452" style="width:1992;height:1104;left:215;position:absolute;top:2944" coordorigin="215,2944" coordsize="1992,1104" path="m461,4048l459,4048,457,4046,455,4044,455,4042,455,4040,457,4038,459,4036,461,4036,463,4036,465,4038,467,4040,467,4042,467,4044,465,4046,463,4048,461,4048xe" filled="t" fillcolor="white" stroked="f">
                <v:path arrowok="t"/>
              </v:shape>
              <v:shape id="_x0000_s1453" o:spid="_x0000_s1453" style="width:1992;height:1104;left:215;position:absolute;top:2944" coordorigin="215,2944" coordsize="1992,1104" path="m485,4048l483,4048,481,4046,479,4044,479,4042,479,4040,481,4038,483,4036,485,4036,487,4036,489,4038,491,4040,491,4042,491,4044,489,4046,487,4048,485,4048xe" filled="t" fillcolor="white" stroked="f">
                <v:path arrowok="t"/>
              </v:shape>
              <v:shape id="_x0000_s1454" o:spid="_x0000_s1454" style="width:1992;height:1104;left:215;position:absolute;top:2944" coordorigin="215,2944" coordsize="1992,1104" path="m509,4048l507,4048,505,4046,503,4044,503,4042,503,4040,505,4038,507,4036,509,4036,511,4036,513,4038,515,4040,515,4042,515,4044,513,4046,511,4048,509,4048xe" filled="t" fillcolor="white" stroked="f">
                <v:path arrowok="t"/>
              </v:shape>
              <v:shape id="_x0000_s1455" o:spid="_x0000_s1455" style="width:1992;height:1104;left:215;position:absolute;top:2944" coordorigin="215,2944" coordsize="1992,1104" path="m533,4048l531,4048,529,4046,527,4044,527,4042,527,4040,529,4038,531,4036,533,4036,535,4036,537,4038,539,4040,539,4042,539,4044,537,4046,535,4048,533,4048xe" filled="t" fillcolor="white" stroked="f">
                <v:path arrowok="t"/>
              </v:shape>
              <v:shape id="_x0000_s1456" o:spid="_x0000_s1456" style="width:1992;height:1104;left:215;position:absolute;top:2944" coordorigin="215,2944" coordsize="1992,1104" path="m557,4048l555,4048,553,4046,551,4044,551,4042,551,4040,553,4038,555,4036,557,4036,559,4036,561,4038,563,4040,563,4042,563,4044,561,4046,559,4048,557,4048xe" filled="t" fillcolor="white" stroked="f">
                <v:path arrowok="t"/>
              </v:shape>
              <v:shape id="_x0000_s1457" o:spid="_x0000_s1457" style="width:1992;height:1104;left:215;position:absolute;top:2944" coordorigin="215,2944" coordsize="1992,1104" path="m581,4048l579,4048,577,4046,575,4044,575,4042,575,4040,577,4038,579,4036,581,4036,583,4036,585,4038,587,4040,587,4042,587,4044,585,4046,583,4048,581,4048xe" filled="t" fillcolor="white" stroked="f">
                <v:path arrowok="t"/>
              </v:shape>
              <v:shape id="_x0000_s1458" o:spid="_x0000_s1458" style="width:1992;height:1104;left:215;position:absolute;top:2944" coordorigin="215,2944" coordsize="1992,1104" path="m605,4048l603,4048,601,4046,599,4044,599,4042,599,4040,601,4038,603,4036,605,4036,607,4036,609,4038,611,4040,611,4042,611,4044,609,4046,607,4048,605,4048xe" filled="t" fillcolor="white" stroked="f">
                <v:path arrowok="t"/>
              </v:shape>
              <v:shape id="_x0000_s1459" o:spid="_x0000_s1459" style="width:1992;height:1104;left:215;position:absolute;top:2944" coordorigin="215,2944" coordsize="1992,1104" path="m629,4048l627,4048,625,4046,623,4044,623,4042,623,4040,625,4038,627,4036,629,4036,631,4036,633,4038,635,4040,635,4042,635,4044,633,4046,631,4048,629,4048xe" filled="t" fillcolor="white" stroked="f">
                <v:path arrowok="t"/>
              </v:shape>
              <v:shape id="_x0000_s1460" o:spid="_x0000_s1460" style="width:1992;height:1104;left:215;position:absolute;top:2944" coordorigin="215,2944" coordsize="1992,1104" path="m653,4048l651,4048,649,4046,647,4044,647,4042,647,4040,649,4038,651,4036,653,4036,655,4036,657,4038,659,4040,659,4042,659,4044,657,4046,655,4048,653,4048xe" filled="t" fillcolor="white" stroked="f">
                <v:path arrowok="t"/>
              </v:shape>
              <v:shape id="_x0000_s1461" o:spid="_x0000_s1461" style="width:1992;height:1104;left:215;position:absolute;top:2944" coordorigin="215,2944" coordsize="1992,1104" path="m677,4048l675,4048,673,4046,671,4044,671,4042,671,4040,673,4038,675,4036,677,4036,679,4036,681,4038,683,4040,683,4042,683,4044,681,4046,679,4048,677,4048xe" filled="t" fillcolor="white" stroked="f">
                <v:path arrowok="t"/>
              </v:shape>
              <v:shape id="_x0000_s1462" o:spid="_x0000_s1462" style="width:1992;height:1104;left:215;position:absolute;top:2944" coordorigin="215,2944" coordsize="1992,1104" path="m701,4048l699,4048,697,4046,695,4044,695,4042,695,4040,697,4038,699,4036,701,4036,703,4036,705,4038,707,4040,707,4042,707,4044,705,4046,703,4048,701,4048xe" filled="t" fillcolor="white" stroked="f">
                <v:path arrowok="t"/>
              </v:shape>
              <v:shape id="_x0000_s1463" o:spid="_x0000_s1463" style="width:1992;height:1104;left:215;position:absolute;top:2944" coordorigin="215,2944" coordsize="1992,1104" path="m725,4048l723,4048,721,4046,719,4044,719,4042,719,4040,721,4038,723,4036,725,4036,727,4036,729,4038,731,4040,731,4042,731,4044,729,4046,727,4048,725,4048xe" filled="t" fillcolor="white" stroked="f">
                <v:path arrowok="t"/>
              </v:shape>
              <v:shape id="_x0000_s1464" o:spid="_x0000_s1464" style="width:1992;height:1104;left:215;position:absolute;top:2944" coordorigin="215,2944" coordsize="1992,1104" path="m749,4048l747,4048,745,4046,743,4044,743,4042,743,4040,745,4038,747,4036,749,4036,751,4036,753,4038,755,4040,755,4042,755,4044,753,4046,751,4048,749,4048xe" filled="t" fillcolor="white" stroked="f">
                <v:path arrowok="t"/>
              </v:shape>
              <v:shape id="_x0000_s1465" o:spid="_x0000_s1465" style="width:1992;height:1104;left:215;position:absolute;top:2944" coordorigin="215,2944" coordsize="1992,1104" path="m773,4048l771,4048,769,4046,767,4044,767,4042,767,4040,769,4038,771,4036,773,4036,775,4036,777,4038,779,4040,779,4042,779,4044,777,4046,775,4048,773,4048xe" filled="t" fillcolor="white" stroked="f">
                <v:path arrowok="t"/>
              </v:shape>
              <v:shape id="_x0000_s1466" o:spid="_x0000_s1466" style="width:1992;height:1104;left:215;position:absolute;top:2944" coordorigin="215,2944" coordsize="1992,1104" path="m797,4048l795,4048,793,4046,791,4044,791,4042,791,4040,793,4038,795,4036,797,4036,799,4036,801,4038,803,4040,803,4042,803,4044,801,4046,799,4048,797,4048xe" filled="t" fillcolor="white" stroked="f">
                <v:path arrowok="t"/>
              </v:shape>
              <v:shape id="_x0000_s1467" o:spid="_x0000_s1467" style="width:1992;height:1104;left:215;position:absolute;top:2944" coordorigin="215,2944" coordsize="1992,1104" path="m821,4048l819,4048,817,4046,815,4044,815,4042,815,4040,817,4038,819,4036,821,4036,823,4036,825,4038,827,4040,827,4042,827,4044,825,4046,823,4048,821,4048xe" filled="t" fillcolor="white" stroked="f">
                <v:path arrowok="t"/>
              </v:shape>
              <v:shape id="_x0000_s1468" o:spid="_x0000_s1468" style="width:1992;height:1104;left:215;position:absolute;top:2944" coordorigin="215,2944" coordsize="1992,1104" path="m845,4048l843,4048,841,4046,839,4044,839,4042,839,4040,841,4038,843,4036,845,4036,847,4036,849,4038,851,4040,851,4042,851,4044,849,4046,847,4048,845,4048xe" filled="t" fillcolor="white" stroked="f">
                <v:path arrowok="t"/>
              </v:shape>
              <v:shape id="_x0000_s1469" o:spid="_x0000_s1469" style="width:1992;height:1104;left:215;position:absolute;top:2944" coordorigin="215,2944" coordsize="1992,1104" path="m869,4048l867,4048,865,4046,863,4044,863,4042,863,4040,865,4038,867,4036,869,4036,871,4036,873,4038,875,4040,875,4042,875,4044,873,4046,871,4048,869,4048xe" filled="t" fillcolor="white" stroked="f">
                <v:path arrowok="t"/>
              </v:shape>
              <v:shape id="_x0000_s1470" o:spid="_x0000_s1470" style="width:1992;height:1104;left:215;position:absolute;top:2944" coordorigin="215,2944" coordsize="1992,1104" path="m893,4048l891,4048,889,4046,887,4044,887,4042,887,4040,889,4038,891,4036,893,4036,895,4036,897,4038,899,4040,899,4042,899,4044,897,4046,895,4048,893,4048xe" filled="t" fillcolor="white" stroked="f">
                <v:path arrowok="t"/>
              </v:shape>
              <v:shape id="_x0000_s1471" o:spid="_x0000_s1471" style="width:1992;height:1104;left:215;position:absolute;top:2944" coordorigin="215,2944" coordsize="1992,1104" path="m917,4048l915,4048,913,4046,911,4044,911,4042,911,4040,913,4038,915,4036,917,4036,919,4036,921,4038,923,4040,923,4042,923,4044,921,4046,919,4048,917,4048xe" filled="t" fillcolor="white" stroked="f">
                <v:path arrowok="t"/>
              </v:shape>
              <v:shape id="_x0000_s1472" o:spid="_x0000_s1472" style="width:1992;height:1104;left:215;position:absolute;top:2944" coordorigin="215,2944" coordsize="1992,1104" path="m941,4048l939,4048,937,4046,935,4044,935,4042,935,4040,937,4038,939,4036,941,4036,943,4036,945,4038,947,4040,947,4042,947,4044,945,4046,943,4048,941,4048xe" filled="t" fillcolor="white" stroked="f">
                <v:path arrowok="t"/>
              </v:shape>
              <v:shape id="_x0000_s1473" o:spid="_x0000_s1473" style="width:1992;height:1104;left:215;position:absolute;top:2944" coordorigin="215,2944" coordsize="1992,1104" path="m965,4048l963,4048,961,4046,959,4044,959,4042,959,4040,961,4038,963,4036,965,4036,967,4036,969,4038,971,4040,971,4042,971,4044,969,4046,967,4048,965,4048xe" filled="t" fillcolor="white" stroked="f">
                <v:path arrowok="t"/>
              </v:shape>
              <v:shape id="_x0000_s1474" o:spid="_x0000_s1474" style="width:1992;height:1104;left:215;position:absolute;top:2944" coordorigin="215,2944" coordsize="1992,1104" path="m989,4048l987,4048,985,4046,983,4044,983,4042,983,4040,985,4038,987,4036,989,4036,991,4036,993,4038,995,4040,995,4042,995,4044,993,4046,991,4048,989,4048xe" filled="t" fillcolor="white" stroked="f">
                <v:path arrowok="t"/>
              </v:shape>
              <v:shape id="_x0000_s1475" o:spid="_x0000_s1475" style="width:1992;height:1104;left:215;position:absolute;top:2944" coordorigin="215,2944" coordsize="1992,1104" path="m1013,4048l1011,4048,1009,4046,1007,4044,1007,4042,1007,4040,1009,4038,1011,4036,1013,4036,1015,4036,1017,4038,1019,4040,1019,4042,1019,4044,1017,4046,1015,4048,1013,4048xe" filled="t" fillcolor="white" stroked="f">
                <v:path arrowok="t"/>
              </v:shape>
              <v:shape id="_x0000_s1476" o:spid="_x0000_s1476" style="width:1992;height:1104;left:215;position:absolute;top:2944" coordorigin="215,2944" coordsize="1992,1104" path="m1037,4048l1035,4048,1033,4046,1031,4044,1031,4042,1031,4040,1033,4038,1035,4036,1037,4036,1039,4036,1041,4038,1043,4040,1043,4042,1043,4044,1041,4046,1039,4048,1037,4048xe" filled="t" fillcolor="white" stroked="f">
                <v:path arrowok="t"/>
              </v:shape>
              <v:shape id="_x0000_s1477" o:spid="_x0000_s1477" style="width:1992;height:1104;left:215;position:absolute;top:2944" coordorigin="215,2944" coordsize="1992,1104" path="m1061,4048l1059,4048,1057,4046,1055,4044,1055,4042,1055,4040,1057,4038,1059,4036,1061,4036,1063,4036,1065,4038,1067,4040,1067,4042,1067,4044,1065,4046,1063,4048,1061,4048xe" filled="t" fillcolor="white" stroked="f">
                <v:path arrowok="t"/>
              </v:shape>
              <v:shape id="_x0000_s1478" o:spid="_x0000_s1478" style="width:1992;height:1104;left:215;position:absolute;top:2944" coordorigin="215,2944" coordsize="1992,1104" path="m1085,4048l1083,4048,1081,4046,1079,4044,1079,4042,1079,4040,1081,4038,1083,4036,1085,4036,1087,4036,1089,4038,1091,4040,1091,4042,1091,4044,1089,4046,1087,4048,1085,4048xe" filled="t" fillcolor="white" stroked="f">
                <v:path arrowok="t"/>
              </v:shape>
              <v:shape id="_x0000_s1479" o:spid="_x0000_s1479" style="width:1992;height:1104;left:215;position:absolute;top:2944" coordorigin="215,2944" coordsize="1992,1104" path="m1109,4048l1107,4048,1105,4046,1103,4044,1103,4042,1103,4040,1105,4038,1107,4036,1109,4036,1111,4036,1113,4038,1115,4040,1115,4042,1115,4044,1113,4046,1111,4048,1109,4048xe" filled="t" fillcolor="white" stroked="f">
                <v:path arrowok="t"/>
              </v:shape>
              <v:shape id="_x0000_s1480" o:spid="_x0000_s1480" style="width:1992;height:1104;left:215;position:absolute;top:2944" coordorigin="215,2944" coordsize="1992,1104" path="m1133,4048l1131,4048,1129,4046,1127,4044,1127,4042,1127,4040,1129,4038,1131,4036,1133,4036,1135,4036,1137,4038,1139,4040,1139,4042,1139,4044,1137,4046,1135,4048,1133,4048xe" filled="t" fillcolor="white" stroked="f">
                <v:path arrowok="t"/>
              </v:shape>
              <v:shape id="_x0000_s1481" o:spid="_x0000_s1481" style="width:1992;height:1104;left:215;position:absolute;top:2944" coordorigin="215,2944" coordsize="1992,1104" path="m1157,4048l1155,4048,1153,4046,1151,4044,1151,4042,1151,4040,1153,4038,1155,4036,1157,4036,1159,4036,1161,4038,1163,4040,1163,4042,1163,4044,1161,4046,1159,4048,1157,4048xe" filled="t" fillcolor="white" stroked="f">
                <v:path arrowok="t"/>
              </v:shape>
              <v:shape id="_x0000_s1482" o:spid="_x0000_s1482" style="width:1992;height:1104;left:215;position:absolute;top:2944" coordorigin="215,2944" coordsize="1992,1104" path="m1181,4048l1179,4048,1177,4046,1175,4044,1175,4042,1175,4040,1177,4038,1179,4036,1181,4036,1183,4036,1185,4038,1187,4040,1187,4042,1187,4044,1185,4046,1183,4048,1181,4048xe" filled="t" fillcolor="white" stroked="f">
                <v:path arrowok="t"/>
              </v:shape>
              <v:shape id="_x0000_s1483" o:spid="_x0000_s1483" style="width:1992;height:1104;left:215;position:absolute;top:2944" coordorigin="215,2944" coordsize="1992,1104" path="m1205,4048l1203,4048,1201,4046,1199,4044,1199,4042,1199,4040,1201,4038,1203,4036,1205,4036,1207,4036,1209,4038,1211,4040,1211,4042,1211,4044,1209,4046,1207,4048,1205,4048xe" filled="t" fillcolor="white" stroked="f">
                <v:path arrowok="t"/>
              </v:shape>
              <v:shape id="_x0000_s1484" o:spid="_x0000_s1484" style="width:1992;height:1104;left:215;position:absolute;top:2944" coordorigin="215,2944" coordsize="1992,1104" path="m1229,4048l1227,4048,1225,4046,1223,4044,1223,4042,1223,4040,1225,4038,1227,4036,1229,4036,1231,4036,1233,4038,1235,4040,1235,4042,1235,4044,1233,4046,1231,4048,1229,4048xe" filled="t" fillcolor="white" stroked="f">
                <v:path arrowok="t"/>
              </v:shape>
              <v:shape id="_x0000_s1485" o:spid="_x0000_s1485" style="width:1992;height:1104;left:215;position:absolute;top:2944" coordorigin="215,2944" coordsize="1992,1104" path="m1253,4048l1251,4048,1249,4046,1247,4044,1247,4042,1247,4040,1249,4038,1251,4036,1253,4036,1255,4036,1257,4038,1259,4040,1259,4042,1259,4044,1257,4046,1255,4048,1253,4048xe" filled="t" fillcolor="white" stroked="f">
                <v:path arrowok="t"/>
              </v:shape>
              <v:shape id="_x0000_s1486" o:spid="_x0000_s1486" style="width:1992;height:1104;left:215;position:absolute;top:2944" coordorigin="215,2944" coordsize="1992,1104" path="m1277,4048l1275,4048,1273,4046,1271,4044,1271,4042,1271,4040,1273,4038,1275,4036,1277,4036,1279,4036,1281,4038,1283,4040,1283,4042,1283,4044,1281,4046,1279,4048,1277,4048xe" filled="t" fillcolor="white" stroked="f">
                <v:path arrowok="t"/>
              </v:shape>
              <v:shape id="_x0000_s1487" o:spid="_x0000_s1487" style="width:1992;height:1104;left:215;position:absolute;top:2944" coordorigin="215,2944" coordsize="1992,1104" path="m1301,4048l1299,4048,1297,4046,1295,4044,1295,4042,1295,4040,1297,4038,1299,4036,1301,4036,1303,4036,1305,4038,1307,4040,1307,4042,1307,4044,1305,4046,1303,4048,1301,4048xe" filled="t" fillcolor="white" stroked="f">
                <v:path arrowok="t"/>
              </v:shape>
              <v:shape id="_x0000_s1488" o:spid="_x0000_s1488" style="width:1992;height:1104;left:215;position:absolute;top:2944" coordorigin="215,2944" coordsize="1992,1104" path="m1325,4048l1323,4048,1321,4046,1319,4044,1319,4042,1319,4040,1321,4038,1323,4036,1325,4036,1327,4036,1329,4038,1331,4040,1331,4042,1331,4044,1329,4046,1327,4048,1325,4048xe" filled="t" fillcolor="white" stroked="f">
                <v:path arrowok="t"/>
              </v:shape>
              <v:shape id="_x0000_s1489" o:spid="_x0000_s1489" style="width:1992;height:1104;left:215;position:absolute;top:2944" coordorigin="215,2944" coordsize="1992,1104" path="m1349,4048l1347,4048,1345,4046,1343,4044,1343,4042,1343,4040,1345,4038,1347,4036,1349,4036,1351,4036,1353,4038,1355,4040,1355,4042,1355,4044,1353,4046,1351,4048,1349,4048xe" filled="t" fillcolor="white" stroked="f">
                <v:path arrowok="t"/>
              </v:shape>
              <v:shape id="_x0000_s1490" o:spid="_x0000_s1490" style="width:1992;height:1104;left:215;position:absolute;top:2944" coordorigin="215,2944" coordsize="1992,1104" path="m1373,4048l1371,4048,1369,4046,1367,4044,1367,4042,1367,4040,1369,4038,1371,4036,1373,4036,1375,4036,1377,4038,1379,4040,1379,4042,1379,4044,1377,4046,1375,4048,1373,4048xe" filled="t" fillcolor="white" stroked="f">
                <v:path arrowok="t"/>
              </v:shape>
              <v:shape id="_x0000_s1491" o:spid="_x0000_s1491" style="width:1992;height:1104;left:215;position:absolute;top:2944" coordorigin="215,2944" coordsize="1992,1104" path="m1397,4048l1395,4048,1393,4046,1391,4044,1391,4042,1391,4040,1393,4038,1395,4036,1397,4036,1399,4036,1401,4038,1403,4040,1403,4042,1403,4044,1401,4046,1399,4048,1397,4048xe" filled="t" fillcolor="white" stroked="f">
                <v:path arrowok="t"/>
              </v:shape>
              <v:shape id="_x0000_s1492" o:spid="_x0000_s1492" style="width:1992;height:1104;left:215;position:absolute;top:2944" coordorigin="215,2944" coordsize="1992,1104" path="m1421,4048l1419,4048,1417,4046,1415,4044,1415,4042,1415,4040,1417,4038,1419,4036,1421,4036,1423,4036,1425,4038,1427,4040,1427,4042,1427,4044,1425,4046,1423,4048,1421,4048xe" filled="t" fillcolor="white" stroked="f">
                <v:path arrowok="t"/>
              </v:shape>
              <v:shape id="_x0000_s1493" o:spid="_x0000_s1493" style="width:1992;height:1104;left:215;position:absolute;top:2944" coordorigin="215,2944" coordsize="1992,1104" path="m1445,4048l1443,4048,1441,4046,1439,4044,1439,4042,1439,4040,1441,4038,1443,4036,1445,4036,1447,4036,1449,4038,1451,4040,1451,4042,1451,4044,1449,4046,1447,4048,1445,4048xe" filled="t" fillcolor="white" stroked="f">
                <v:path arrowok="t"/>
              </v:shape>
              <v:shape id="_x0000_s1494" o:spid="_x0000_s1494" style="width:1992;height:1104;left:215;position:absolute;top:2944" coordorigin="215,2944" coordsize="1992,1104" path="m1469,4048l1467,4048,1465,4046,1463,4044,1463,4042,1463,4040,1465,4038,1467,4036,1469,4036,1471,4036,1473,4038,1475,4040,1475,4042,1475,4044,1473,4046,1471,4048,1469,4048xe" filled="t" fillcolor="white" stroked="f">
                <v:path arrowok="t"/>
              </v:shape>
              <v:shape id="_x0000_s1495" o:spid="_x0000_s1495" style="width:1992;height:1104;left:215;position:absolute;top:2944" coordorigin="215,2944" coordsize="1992,1104" path="m1493,4048l1491,4048,1489,4046,1487,4044,1487,4042,1487,4040,1489,4038,1491,4036,1493,4036,1495,4036,1497,4038,1499,4040,1499,4042,1499,4044,1497,4046,1495,4048,1493,4048xe" filled="t" fillcolor="white" stroked="f">
                <v:path arrowok="t"/>
              </v:shape>
              <v:shape id="_x0000_s1496" o:spid="_x0000_s1496" style="width:1992;height:1104;left:215;position:absolute;top:2944" coordorigin="215,2944" coordsize="1992,1104" path="m1517,4048l1515,4048,1513,4046,1511,4044,1511,4042,1511,4040,1513,4038,1515,4036,1517,4036,1519,4036,1521,4038,1523,4040,1523,4042,1523,4044,1521,4046,1519,4048,1517,4048xe" filled="t" fillcolor="white" stroked="f">
                <v:path arrowok="t"/>
              </v:shape>
              <v:shape id="_x0000_s1497" o:spid="_x0000_s1497" style="width:1992;height:1104;left:215;position:absolute;top:2944" coordorigin="215,2944" coordsize="1992,1104" path="m1541,4048l1539,4048,1537,4046,1535,4044,1535,4042,1535,4040,1537,4038,1539,4036,1541,4036,1543,4036,1545,4038,1547,4040,1547,4042,1547,4044,1545,4046,1543,4048,1541,4048xe" filled="t" fillcolor="white" stroked="f">
                <v:path arrowok="t"/>
              </v:shape>
              <v:shape id="_x0000_s1498" o:spid="_x0000_s1498" style="width:1992;height:1104;left:215;position:absolute;top:2944" coordorigin="215,2944" coordsize="1992,1104" path="m1565,4048l1563,4048,1561,4046,1559,4044,1559,4042,1559,4040,1561,4038,1563,4036,1565,4036,1567,4036,1569,4038,1571,4040,1571,4042,1571,4044,1569,4046,1567,4048,1565,4048xe" filled="t" fillcolor="white" stroked="f">
                <v:path arrowok="t"/>
              </v:shape>
              <v:shape id="_x0000_s1499" o:spid="_x0000_s1499" style="width:1992;height:1104;left:215;position:absolute;top:2944" coordorigin="215,2944" coordsize="1992,1104" path="m1589,4048l1587,4048,1585,4046,1583,4044,1583,4042,1583,4040,1585,4038,1587,4036,1589,4036,1591,4036,1593,4038,1595,4040,1595,4042,1595,4044,1593,4046,1591,4048,1589,4048xe" filled="t" fillcolor="white" stroked="f">
                <v:path arrowok="t"/>
              </v:shape>
              <v:shape id="_x0000_s1500" o:spid="_x0000_s1500" style="width:1992;height:1104;left:215;position:absolute;top:2944" coordorigin="215,2944" coordsize="1992,1104" path="m1613,4048l1611,4048,1609,4046,1607,4044,1607,4042,1607,4040,1609,4038,1611,4036,1613,4036,1615,4036,1617,4038,1619,4040,1619,4042,1619,4044,1617,4046,1615,4048,1613,4048xe" filled="t" fillcolor="white" stroked="f">
                <v:path arrowok="t"/>
              </v:shape>
              <v:shape id="_x0000_s1501" o:spid="_x0000_s1501" style="width:1992;height:1104;left:215;position:absolute;top:2944" coordorigin="215,2944" coordsize="1992,1104" path="m1637,4048l1635,4048,1633,4046,1631,4044,1631,4042,1631,4040,1633,4038,1635,4036,1637,4036,1639,4036,1641,4038,1643,4040,1643,4042,1643,4044,1641,4046,1639,4048,1637,4048xe" filled="t" fillcolor="white" stroked="f">
                <v:path arrowok="t"/>
              </v:shape>
              <v:shape id="_x0000_s1502" o:spid="_x0000_s1502" style="width:1992;height:1104;left:215;position:absolute;top:2944" coordorigin="215,2944" coordsize="1992,1104" path="m1661,4048l1659,4048,1657,4046,1655,4044,1655,4042,1655,4040,1657,4038,1659,4036,1661,4036,1663,4036,1665,4038,1667,4040,1667,4042,1667,4044,1665,4046,1663,4048,1661,4048xe" filled="t" fillcolor="white" stroked="f">
                <v:path arrowok="t"/>
              </v:shape>
              <v:shape id="_x0000_s1503" o:spid="_x0000_s1503" style="width:1992;height:1104;left:215;position:absolute;top:2944" coordorigin="215,2944" coordsize="1992,1104" path="m1685,4048l1683,4048,1681,4046,1679,4044,1679,4042,1679,4040,1681,4038,1683,4036,1685,4036,1687,4036,1689,4038,1691,4040,1691,4042,1691,4044,1689,4046,1687,4048,1685,4048xe" filled="t" fillcolor="white" stroked="f">
                <v:path arrowok="t"/>
              </v:shape>
              <v:shape id="_x0000_s1504" o:spid="_x0000_s1504" style="width:1992;height:1104;left:215;position:absolute;top:2944" coordorigin="215,2944" coordsize="1992,1104" path="m1709,4048l1707,4048,1705,4046,1703,4044,1703,4042,1703,4040,1705,4038,1707,4036,1709,4036,1711,4036,1713,4038,1715,4040,1715,4042,1715,4044,1713,4046,1711,4048,1709,4048xe" filled="t" fillcolor="white" stroked="f">
                <v:path arrowok="t"/>
              </v:shape>
              <v:shape id="_x0000_s1505" o:spid="_x0000_s1505" style="width:1992;height:1104;left:215;position:absolute;top:2944" coordorigin="215,2944" coordsize="1992,1104" path="m1733,4048l1731,4048,1729,4046,1727,4044,1727,4042,1727,4040,1729,4038,1731,4036,1733,4036,1735,4036,1737,4038,1739,4040,1739,4042,1739,4044,1737,4046,1735,4048,1733,4048xe" filled="t" fillcolor="white" stroked="f">
                <v:path arrowok="t"/>
              </v:shape>
              <v:shape id="_x0000_s1506" o:spid="_x0000_s1506" style="width:1992;height:1104;left:215;position:absolute;top:2944" coordorigin="215,2944" coordsize="1992,1104" path="m1757,4048l1755,4048,1753,4046,1751,4044,1751,4042,1751,4040,1753,4038,1755,4036,1757,4036,1759,4036,1761,4038,1763,4040,1763,4042,1763,4044,1761,4046,1759,4048,1757,4048xe" filled="t" fillcolor="white" stroked="f">
                <v:path arrowok="t"/>
              </v:shape>
              <v:shape id="_x0000_s1507" o:spid="_x0000_s1507" style="width:1992;height:1104;left:215;position:absolute;top:2944" coordorigin="215,2944" coordsize="1992,1104" path="m1781,4048l1779,4048,1777,4046,1775,4044,1775,4042,1775,4040,1777,4038,1779,4036,1781,4036,1783,4036,1785,4038,1787,4040,1787,4042,1787,4044,1785,4046,1783,4048,1781,4048xe" filled="t" fillcolor="white" stroked="f">
                <v:path arrowok="t"/>
              </v:shape>
              <v:shape id="_x0000_s1508" o:spid="_x0000_s1508" style="width:1992;height:1104;left:215;position:absolute;top:2944" coordorigin="215,2944" coordsize="1992,1104" path="m1805,4048l1803,4048,1801,4046,1799,4044,1799,4042,1799,4040,1801,4038,1803,4036,1805,4036,1807,4036,1809,4038,1811,4040,1811,4042,1811,4044,1809,4046,1807,4048,1805,4048xe" filled="t" fillcolor="white" stroked="f">
                <v:path arrowok="t"/>
              </v:shape>
              <v:shape id="_x0000_s1509" o:spid="_x0000_s1509" style="width:1992;height:1104;left:215;position:absolute;top:2944" coordorigin="215,2944" coordsize="1992,1104" path="m1829,4048l1827,4048,1825,4046,1823,4044,1823,4042,1823,4040,1825,4038,1827,4036,1829,4036,1831,4036,1833,4038,1835,4040,1835,4042,1835,4044,1833,4046,1831,4048,1829,4048xe" filled="t" fillcolor="white" stroked="f">
                <v:path arrowok="t"/>
              </v:shape>
              <v:shape id="_x0000_s1510" o:spid="_x0000_s1510" style="width:1992;height:1104;left:215;position:absolute;top:2944" coordorigin="215,2944" coordsize="1992,1104" path="m1853,4048l1851,4048,1849,4046,1847,4044,1847,4042,1847,4040,1849,4038,1851,4036,1853,4036,1855,4036,1857,4038,1859,4040,1859,4042,1859,4044,1857,4046,1855,4048,1853,4048xe" filled="t" fillcolor="white" stroked="f">
                <v:path arrowok="t"/>
              </v:shape>
              <v:shape id="_x0000_s1511" o:spid="_x0000_s1511" style="width:1992;height:1104;left:215;position:absolute;top:2944" coordorigin="215,2944" coordsize="1992,1104" path="m1877,4048l1875,4048,1873,4046,1871,4044,1871,4042,1871,4040,1873,4038,1875,4036,1877,4036,1879,4036,1881,4038,1883,4040,1883,4042,1883,4044,1881,4046,1879,4048,1877,4048xe" filled="t" fillcolor="white" stroked="f">
                <v:path arrowok="t"/>
              </v:shape>
              <v:shape id="_x0000_s1512" o:spid="_x0000_s1512" style="width:1992;height:1104;left:215;position:absolute;top:2944" coordorigin="215,2944" coordsize="1992,1104" path="m1901,4048l1899,4048,1897,4046,1895,4044,1895,4042,1895,4040,1897,4038,1899,4036,1901,4036,1903,4036,1905,4038,1907,4040,1907,4042,1907,4044,1905,4046,1903,4048,1901,4048xe" filled="t" fillcolor="white" stroked="f">
                <v:path arrowok="t"/>
              </v:shape>
              <v:shape id="_x0000_s1513" o:spid="_x0000_s1513" style="width:1992;height:1104;left:215;position:absolute;top:2944" coordorigin="215,2944" coordsize="1992,1104" path="m1925,4048l1923,4048,1921,4046,1919,4044,1919,4042,1919,4040,1921,4038,1923,4036,1925,4036,1927,4036,1929,4038,1931,4040,1931,4042,1931,4044,1929,4046,1927,4048,1925,4048xe" filled="t" fillcolor="white" stroked="f">
                <v:path arrowok="t"/>
              </v:shape>
              <v:shape id="_x0000_s1514" o:spid="_x0000_s1514" style="width:1992;height:1104;left:215;position:absolute;top:2944" coordorigin="215,2944" coordsize="1992,1104" path="m1949,4048l1947,4048,1945,4046,1943,4044,1943,4042,1943,4040,1945,4038,1947,4036,1949,4036,1951,4036,1953,4038,1955,4040,1955,4042,1955,4044,1953,4046,1951,4048,1949,4048xe" filled="t" fillcolor="white" stroked="f">
                <v:path arrowok="t"/>
              </v:shape>
              <v:shape id="_x0000_s1515" o:spid="_x0000_s1515" style="width:1992;height:1104;left:215;position:absolute;top:2944" coordorigin="215,2944" coordsize="1992,1104" path="m1973,4048l1971,4048,1969,4046,1967,4044,1967,4042,1967,4040,1969,4038,1971,4036,1973,4036,1975,4036,1977,4038,1979,4040,1979,4042,1979,4044,1977,4046,1975,4048,1973,4048xe" filled="t" fillcolor="white" stroked="f">
                <v:path arrowok="t"/>
              </v:shape>
              <v:shape id="_x0000_s1516" o:spid="_x0000_s1516" style="width:1992;height:1104;left:215;position:absolute;top:2944" coordorigin="215,2944" coordsize="1992,1104" path="m1997,4048l1995,4048,1993,4046,1991,4044,1991,4042,1991,4040,1993,4038,1995,4036,1997,4036,1999,4036,2001,4038,2003,4040,2003,4042,2003,4044,2001,4046,1999,4048,1997,4048xe" filled="t" fillcolor="white" stroked="f">
                <v:path arrowok="t"/>
              </v:shape>
              <v:shape id="_x0000_s1517" o:spid="_x0000_s1517" style="width:1992;height:1104;left:215;position:absolute;top:2944" coordorigin="215,2944" coordsize="1992,1104" path="m2021,4048l2019,4048,2017,4046,2015,4044,2015,4042,2015,4040,2017,4038,2019,4036,2021,4036,2023,4036,2025,4038,2027,4040,2027,4042,2027,4044,2025,4046,2023,4048,2021,4048xe" filled="t" fillcolor="white" stroked="f">
                <v:path arrowok="t"/>
              </v:shape>
              <v:shape id="_x0000_s1518" o:spid="_x0000_s1518" style="width:1992;height:1104;left:215;position:absolute;top:2944" coordorigin="215,2944" coordsize="1992,1104" path="m2045,4048l2043,4048,2041,4046,2039,4044,2039,4042,2039,4040,2041,4038,2043,4036,2045,4036,2047,4036,2049,4038,2051,4040,2051,4042,2051,4044,2049,4046,2047,4048,2045,4048xe" filled="t" fillcolor="white" stroked="f">
                <v:path arrowok="t"/>
              </v:shape>
              <v:shape id="_x0000_s1519" o:spid="_x0000_s1519" style="width:1992;height:1104;left:215;position:absolute;top:2944" coordorigin="215,2944" coordsize="1992,1104" path="m2069,4048l2067,4048,2065,4046,2063,4044,2063,4042,2063,4040,2065,4038,2067,4036,2069,4036,2071,4036,2073,4038,2075,4040,2075,4042,2075,4044,2073,4046,2071,4048,2069,4048xe" filled="t" fillcolor="white" stroked="f">
                <v:path arrowok="t"/>
              </v:shape>
              <v:shape id="_x0000_s1520" o:spid="_x0000_s1520" style="width:1992;height:1104;left:215;position:absolute;top:2944" coordorigin="215,2944" coordsize="1992,1104" path="m2093,4048l2091,4048,2089,4046,2087,4044,2087,4042,2087,4040,2089,4038,2091,4036,2093,4036,2095,4036,2097,4038,2099,4040,2099,4042,2099,4044,2097,4046,2095,4048,2093,4048xe" filled="t" fillcolor="white" stroked="f">
                <v:path arrowok="t"/>
              </v:shape>
              <v:shape id="_x0000_s1521" o:spid="_x0000_s1521" style="width:1992;height:1104;left:215;position:absolute;top:2944" coordorigin="215,2944" coordsize="1992,1104" path="m2117,4048l2115,4048,2113,4046,2111,4044,2111,4042,2111,4040,2113,4038,2115,4036,2117,4036,2119,4036,2121,4038,2123,4040,2123,4042,2123,4044,2121,4046,2119,4048,2117,4048xe" filled="t" fillcolor="white" stroked="f">
                <v:path arrowok="t"/>
              </v:shape>
              <v:shape id="_x0000_s1522" o:spid="_x0000_s1522" style="width:1992;height:1104;left:215;position:absolute;top:2944" coordorigin="215,2944" coordsize="1992,1104" path="m2141,4048l2139,4048,2137,4046,2135,4044,2135,4042,2135,4040,2137,4038,2139,4036,2141,4036,2143,4036,2145,4038,2147,4040,2147,4042,2147,4044,2145,4046,2143,4048,2141,4048xe" filled="t" fillcolor="white" stroked="f">
                <v:path arrowok="t"/>
              </v:shape>
              <v:shape id="_x0000_s1523" o:spid="_x0000_s1523" style="width:1992;height:1104;left:215;position:absolute;top:2944" coordorigin="215,2944" coordsize="1992,1104" path="m2165,4048l2163,4048,2161,4046,2159,4044,2159,4042,2159,4040,2161,4038,2163,4036,2165,4036,2167,4036,2169,4038,2171,4040,2171,4042,2171,4044,2169,4046,2167,4048,2165,4048xe" filled="t" fillcolor="white" stroked="f">
                <v:path arrowok="t"/>
              </v:shape>
              <v:shape id="_x0000_s1524" o:spid="_x0000_s1524" style="width:1992;height:1104;left:215;position:absolute;top:2944" coordorigin="215,2944" coordsize="1992,1104" path="m2201,4036l2199,4036,2197,4034,2195,4032,2195,4030,2195,4028,2197,4026,2199,4024,2201,4024,2203,4024,2205,4026,2207,4028,2207,4030,2207,4032,2205,4034,2203,4036,2201,4036xe" filled="t" fillcolor="white" stroked="f">
                <v:path arrowok="t"/>
              </v:shape>
              <v:shape id="_x0000_s1525" o:spid="_x0000_s1525" style="width:1992;height:1104;left:215;position:absolute;top:2944" coordorigin="215,2944" coordsize="1992,1104" path="m2189,4048l2187,4048,2185,4046,2183,4044,2183,4042,2183,4040,2185,4038,2187,4036,2189,4036,2191,4036,2193,4038,2195,4040,2195,4042,2195,4044,2193,4046,2191,4048,2189,4048xe" filled="t" fillcolor="white" stroked="f">
                <v:path arrowok="t"/>
              </v:shape>
              <v:shape id="_x0000_s1526" o:spid="_x0000_s1526" style="width:1992;height:1104;left:215;position:absolute;top:2944" coordorigin="215,2944" coordsize="1992,1104" path="m2201,4012l2199,4012,2197,4010,2195,4008,2195,4006,2195,4004,2197,4002,2199,4000,2201,4000,2203,4000,2205,4002,2207,4004,2207,4006,2207,4008,2205,4010,2203,4012,2201,4012xe" filled="t" fillcolor="white" stroked="f">
                <v:path arrowok="t"/>
              </v:shape>
              <v:shape id="_x0000_s1527" o:spid="_x0000_s1527" style="width:1992;height:1104;left:215;position:absolute;top:2944" coordorigin="215,2944" coordsize="1992,1104" path="m2201,3988l2199,3988,2197,3986,2195,3984,2195,3982,2195,3980,2197,3978,2199,3976,2201,3976,2203,3976,2205,3978,2207,3980,2207,3982,2207,3984,2205,3986,2203,3988,2201,3988xe" filled="t" fillcolor="white" stroked="f">
                <v:path arrowok="t"/>
              </v:shape>
              <v:shape id="_x0000_s1528" o:spid="_x0000_s1528" style="width:1992;height:1104;left:215;position:absolute;top:2944" coordorigin="215,2944" coordsize="1992,1104" path="m2201,3964l2199,3964,2197,3962,2195,3960,2195,3958,2195,3956,2197,3954,2199,3952,2201,3952,2203,3952,2205,3954,2207,3956,2207,3958,2207,3960,2205,3962,2203,3964,2201,3964xe" filled="t" fillcolor="white" stroked="f">
                <v:path arrowok="t"/>
              </v:shape>
              <v:shape id="_x0000_s1529" o:spid="_x0000_s1529" style="width:1992;height:1104;left:215;position:absolute;top:2944" coordorigin="215,2944" coordsize="1992,1104" path="m2201,3940l2199,3940,2197,3938,2195,3936,2195,3934,2195,3932,2197,3930,2199,3928,2201,3928,2203,3928,2205,3930,2207,3932,2207,3934,2207,3936,2205,3938,2203,3940,2201,3940xe" filled="t" fillcolor="white" stroked="f">
                <v:path arrowok="t"/>
              </v:shape>
              <v:shape id="_x0000_s1530" o:spid="_x0000_s1530" style="width:1992;height:1104;left:215;position:absolute;top:2944" coordorigin="215,2944" coordsize="1992,1104" path="m2201,3916l2199,3916,2197,3914,2195,3912,2195,3910,2195,3908,2197,3906,2199,3904,2201,3904,2203,3904,2205,3906,2207,3908,2207,3910,2207,3912,2205,3914,2203,3916,2201,3916xe" filled="t" fillcolor="white" stroked="f">
                <v:path arrowok="t"/>
              </v:shape>
              <v:shape id="_x0000_s1531" o:spid="_x0000_s1531" style="width:1992;height:1104;left:215;position:absolute;top:2944" coordorigin="215,2944" coordsize="1992,1104" path="m2201,3892l2199,3892,2197,3890,2195,3888,2195,3886,2195,3884,2197,3882,2199,3880,2201,3880,2203,3880,2205,3882,2207,3884,2207,3886,2207,3888,2205,3890,2203,3892,2201,3892xe" filled="t" fillcolor="white" stroked="f">
                <v:path arrowok="t"/>
              </v:shape>
              <v:shape id="_x0000_s1532" o:spid="_x0000_s1532" style="width:1992;height:1104;left:215;position:absolute;top:2944" coordorigin="215,2944" coordsize="1992,1104" path="m2201,3868l2199,3868,2197,3866,2195,3864,2195,3862,2195,3860,2197,3858,2199,3856,2201,3856,2203,3856,2205,3858,2207,3860,2207,3862,2207,3864,2205,3866,2203,3868,2201,3868xe" filled="t" fillcolor="white" stroked="f">
                <v:path arrowok="t"/>
              </v:shape>
              <v:shape id="_x0000_s1533" o:spid="_x0000_s1533" style="width:1992;height:1104;left:215;position:absolute;top:2944" coordorigin="215,2944" coordsize="1992,1104" path="m2201,3844l2199,3844,2197,3842,2195,3840,2195,3838,2195,3836,2197,3834,2199,3832,2201,3832,2203,3832,2205,3834,2207,3836,2207,3838,2207,3840,2205,3842,2203,3844,2201,3844xe" filled="t" fillcolor="white" stroked="f">
                <v:path arrowok="t"/>
              </v:shape>
              <v:shape id="_x0000_s1534" o:spid="_x0000_s1534" style="width:1992;height:1104;left:215;position:absolute;top:2944" coordorigin="215,2944" coordsize="1992,1104" path="m2201,3820l2199,3820,2197,3818,2195,3816,2195,3814,2195,3812,2197,3810,2199,3808,2201,3808,2203,3808,2205,3810,2207,3812,2207,3814,2207,3816,2205,3818,2203,3820,2201,3820xe" filled="t" fillcolor="white" stroked="f">
                <v:path arrowok="t"/>
              </v:shape>
              <v:shape id="_x0000_s1535" o:spid="_x0000_s1535" style="width:1992;height:1104;left:215;position:absolute;top:2944" coordorigin="215,2944" coordsize="1992,1104" path="m2201,3796l2199,3796,2197,3794,2195,3792,2195,3790,2195,3788,2197,3786,2199,3784,2201,3784,2203,3784,2205,3786,2207,3788,2207,3790,2207,3792,2205,3794,2203,3796,2201,3796xe" filled="t" fillcolor="white" stroked="f">
                <v:path arrowok="t"/>
              </v:shape>
              <v:shape id="_x0000_s1536" o:spid="_x0000_s1536" style="width:1992;height:1104;left:215;position:absolute;top:2944" coordorigin="215,2944" coordsize="1992,1104" path="m2201,3772l2199,3772,2197,3770,2195,3768,2195,3766,2195,3764,2197,3762,2199,3760,2201,3760,2203,3760,2205,3762,2207,3764,2207,3766,2207,3768,2205,3770,2203,3772,2201,3772xe" filled="t" fillcolor="white" stroked="f">
                <v:path arrowok="t"/>
              </v:shape>
              <v:shape id="_x0000_s1537" o:spid="_x0000_s1537" style="width:1992;height:1104;left:215;position:absolute;top:2944" coordorigin="215,2944" coordsize="1992,1104" path="m2201,3748l2199,3748,2197,3746,2195,3744,2195,3742,2195,3740,2197,3738,2199,3736,2201,3736,2203,3736,2205,3738,2207,3740,2207,3742,2207,3744,2205,3746,2203,3748,2201,3748xe" filled="t" fillcolor="white" stroked="f">
                <v:path arrowok="t"/>
              </v:shape>
              <v:shape id="_x0000_s1538" o:spid="_x0000_s1538" style="width:1992;height:1104;left:215;position:absolute;top:2944" coordorigin="215,2944" coordsize="1992,1104" path="m2201,3724l2199,3724,2197,3722,2195,3720,2195,3718,2195,3716,2197,3714,2199,3712,2201,3712,2203,3712,2205,3714,2207,3716,2207,3718,2207,3720,2205,3722,2203,3724,2201,3724xe" filled="t" fillcolor="white" stroked="f">
                <v:path arrowok="t"/>
              </v:shape>
              <v:shape id="_x0000_s1539" o:spid="_x0000_s1539" style="width:1992;height:1104;left:215;position:absolute;top:2944" coordorigin="215,2944" coordsize="1992,1104" path="m2201,3700l2199,3700,2197,3698,2195,3696,2195,3694,2195,3692,2197,3690,2199,3688,2201,3688,2203,3688,2205,3690,2207,3692,2207,3694,2207,3696,2205,3698,2203,3700,2201,3700xe" filled="t" fillcolor="white" stroked="f">
                <v:path arrowok="t"/>
              </v:shape>
              <v:shape id="_x0000_s1540" o:spid="_x0000_s1540" style="width:1992;height:1104;left:215;position:absolute;top:2944" coordorigin="215,2944" coordsize="1992,1104" path="m2201,3676l2199,3676,2197,3674,2195,3672,2195,3670,2195,3668,2197,3666,2199,3664,2201,3664,2203,3664,2205,3666,2207,3668,2207,3670,2207,3672,2205,3674,2203,3676,2201,3676xe" filled="t" fillcolor="white" stroked="f">
                <v:path arrowok="t"/>
              </v:shape>
              <v:shape id="_x0000_s1541" o:spid="_x0000_s1541" style="width:1992;height:1104;left:215;position:absolute;top:2944" coordorigin="215,2944" coordsize="1992,1104" path="m2201,3652l2199,3652,2197,3650,2195,3648,2195,3646,2195,3644,2197,3642,2199,3640,2201,3640,2203,3640,2205,3642,2207,3644,2207,3646,2207,3648,2205,3650,2203,3652,2201,3652xe" filled="t" fillcolor="white" stroked="f">
                <v:path arrowok="t"/>
              </v:shape>
              <v:shape id="_x0000_s1542" o:spid="_x0000_s1542" style="width:1992;height:1104;left:215;position:absolute;top:2944" coordorigin="215,2944" coordsize="1992,1104" path="m2201,3628l2199,3628,2197,3626,2195,3624,2195,3622,2195,3620,2197,3618,2199,3616,2201,3616,2203,3616,2205,3618,2207,3620,2207,3622,2207,3624,2205,3626,2203,3628,2201,3628xe" filled="t" fillcolor="white" stroked="f">
                <v:path arrowok="t"/>
              </v:shape>
              <v:shape id="_x0000_s1543" o:spid="_x0000_s1543" style="width:1992;height:1104;left:215;position:absolute;top:2944" coordorigin="215,2944" coordsize="1992,1104" path="m2201,3604l2199,3604,2197,3602,2195,3600,2195,3598,2195,3596,2197,3594,2199,3592,2201,3592,2203,3592,2205,3594,2207,3596,2207,3598,2207,3600,2205,3602,2203,3604,2201,3604xe" filled="t" fillcolor="white" stroked="f">
                <v:path arrowok="t"/>
              </v:shape>
              <v:shape id="_x0000_s1544" o:spid="_x0000_s1544" style="width:1992;height:1104;left:215;position:absolute;top:2944" coordorigin="215,2944" coordsize="1992,1104" path="m2201,3580l2199,3580,2197,3578,2195,3576,2195,3574,2195,3572,2197,3570,2199,3568,2201,3568,2203,3568,2205,3570,2207,3572,2207,3574,2207,3576,2205,3578,2203,3580,2201,3580xe" filled="t" fillcolor="white" stroked="f">
                <v:path arrowok="t"/>
              </v:shape>
              <v:shape id="_x0000_s1545" o:spid="_x0000_s1545" style="width:1992;height:1104;left:215;position:absolute;top:2944" coordorigin="215,2944" coordsize="1992,1104" path="m2201,3556l2199,3556,2197,3554,2195,3552,2195,3550,2195,3548,2197,3546,2199,3544,2201,3544,2203,3544,2205,3546,2207,3548,2207,3550,2207,3552,2205,3554,2203,3556,2201,3556xe" filled="t" fillcolor="white" stroked="f">
                <v:path arrowok="t"/>
              </v:shape>
              <v:shape id="_x0000_s1546" o:spid="_x0000_s1546" style="width:1992;height:1104;left:215;position:absolute;top:2944" coordorigin="215,2944" coordsize="1992,1104" path="m2201,3532l2199,3532,2197,3530,2195,3528,2195,3526,2195,3524,2197,3522,2199,3520,2201,3520,2203,3520,2205,3522,2207,3524,2207,3526,2207,3528,2205,3530,2203,3532,2201,3532xe" filled="t" fillcolor="white" stroked="f">
                <v:path arrowok="t"/>
              </v:shape>
              <v:shape id="_x0000_s1547" o:spid="_x0000_s1547" style="width:1992;height:1104;left:215;position:absolute;top:2944" coordorigin="215,2944" coordsize="1992,1104" path="m2201,3508l2199,3508,2197,3506,2195,3504,2195,3502,2195,3500,2197,3498,2199,3496,2201,3496,2203,3496,2205,3498,2207,3500,2207,3502,2207,3504,2205,3506,2203,3508,2201,3508xe" filled="t" fillcolor="white" stroked="f">
                <v:path arrowok="t"/>
              </v:shape>
              <v:shape id="_x0000_s1548" o:spid="_x0000_s1548" style="width:1992;height:1104;left:215;position:absolute;top:2944" coordorigin="215,2944" coordsize="1992,1104" path="m2201,3484l2199,3484,2197,3482,2195,3480,2195,3478,2195,3476,2197,3474,2199,3472,2201,3472,2203,3472,2205,3474,2207,3476,2207,3478,2207,3480,2205,3482,2203,3484,2201,3484xe" filled="t" fillcolor="white" stroked="f">
                <v:path arrowok="t"/>
              </v:shape>
              <v:shape id="_x0000_s1549" o:spid="_x0000_s1549" style="width:1992;height:1104;left:215;position:absolute;top:2944" coordorigin="215,2944" coordsize="1992,1104" path="m2201,3460l2199,3460,2197,3458,2195,3456,2195,3454,2195,3452,2197,3450,2199,3448,2201,3448,2203,3448,2205,3450,2207,3452,2207,3454,2207,3456,2205,3458,2203,3460,2201,3460xe" filled="t" fillcolor="white" stroked="f">
                <v:path arrowok="t"/>
              </v:shape>
              <v:shape id="_x0000_s1550" o:spid="_x0000_s1550" style="width:1992;height:1104;left:215;position:absolute;top:2944" coordorigin="215,2944" coordsize="1992,1104" path="m2201,3436l2199,3436,2197,3434,2195,3432,2195,3430,2195,3428,2197,3426,2199,3424,2201,3424,2203,3424,2205,3426,2207,3428,2207,3430,2207,3432,2205,3434,2203,3436,2201,3436xe" filled="t" fillcolor="white" stroked="f">
                <v:path arrowok="t"/>
              </v:shape>
              <v:shape id="_x0000_s1551" o:spid="_x0000_s1551" style="width:1992;height:1104;left:215;position:absolute;top:2944" coordorigin="215,2944" coordsize="1992,1104" path="m2201,3412l2199,3412,2197,3410,2195,3408,2195,3406,2195,3404,2197,3402,2199,3400,2201,3400,2203,3400,2205,3402,2207,3404,2207,3406,2207,3408,2205,3410,2203,3412,2201,3412xe" filled="t" fillcolor="white" stroked="f">
                <v:path arrowok="t"/>
              </v:shape>
              <v:shape id="_x0000_s1552" o:spid="_x0000_s1552" style="width:1992;height:1104;left:215;position:absolute;top:2944" coordorigin="215,2944" coordsize="1992,1104" path="m2201,3388l2199,3388,2197,3386,2195,3384,2195,3382,2195,3380,2197,3378,2199,3376,2201,3376,2203,3376,2205,3378,2207,3380,2207,3382,2207,3384,2205,3386,2203,3388,2201,3388xe" filled="t" fillcolor="white" stroked="f">
                <v:path arrowok="t"/>
              </v:shape>
              <v:shape id="_x0000_s1553" o:spid="_x0000_s1553" style="width:1992;height:1104;left:215;position:absolute;top:2944" coordorigin="215,2944" coordsize="1992,1104" path="m2201,3364l2199,3364,2197,3362,2195,3360,2195,3358,2195,3356,2197,3354,2199,3352,2201,3352,2203,3352,2205,3354,2207,3356,2207,3358,2207,3360,2205,3362,2203,3364,2201,3364xe" filled="t" fillcolor="white" stroked="f">
                <v:path arrowok="t"/>
              </v:shape>
              <v:shape id="_x0000_s1554" o:spid="_x0000_s1554" style="width:1992;height:1104;left:215;position:absolute;top:2944" coordorigin="215,2944" coordsize="1992,1104" path="m2201,3340l2199,3340,2197,3338,2195,3336,2195,3334,2195,3332,2197,3330,2199,3328,2201,3328,2203,3328,2205,3330,2207,3332,2207,3334,2207,3336,2205,3338,2203,3340,2201,3340xe" filled="t" fillcolor="white" stroked="f">
                <v:path arrowok="t"/>
              </v:shape>
              <v:shape id="_x0000_s1555" o:spid="_x0000_s1555" style="width:1992;height:1104;left:215;position:absolute;top:2944" coordorigin="215,2944" coordsize="1992,1104" path="m2201,3316l2199,3316,2197,3314,2195,3312,2195,3310,2195,3308,2197,3306,2199,3304,2201,3304,2203,3304,2205,3306,2207,3308,2207,3310,2207,3312,2205,3314,2203,3316,2201,3316xe" filled="t" fillcolor="white" stroked="f">
                <v:path arrowok="t"/>
              </v:shape>
              <v:shape id="_x0000_s1556" o:spid="_x0000_s1556" style="width:1992;height:1104;left:215;position:absolute;top:2944" coordorigin="215,2944" coordsize="1992,1104" path="m2201,3292l2199,3292,2197,3290,2195,3288,2195,3286,2195,3284,2197,3282,2199,3280,2201,3280,2203,3280,2205,3282,2207,3284,2207,3286,2207,3288,2205,3290,2203,3292,2201,3292xe" filled="t" fillcolor="white" stroked="f">
                <v:path arrowok="t"/>
              </v:shape>
              <v:shape id="_x0000_s1557" o:spid="_x0000_s1557" style="width:1992;height:1104;left:215;position:absolute;top:2944" coordorigin="215,2944" coordsize="1992,1104" path="m2201,3268l2199,3268,2197,3266,2195,3264,2195,3262,2195,3260,2197,3258,2199,3256,2201,3256,2203,3256,2205,3258,2207,3260,2207,3262,2207,3264,2205,3266,2203,3268,2201,3268xe" filled="t" fillcolor="white" stroked="f">
                <v:path arrowok="t"/>
              </v:shape>
              <v:shape id="_x0000_s1558" o:spid="_x0000_s1558" style="width:1992;height:1104;left:215;position:absolute;top:2944" coordorigin="215,2944" coordsize="1992,1104" path="m2201,3244l2199,3244,2197,3242,2195,3240,2195,3238,2195,3236,2197,3234,2199,3232,2201,3232,2203,3232,2205,3234,2207,3236,2207,3238,2207,3240,2205,3242,2203,3244,2201,3244xe" filled="t" fillcolor="white" stroked="f">
                <v:path arrowok="t"/>
              </v:shape>
              <v:shape id="_x0000_s1559" o:spid="_x0000_s1559" style="width:1992;height:1104;left:215;position:absolute;top:2944" coordorigin="215,2944" coordsize="1992,1104" path="m2201,3220l2199,3220,2197,3218,2195,3216,2195,3214,2195,3212,2197,3210,2199,3208,2201,3208,2203,3208,2205,3210,2207,3212,2207,3214,2207,3216,2205,3218,2203,3220,2201,3220xe" filled="t" fillcolor="white" stroked="f">
                <v:path arrowok="t"/>
              </v:shape>
              <v:shape id="_x0000_s1560" o:spid="_x0000_s1560" style="width:1992;height:1104;left:215;position:absolute;top:2944" coordorigin="215,2944" coordsize="1992,1104" path="m2201,3196l2199,3196,2197,3194,2195,3192,2195,3190,2195,3188,2197,3186,2199,3184,2201,3184,2203,3184,2205,3186,2207,3188,2207,3190,2207,3192,2205,3194,2203,3196,2201,3196xe" filled="t" fillcolor="white" stroked="f">
                <v:path arrowok="t"/>
              </v:shape>
              <v:shape id="_x0000_s1561" o:spid="_x0000_s1561" style="width:1992;height:1104;left:215;position:absolute;top:2944" coordorigin="215,2944" coordsize="1992,1104" path="m2201,3172l2199,3172,2197,3170,2195,3168,2195,3166,2195,3164,2197,3162,2199,3160,2201,3160,2203,3160,2205,3162,2207,3164,2207,3166,2207,3168,2205,3170,2203,3172,2201,3172xe" filled="t" fillcolor="white" stroked="f">
                <v:path arrowok="t"/>
              </v:shape>
              <v:shape id="_x0000_s1562" o:spid="_x0000_s1562" style="width:1992;height:1104;left:215;position:absolute;top:2944" coordorigin="215,2944" coordsize="1992,1104" path="m2201,3148l2199,3148,2197,3146,2195,3144,2195,3142,2195,3140,2197,3138,2199,3136,2201,3136,2203,3136,2205,3138,2207,3140,2207,3142,2207,3144,2205,3146,2203,3148,2201,3148xe" filled="t" fillcolor="white" stroked="f">
                <v:path arrowok="t"/>
              </v:shape>
              <v:shape id="_x0000_s1563" o:spid="_x0000_s1563" style="width:1992;height:1104;left:215;position:absolute;top:2944" coordorigin="215,2944" coordsize="1992,1104" path="m2201,3124l2199,3124,2197,3122,2195,3120,2195,3118,2195,3116,2197,3114,2199,3112,2201,3112,2203,3112,2205,3114,2207,3116,2207,3118,2207,3120,2205,3122,2203,3124,2201,3124xe" filled="t" fillcolor="white" stroked="f">
                <v:path arrowok="t"/>
              </v:shape>
              <v:shape id="_x0000_s1564" o:spid="_x0000_s1564" style="width:1992;height:1104;left:215;position:absolute;top:2944" coordorigin="215,2944" coordsize="1992,1104" path="m2201,3100l2199,3100,2197,3098,2195,3096,2195,3094,2195,3092,2197,3090,2199,3088,2201,3088,2203,3088,2205,3090,2207,3092,2207,3094,2207,3096,2205,3098,2203,3100,2201,3100xe" filled="t" fillcolor="white" stroked="f">
                <v:path arrowok="t"/>
              </v:shape>
              <v:shape id="_x0000_s1565" o:spid="_x0000_s1565" style="width:1992;height:1104;left:215;position:absolute;top:2944" coordorigin="215,2944" coordsize="1992,1104" path="m2201,3076l2199,3076,2197,3074,2195,3072,2195,3070,2195,3068,2197,3066,2199,3064,2201,3064,2203,3064,2205,3066,2207,3068,2207,3070,2207,3072,2205,3074,2203,3076,2201,3076xe" filled="t" fillcolor="white" stroked="f">
                <v:path arrowok="t"/>
              </v:shape>
              <v:shape id="_x0000_s1566" o:spid="_x0000_s1566" style="width:1992;height:1104;left:215;position:absolute;top:2944" coordorigin="215,2944" coordsize="1992,1104" path="m2201,3052l2199,3052,2197,3050,2195,3048,2195,3046,2195,3044,2197,3042,2199,3040,2201,3040,2203,3040,2205,3042,2207,3044,2207,3046,2207,3048,2205,3050,2203,3052,2201,3052xe" filled="t" fillcolor="white" stroked="f">
                <v:path arrowok="t"/>
              </v:shape>
              <v:shape id="_x0000_s1567" o:spid="_x0000_s1567" style="width:1992;height:1104;left:215;position:absolute;top:2944" coordorigin="215,2944" coordsize="1992,1104" path="m2201,3028l2199,3028,2197,3026,2195,3024,2195,3022,2195,3020,2197,3018,2199,3016,2201,3016,2203,3016,2205,3018,2207,3020,2207,3022,2207,3024,2205,3026,2203,3028,2201,3028xe" filled="t" fillcolor="white" stroked="f">
                <v:path arrowok="t"/>
              </v:shape>
              <v:shape id="_x0000_s1568" o:spid="_x0000_s1568" style="width:1992;height:1104;left:215;position:absolute;top:2944" coordorigin="215,2944" coordsize="1992,1104" path="m2201,3004l2199,3004,2197,3002,2195,3000,2195,2998,2195,2996,2197,2994,2199,2992,2201,2992,2203,2992,2205,2994,2207,2996,2207,2998,2207,3000,2205,3002,2203,3004,2201,3004xe" filled="t" fillcolor="white" stroked="f">
                <v:path arrowok="t"/>
              </v:shape>
              <v:shape id="_x0000_s1569" o:spid="_x0000_s1569" style="width:1992;height:1104;left:215;position:absolute;top:2944" coordorigin="215,2944" coordsize="1992,1104" path="m2201,2980l2199,2980,2197,2978,2195,2976,2195,2974,2195,2972,2197,2970,2199,2968,2201,2968,2203,2968,2205,2970,2207,2972,2207,2974,2207,2976,2205,2978,2203,2980,2201,2980xe" filled="t" fillcolor="white" stroked="f">
                <v:path arrowok="t"/>
              </v:shape>
            </v:group>
            <v:group id="_x0000_s1570" o:spid="_x0000_s1570" style="width:1492;height:2;left:318;position:absolute;top:3027" coordorigin="318,3027" coordsize="1492,2">
              <v:shape id="_x0000_s1571" o:spid="_x0000_s1571" style="width:1492;height:2;left:318;position:absolute;top:3027" coordorigin="318,3027" coordsize="1492,0" path="m318,3027l1810,3027e" filled="f" stroked="t" strokecolor="black">
                <v:path arrowok="t"/>
              </v:shape>
            </v:group>
            <v:group id="_x0000_s1572" o:spid="_x0000_s1572" style="width:1492;height:2;left:318;position:absolute;top:3495" coordorigin="318,3495" coordsize="1492,2">
              <v:shape id="_x0000_s1573" o:spid="_x0000_s1573" style="width:1492;height:2;left:318;position:absolute;top:3495" coordorigin="318,3495" coordsize="1492,0" path="m318,3495l1810,3495e" filled="f" stroked="t" strokecolor="black">
                <v:path arrowok="t"/>
              </v:shape>
            </v:group>
            <v:group id="_x0000_s1574" o:spid="_x0000_s1574" style="width:1492;height:2;left:318;position:absolute;top:3964" coordorigin="318,3964" coordsize="1492,2">
              <v:shape id="_x0000_s1575" o:spid="_x0000_s1575" style="width:1492;height:2;left:318;position:absolute;top:3964" coordorigin="318,3964" coordsize="1492,0" path="m318,3964l1810,3964e" filled="f" stroked="t" strokecolor="black">
                <v:path arrowok="t"/>
              </v:shape>
            </v:group>
            <v:group id="_x0000_s1576" o:spid="_x0000_s1576" style="width:2;height:937;left:323;position:absolute;top:3022" coordorigin="323,3022" coordsize="2,937">
              <v:shape id="_x0000_s1577" o:spid="_x0000_s1577" style="width:2;height:937;left:323;position:absolute;top:3022" coordorigin="323,3022" coordsize="0,937" path="m323,3022l323,3959e" filled="f" stroked="t" strokecolor="black">
                <v:path arrowok="t"/>
              </v:shape>
            </v:group>
            <v:group id="_x0000_s1578" o:spid="_x0000_s1578" style="width:2;height:937;left:1805;position:absolute;top:3022" coordorigin="1805,3022" coordsize="2,937">
              <v:shape id="_x0000_s1579" o:spid="_x0000_s1579" style="width:2;height:937;left:1805;position:absolute;top:3022" coordorigin="1805,3022" coordsize="0,937" path="m1805,3022l1805,3959e" filled="f" stroked="t" strokecolor="black">
                <v:path arrowok="t"/>
              </v:shape>
              <v:shape id="_x0000_s1580" o:spid="_x0000_s1580" type="#_x0000_t202" style="width:240;height:240;left:583;position:absolute;top:3140" coordsize="21600,21600" filled="f" stroked="f">
                <v:stroke joinstyle="miter"/>
                <v:textbox inset="0,0,0,0">
                  <w:txbxContent>
                    <w:p>
                      <w:pPr>
                        <w:spacing w:before="0" w:line="240" w:lineRule="exact"/>
                        <w:ind w:left="0" w:right="0" w:firstLine="0"/>
                        <w:jc w:val="left"/>
                        <w:rPr>
                          <w:rFonts w:ascii="宋体" w:eastAsia="宋体" w:hAnsi="宋体" w:cs="宋体" w:hint="default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w w:val="95"/>
                          <w:sz w:val="24"/>
                          <w:szCs w:val="24"/>
                        </w:rPr>
                        <w:t>学</w:t>
                      </w:r>
                    </w:p>
                  </w:txbxContent>
                </v:textbox>
              </v:shape>
              <v:shape id="_x0000_s1581" o:spid="_x0000_s1581" type="#_x0000_t202" style="width:240;height:240;left:1303;position:absolute;top:3140" coordsize="21600,21600" filled="f" stroked="f">
                <v:stroke joinstyle="miter"/>
                <v:textbox inset="0,0,0,0">
                  <w:txbxContent>
                    <w:p>
                      <w:pPr>
                        <w:spacing w:before="0" w:line="240" w:lineRule="exact"/>
                        <w:ind w:left="0" w:right="0" w:firstLine="0"/>
                        <w:jc w:val="left"/>
                        <w:rPr>
                          <w:rFonts w:ascii="宋体" w:eastAsia="宋体" w:hAnsi="宋体" w:cs="宋体" w:hint="default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w w:val="95"/>
                          <w:sz w:val="24"/>
                          <w:szCs w:val="24"/>
                        </w:rPr>
                        <w:t>校</w:t>
                      </w:r>
                    </w:p>
                  </w:txbxContent>
                </v:textbox>
              </v:shape>
              <v:shape id="_x0000_s1582" o:spid="_x0000_s1582" type="#_x0000_t202" style="width:1992;height:12721;left:215;position:absolute;top:841" coordsize="21600,21600" filled="f" stroked="f">
                <v:stroke joinstyle="miter"/>
                <v:textbox inset="0,0,0,0">
                  <w:txbxContent>
                    <w:p>
                      <w:pPr>
                        <w:spacing w:before="0" w:line="240" w:lineRule="auto"/>
                        <w:rPr>
                          <w:rFonts w:ascii="宋体" w:eastAsia="宋体" w:hAnsi="宋体" w:cs="宋体" w:hint="default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宋体" w:eastAsia="宋体" w:hAnsi="宋体" w:cs="宋体" w:hint="default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宋体" w:eastAsia="宋体" w:hAnsi="宋体" w:cs="宋体" w:hint="default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宋体" w:eastAsia="宋体" w:hAnsi="宋体" w:cs="宋体" w:hint="default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宋体" w:eastAsia="宋体" w:hAnsi="宋体" w:cs="宋体" w:hint="default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宋体" w:eastAsia="宋体" w:hAnsi="宋体" w:cs="宋体" w:hint="default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宋体" w:eastAsia="宋体" w:hAnsi="宋体" w:cs="宋体" w:hint="default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宋体" w:eastAsia="宋体" w:hAnsi="宋体" w:cs="宋体" w:hint="default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宋体" w:eastAsia="宋体" w:hAnsi="宋体" w:cs="宋体" w:hint="default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宋体" w:eastAsia="宋体" w:hAnsi="宋体" w:cs="宋体" w:hint="default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宋体" w:eastAsia="宋体" w:hAnsi="宋体" w:cs="宋体" w:hint="default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宋体" w:eastAsia="宋体" w:hAnsi="宋体" w:cs="宋体" w:hint="default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6" w:line="240" w:lineRule="auto"/>
                        <w:rPr>
                          <w:rFonts w:ascii="宋体" w:eastAsia="宋体" w:hAnsi="宋体" w:cs="宋体" w:hint="default"/>
                          <w:sz w:val="19"/>
                          <w:szCs w:val="19"/>
                        </w:rPr>
                      </w:pPr>
                    </w:p>
                    <w:p>
                      <w:pPr>
                        <w:spacing w:before="0" w:line="273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1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△△△△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1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4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1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4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△△△△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宋体" w:eastAsia="宋体" w:hAnsi="宋体" w:cs="宋体" w:hint="default"/>
          <w:spacing w:val="-1"/>
          <w:w w:val="100"/>
          <w:sz w:val="22"/>
          <w:szCs w:val="22"/>
        </w:rPr>
        <w:t>A</w:t>
      </w:r>
      <w:r>
        <w:rPr>
          <w:rFonts w:ascii="宋体" w:eastAsia="宋体" w:hAnsi="宋体" w:cs="宋体" w:hint="default"/>
          <w:spacing w:val="-11"/>
          <w:w w:val="100"/>
          <w:sz w:val="22"/>
          <w:szCs w:val="22"/>
        </w:rPr>
        <w:t>.</w:t>
      </w:r>
      <w:r>
        <w:rPr>
          <w:rFonts w:ascii="宋体" w:eastAsia="宋体" w:hAnsi="宋体" w:cs="宋体" w:hint="default"/>
          <w:i/>
          <w:spacing w:val="-61"/>
          <w:w w:val="96"/>
          <w:sz w:val="23"/>
          <w:szCs w:val="23"/>
        </w:rPr>
        <w:t>F</w:t>
      </w:r>
      <w:r>
        <w:rPr>
          <w:rFonts w:ascii="宋体" w:eastAsia="宋体" w:hAnsi="宋体" w:cs="宋体" w:hint="default"/>
          <w:position w:val="-2"/>
          <w:sz w:val="11"/>
          <w:szCs w:val="11"/>
        </w:rPr>
        <w:t>1</w:t>
      </w:r>
      <w:r>
        <w:rPr>
          <w:rFonts w:ascii="宋体" w:eastAsia="宋体" w:hAnsi="宋体" w:cs="宋体" w:hint="default"/>
          <w:spacing w:val="-11"/>
          <w:w w:val="100"/>
          <w:sz w:val="22"/>
          <w:szCs w:val="22"/>
        </w:rPr>
        <w:t>=</w:t>
      </w:r>
      <w:r>
        <w:rPr>
          <w:rFonts w:ascii="宋体" w:eastAsia="宋体" w:hAnsi="宋体" w:cs="宋体" w:hint="default"/>
          <w:i/>
          <w:spacing w:val="-64"/>
          <w:w w:val="96"/>
          <w:sz w:val="23"/>
          <w:szCs w:val="23"/>
        </w:rPr>
        <w:t>F</w:t>
      </w:r>
      <w:r>
        <w:rPr>
          <w:rFonts w:ascii="宋体" w:eastAsia="宋体" w:hAnsi="宋体" w:cs="宋体" w:hint="default"/>
          <w:position w:val="-2"/>
          <w:sz w:val="11"/>
          <w:szCs w:val="11"/>
        </w:rPr>
        <w:t>2</w:t>
      </w:r>
      <w:r>
        <w:rPr>
          <w:rFonts w:ascii="宋体" w:eastAsia="宋体" w:hAnsi="宋体" w:cs="宋体" w:hint="default"/>
          <w:spacing w:val="-11"/>
          <w:w w:val="100"/>
          <w:sz w:val="22"/>
          <w:szCs w:val="22"/>
        </w:rPr>
        <w:t>＞</w:t>
      </w:r>
      <w:r>
        <w:rPr>
          <w:rFonts w:ascii="宋体" w:eastAsia="宋体" w:hAnsi="宋体" w:cs="宋体" w:hint="default"/>
          <w:i/>
          <w:spacing w:val="-61"/>
          <w:w w:val="96"/>
          <w:sz w:val="23"/>
          <w:szCs w:val="23"/>
        </w:rPr>
        <w:t>F</w:t>
      </w:r>
      <w:r>
        <w:rPr>
          <w:rFonts w:ascii="宋体" w:eastAsia="宋体" w:hAnsi="宋体" w:cs="宋体" w:hint="default"/>
          <w:position w:val="-2"/>
          <w:sz w:val="11"/>
          <w:szCs w:val="11"/>
        </w:rPr>
        <w:t>3</w:t>
      </w:r>
    </w:p>
    <w:p>
      <w:pPr>
        <w:pStyle w:val="BodyText"/>
        <w:tabs>
          <w:tab w:val="left" w:pos="10090"/>
          <w:tab w:val="left" w:pos="10750"/>
        </w:tabs>
        <w:spacing w:line="221" w:lineRule="exact"/>
        <w:ind w:left="2720" w:right="0"/>
        <w:jc w:val="left"/>
      </w:pPr>
      <w:r>
        <w:br w:type="column"/>
      </w:r>
      <w:r>
        <w:t>8.</w:t>
      </w:r>
      <w:r>
        <w:rPr>
          <w:spacing w:val="-9"/>
        </w:rPr>
        <w:t xml:space="preserve"> </w:t>
      </w:r>
      <w:r>
        <w:t>下列实例中，人对物体做功的是</w:t>
      </w:r>
      <w:r>
        <w:tab/>
      </w:r>
      <w:r>
        <w:t>（</w:t>
      </w:r>
      <w:r>
        <w:tab/>
      </w:r>
      <w:r>
        <w:t>）</w:t>
      </w:r>
    </w:p>
    <w:p>
      <w:pPr>
        <w:pStyle w:val="BodyText"/>
        <w:tabs>
          <w:tab w:val="left" w:pos="7553"/>
        </w:tabs>
        <w:spacing w:before="139" w:line="240" w:lineRule="auto"/>
        <w:ind w:left="3161" w:right="0"/>
        <w:jc w:val="left"/>
      </w:pPr>
      <w:r>
        <w:rPr>
          <w:rFonts w:ascii="Times New Roman" w:eastAsia="Times New Roman" w:hAnsi="Times New Roman" w:cs="Times New Roman" w:hint="default"/>
          <w:spacing w:val="-2"/>
        </w:rPr>
        <w:t>A.</w:t>
      </w:r>
      <w:r>
        <w:rPr>
          <w:spacing w:val="-2"/>
        </w:rPr>
        <w:t>学生背着书包在水平路面上匀速前进</w:t>
      </w:r>
      <w:r>
        <w:rPr>
          <w:spacing w:val="-2"/>
        </w:rPr>
        <w:tab/>
      </w:r>
      <w:r>
        <w:rPr>
          <w:rFonts w:ascii="Times New Roman" w:eastAsia="Times New Roman" w:hAnsi="Times New Roman" w:cs="Times New Roman" w:hint="default"/>
          <w:spacing w:val="-2"/>
        </w:rPr>
        <w:t>B.</w:t>
      </w:r>
      <w:r>
        <w:rPr>
          <w:spacing w:val="-2"/>
        </w:rPr>
        <w:t>人推车，车未动</w:t>
      </w:r>
    </w:p>
    <w:p>
      <w:pPr>
        <w:spacing w:after="0" w:line="240" w:lineRule="auto"/>
        <w:jc w:val="left"/>
        <w:sectPr>
          <w:type w:val="continuous"/>
          <w:pgSz w:w="20640" w:h="14580" w:orient="landscape"/>
          <w:pgMar w:top="500" w:right="920" w:bottom="920" w:left="100" w:header="720" w:footer="720" w:gutter="0"/>
          <w:cols w:num="2" w:space="708" w:equalWidth="0">
            <w:col w:w="3773" w:space="4771"/>
            <w:col w:w="11076"/>
          </w:cols>
        </w:sectPr>
      </w:pPr>
    </w:p>
    <w:p>
      <w:pPr>
        <w:spacing w:before="0" w:line="240" w:lineRule="auto"/>
        <w:ind w:right="0"/>
        <w:rPr>
          <w:rFonts w:ascii="宋体" w:eastAsia="宋体" w:hAnsi="宋体" w:cs="宋体" w:hint="default"/>
          <w:sz w:val="20"/>
          <w:szCs w:val="20"/>
        </w:rPr>
      </w:pPr>
    </w:p>
    <w:p>
      <w:pPr>
        <w:spacing w:before="0" w:line="240" w:lineRule="auto"/>
        <w:ind w:right="0"/>
        <w:rPr>
          <w:rFonts w:ascii="宋体" w:eastAsia="宋体" w:hAnsi="宋体" w:cs="宋体" w:hint="default"/>
          <w:sz w:val="20"/>
          <w:szCs w:val="20"/>
        </w:rPr>
      </w:pPr>
    </w:p>
    <w:p>
      <w:pPr>
        <w:spacing w:before="13" w:line="240" w:lineRule="auto"/>
        <w:ind w:right="0"/>
        <w:rPr>
          <w:rFonts w:ascii="宋体" w:eastAsia="宋体" w:hAnsi="宋体" w:cs="宋体" w:hint="default"/>
          <w:sz w:val="18"/>
          <w:szCs w:val="18"/>
        </w:rPr>
      </w:pPr>
    </w:p>
    <w:p>
      <w:pPr>
        <w:spacing w:after="0" w:line="240" w:lineRule="auto"/>
        <w:rPr>
          <w:rFonts w:ascii="宋体" w:eastAsia="宋体" w:hAnsi="宋体" w:cs="宋体" w:hint="default"/>
          <w:sz w:val="18"/>
          <w:szCs w:val="18"/>
        </w:rPr>
        <w:sectPr>
          <w:pgSz w:w="20640" w:h="14580" w:orient="landscape"/>
          <w:pgMar w:top="0" w:right="280" w:bottom="1100" w:left="1020" w:header="0" w:footer="723" w:gutter="0"/>
          <w:cols w:num="1" w:space="720"/>
        </w:sectPr>
      </w:pPr>
    </w:p>
    <w:p>
      <w:pPr>
        <w:pStyle w:val="BodyText"/>
        <w:tabs>
          <w:tab w:val="left" w:pos="4934"/>
          <w:tab w:val="left" w:pos="7375"/>
          <w:tab w:val="left" w:pos="8035"/>
        </w:tabs>
        <w:spacing w:before="33" w:line="352" w:lineRule="auto"/>
        <w:ind w:right="0" w:firstLine="441"/>
        <w:jc w:val="left"/>
      </w:pPr>
      <w:r>
        <w:pict>
          <v:shape id="_x0000_s1583" o:spid="_x0000_s1583" type="#_x0000_t75" style="width:1in;height:50.15pt;margin-top:48.4pt;margin-left:68.85pt;mso-height-relative:page;mso-position-horizontal-relative:page;mso-width-relative:page;position:absolute;z-index:-251612160" coordsize="21600,21600" filled="f" stroked="f">
            <v:imagedata r:id="rId19" o:title=""/>
            <o:lock v:ext="edit" aspectratio="t"/>
          </v:shape>
        </w:pict>
      </w:r>
      <w:r>
        <w:pict>
          <v:shape id="_x0000_s1584" o:spid="_x0000_s1584" type="#_x0000_t75" style="width:64.9pt;height:46.05pt;margin-top:55.6pt;margin-left:254pt;mso-height-relative:page;mso-position-horizontal-relative:page;mso-width-relative:page;position:absolute;z-index:251678720" coordsize="21600,21600" filled="f" stroked="f">
            <v:imagedata r:id="rId20" o:title=""/>
            <o:lock v:ext="edit" aspectratio="t"/>
          </v:shape>
        </w:pict>
      </w:r>
      <w:r>
        <w:pict>
          <v:shape id="_x0000_s1585" o:spid="_x0000_s1585" type="#_x0000_t75" style="width:66.7pt;height:45pt;margin-top:52.95pt;margin-left:163.05pt;mso-height-relative:page;mso-position-horizontal-relative:page;mso-width-relative:page;position:absolute;z-index:251679744" coordsize="21600,21600" filled="f" stroked="f">
            <v:imagedata r:id="rId21" o:title=""/>
            <o:lock v:ext="edit" aspectratio="t"/>
          </v:shape>
        </w:pict>
      </w:r>
      <w:r>
        <w:rPr>
          <w:rFonts w:ascii="Times New Roman" w:eastAsia="Times New Roman" w:hAnsi="Times New Roman" w:cs="Times New Roman" w:hint="default"/>
          <w:spacing w:val="-2"/>
        </w:rPr>
        <w:t>C.</w:t>
      </w:r>
      <w:r>
        <w:rPr>
          <w:spacing w:val="-2"/>
        </w:rPr>
        <w:t>足球被踢后，在草地上滚动一段距离</w:t>
      </w:r>
      <w:r>
        <w:rPr>
          <w:spacing w:val="-2"/>
        </w:rPr>
        <w:tab/>
      </w:r>
      <w:r>
        <w:rPr>
          <w:rFonts w:ascii="Times New Roman" w:eastAsia="Times New Roman" w:hAnsi="Times New Roman" w:cs="Times New Roman" w:hint="default"/>
          <w:spacing w:val="-2"/>
        </w:rPr>
        <w:t>D.</w:t>
      </w:r>
      <w:r>
        <w:rPr>
          <w:spacing w:val="-2"/>
        </w:rPr>
        <w:t>举重运动员将杠铃举起</w:t>
      </w:r>
      <w:r>
        <w:t xml:space="preserve"> </w:t>
      </w:r>
      <w:r>
        <w:rPr>
          <w:spacing w:val="-15"/>
          <w:w w:val="100"/>
        </w:rPr>
        <w:t>9.连通器在日常生活中应用广泛,如图所示</w:t>
      </w:r>
      <w:r>
        <w:rPr>
          <w:rFonts w:ascii="宋体" w:eastAsia="宋体" w:hAnsi="宋体" w:cs="宋体" w:hint="default"/>
          <w:b/>
          <w:bCs/>
          <w:spacing w:val="-15"/>
          <w:w w:val="100"/>
        </w:rPr>
        <w:t>不</w:t>
      </w:r>
      <w:r>
        <w:rPr>
          <w:spacing w:val="-15"/>
          <w:w w:val="100"/>
          <w:position w:val="-7"/>
        </w:rPr>
        <w:t>．</w:t>
      </w:r>
      <w:r>
        <w:rPr>
          <w:rFonts w:ascii="宋体" w:eastAsia="宋体" w:hAnsi="宋体" w:cs="宋体" w:hint="default"/>
          <w:b/>
          <w:bCs/>
          <w:spacing w:val="-15"/>
          <w:w w:val="100"/>
        </w:rPr>
        <w:t>是</w:t>
      </w:r>
      <w:r>
        <w:rPr>
          <w:spacing w:val="-15"/>
          <w:w w:val="100"/>
          <w:position w:val="-7"/>
        </w:rPr>
        <w:t>．</w:t>
      </w:r>
      <w:r>
        <w:rPr>
          <w:spacing w:val="-15"/>
          <w:w w:val="100"/>
        </w:rPr>
        <w:t>利用连通器原理工作的是</w:t>
      </w:r>
      <w:r>
        <w:rPr>
          <w:spacing w:val="-15"/>
          <w:w w:val="100"/>
        </w:rPr>
        <w:tab/>
      </w:r>
      <w:r>
        <w:rPr>
          <w:w w:val="100"/>
        </w:rPr>
        <w:t>(</w:t>
      </w:r>
      <w:r>
        <w:rPr>
          <w:w w:val="100"/>
        </w:rPr>
        <w:tab/>
      </w:r>
      <w:r>
        <w:rPr>
          <w:w w:val="100"/>
        </w:rPr>
        <w:t>）</w:t>
      </w:r>
    </w:p>
    <w:p>
      <w:pPr>
        <w:pStyle w:val="BodyText"/>
        <w:spacing w:before="33" w:line="355" w:lineRule="auto"/>
        <w:ind w:right="0" w:firstLine="439"/>
        <w:jc w:val="left"/>
      </w:pPr>
      <w:r>
        <w:br w:type="column"/>
      </w:r>
      <w:r>
        <w:t xml:space="preserve">D.丁图中运动员正在跳高，当他腾跃到最高点时，惯性最大 </w:t>
      </w:r>
      <w:r>
        <w:rPr>
          <w:spacing w:val="-2"/>
        </w:rPr>
        <w:t>13.用弹簧秤挂一物块，慢慢将物块从水中提出，在此过程中弹簧秤示数F与物块上升</w:t>
      </w:r>
    </w:p>
    <w:p>
      <w:pPr>
        <w:pStyle w:val="BodyText"/>
        <w:tabs>
          <w:tab w:val="left" w:pos="7259"/>
          <w:tab w:val="left" w:pos="8030"/>
        </w:tabs>
        <w:spacing w:before="33" w:line="355" w:lineRule="auto"/>
        <w:ind w:left="552" w:right="62" w:hanging="3"/>
        <w:jc w:val="left"/>
      </w:pPr>
      <w:r>
        <w:pict>
          <v:shape id="_x0000_s1586" o:spid="_x0000_s1586" type="#_x0000_t75" style="width:132.6pt;height:100.4pt;margin-top:24pt;margin-left:783.45pt;mso-height-relative:page;mso-position-horizontal-relative:page;mso-width-relative:page;position:absolute;z-index:-251611136" coordsize="21600,21600" filled="f" stroked="f">
            <v:imagedata r:id="rId22" o:title=""/>
            <o:lock v:ext="edit" aspectratio="t"/>
          </v:shape>
        </w:pict>
      </w:r>
      <w:r>
        <w:rPr>
          <w:spacing w:val="-2"/>
        </w:rPr>
        <w:t>高度H变化关系图像如图所示。下列说法正确的是</w:t>
      </w:r>
      <w:r>
        <w:rPr>
          <w:spacing w:val="-2"/>
        </w:rPr>
        <w:tab/>
      </w:r>
      <w:r>
        <w:t>（</w:t>
      </w:r>
      <w:r>
        <w:tab/>
      </w:r>
      <w:r>
        <w:t>） A.物块受到的最大浮力是5N</w:t>
      </w:r>
    </w:p>
    <w:p>
      <w:pPr>
        <w:pStyle w:val="BodyText"/>
        <w:spacing w:before="36" w:line="240" w:lineRule="auto"/>
        <w:ind w:left="552" w:right="0"/>
        <w:jc w:val="left"/>
      </w:pPr>
      <w:r>
        <w:t>B.物块受到的重力是9N</w:t>
      </w:r>
    </w:p>
    <w:p>
      <w:pPr>
        <w:spacing w:before="104" w:line="273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br w:type="column"/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4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after="0" w:line="274" w:lineRule="exact"/>
        <w:jc w:val="left"/>
        <w:rPr>
          <w:rFonts w:ascii="宋体" w:eastAsia="宋体" w:hAnsi="宋体" w:cs="宋体" w:hint="default"/>
          <w:sz w:val="21"/>
          <w:szCs w:val="21"/>
        </w:rPr>
        <w:sectPr>
          <w:type w:val="continuous"/>
          <w:pgSz w:w="20640" w:h="14580" w:orient="landscape"/>
          <w:pgMar w:top="500" w:right="280" w:bottom="920" w:left="1020" w:header="720" w:footer="720" w:gutter="0"/>
          <w:cols w:num="3" w:space="708" w:equalWidth="0">
            <w:col w:w="8257" w:space="729"/>
            <w:col w:w="8317" w:space="842"/>
            <w:col w:w="1195"/>
          </w:cols>
        </w:sectPr>
      </w:pPr>
    </w:p>
    <w:p>
      <w:pPr>
        <w:spacing w:before="0" w:line="253" w:lineRule="exact"/>
        <w:ind w:left="314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pict>
          <v:shape id="_x0000_s1587" o:spid="_x0000_s1587" type="#_x0000_t75" style="width:84.2pt;height:37.4pt;margin-top:-37.1pt;margin-left:346.9pt;mso-height-relative:page;mso-position-horizontal-relative:page;mso-width-relative:page;position:absolute;z-index:-251610112" coordsize="21600,21600" filled="f" stroked="f">
            <v:imagedata r:id="rId23" o:title=""/>
            <o:lock v:ext="edit" aspectratio="t"/>
          </v:shape>
        </w:pict>
      </w:r>
      <w:r>
        <w:rPr>
          <w:rFonts w:ascii="宋体" w:eastAsia="宋体" w:hAnsi="宋体" w:cs="宋体" w:hint="default"/>
          <w:color w:val="333333"/>
          <w:w w:val="95"/>
          <w:sz w:val="21"/>
          <w:szCs w:val="21"/>
        </w:rPr>
        <w:t>A.活塞式抽水机</w:t>
      </w:r>
    </w:p>
    <w:p>
      <w:pPr>
        <w:spacing w:before="2"/>
        <w:ind w:left="314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w w:val="95"/>
        </w:rPr>
        <w:br w:type="column"/>
      </w:r>
      <w:r>
        <w:rPr>
          <w:rFonts w:ascii="宋体" w:eastAsia="宋体" w:hAnsi="宋体" w:cs="宋体" w:hint="default"/>
          <w:color w:val="333333"/>
          <w:w w:val="95"/>
          <w:sz w:val="21"/>
          <w:szCs w:val="21"/>
        </w:rPr>
        <w:t>B.茶壶</w:t>
      </w:r>
    </w:p>
    <w:p>
      <w:pPr>
        <w:spacing w:before="2"/>
        <w:ind w:left="415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w w:val="95"/>
        </w:rPr>
        <w:br w:type="column"/>
      </w:r>
      <w:r>
        <w:rPr>
          <w:rFonts w:ascii="宋体" w:eastAsia="宋体" w:hAnsi="宋体" w:cs="宋体" w:hint="default"/>
          <w:color w:val="333333"/>
          <w:w w:val="95"/>
          <w:sz w:val="21"/>
          <w:szCs w:val="21"/>
        </w:rPr>
        <w:t>C.锅炉水位计</w:t>
      </w:r>
    </w:p>
    <w:p>
      <w:pPr>
        <w:spacing w:before="0" w:line="258" w:lineRule="exact"/>
        <w:ind w:left="599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br w:type="column"/>
      </w:r>
      <w:r>
        <w:rPr>
          <w:rFonts w:ascii="宋体" w:eastAsia="宋体" w:hAnsi="宋体" w:cs="宋体" w:hint="default"/>
          <w:color w:val="333333"/>
          <w:sz w:val="21"/>
          <w:szCs w:val="21"/>
        </w:rPr>
        <w:t>D.三峡船闸</w:t>
      </w:r>
    </w:p>
    <w:p>
      <w:pPr>
        <w:pStyle w:val="BodyText"/>
        <w:spacing w:before="139" w:line="240" w:lineRule="auto"/>
        <w:ind w:left="314" w:right="0"/>
        <w:jc w:val="left"/>
      </w:pPr>
      <w:r>
        <w:br w:type="column"/>
      </w:r>
      <w:r>
        <w:t>C.物块的长度为7cm</w:t>
      </w:r>
    </w:p>
    <w:p>
      <w:pPr>
        <w:spacing w:before="0" w:line="252" w:lineRule="exact"/>
        <w:ind w:left="314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br w:type="column"/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4" w:lineRule="exact"/>
        <w:ind w:left="314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after="0" w:line="274" w:lineRule="exact"/>
        <w:jc w:val="left"/>
        <w:rPr>
          <w:rFonts w:ascii="宋体" w:eastAsia="宋体" w:hAnsi="宋体" w:cs="宋体" w:hint="default"/>
          <w:sz w:val="21"/>
          <w:szCs w:val="21"/>
        </w:rPr>
        <w:sectPr>
          <w:type w:val="continuous"/>
          <w:pgSz w:w="20640" w:h="14580" w:orient="landscape"/>
          <w:pgMar w:top="500" w:right="280" w:bottom="920" w:left="1020" w:header="720" w:footer="720" w:gutter="0"/>
          <w:cols w:num="6" w:space="708" w:equalWidth="0">
            <w:col w:w="1784" w:space="539"/>
            <w:col w:w="944" w:space="479"/>
            <w:col w:w="1676" w:space="182"/>
            <w:col w:w="2000" w:space="1619"/>
            <w:col w:w="8079" w:space="640"/>
            <w:col w:w="1398"/>
          </w:cols>
        </w:sectPr>
      </w:pPr>
    </w:p>
    <w:p>
      <w:pPr>
        <w:pStyle w:val="BodyText"/>
        <w:tabs>
          <w:tab w:val="left" w:pos="7372"/>
          <w:tab w:val="left" w:pos="8032"/>
        </w:tabs>
        <w:spacing w:before="80" w:line="240" w:lineRule="auto"/>
        <w:ind w:right="0"/>
        <w:jc w:val="center"/>
      </w:pPr>
      <w:r>
        <w:rPr>
          <w:spacing w:val="-2"/>
        </w:rPr>
        <w:t>10.下列说法正确的是</w:t>
      </w:r>
      <w:r>
        <w:rPr>
          <w:spacing w:val="-2"/>
        </w:rPr>
        <w:tab/>
      </w:r>
      <w:r>
        <w:t>（</w:t>
      </w:r>
      <w:r>
        <w:tab/>
      </w:r>
      <w:r>
        <w:t>）</w:t>
      </w:r>
    </w:p>
    <w:p>
      <w:pPr>
        <w:pStyle w:val="BodyText"/>
        <w:spacing w:before="161" w:line="372" w:lineRule="auto"/>
        <w:ind w:left="554" w:right="0"/>
        <w:jc w:val="left"/>
      </w:pPr>
      <w:r>
        <w:t xml:space="preserve">A.运动的物体具有的能量叫做动能 </w:t>
      </w:r>
      <w:r>
        <w:rPr>
          <w:spacing w:val="-2"/>
        </w:rPr>
        <w:t>B.甲乙二人同时登山，甲先到达山顶，则甲的功率大</w:t>
      </w:r>
      <w:r>
        <w:t xml:space="preserve"> C.功就是能，因为它们的单位相同</w:t>
      </w:r>
    </w:p>
    <w:p>
      <w:pPr>
        <w:pStyle w:val="BodyText"/>
        <w:spacing w:before="40" w:line="240" w:lineRule="auto"/>
        <w:ind w:left="551" w:right="0"/>
        <w:jc w:val="left"/>
      </w:pPr>
      <w:r>
        <w:t>D.用</w:t>
      </w:r>
      <w:r>
        <w:rPr>
          <w:spacing w:val="-58"/>
        </w:rPr>
        <w:t xml:space="preserve"> </w:t>
      </w:r>
      <w:r>
        <w:t>50N</w:t>
      </w:r>
      <w:r>
        <w:rPr>
          <w:spacing w:val="-61"/>
        </w:rPr>
        <w:t xml:space="preserve"> </w:t>
      </w:r>
      <w:r>
        <w:t>的水平力拉着重</w:t>
      </w:r>
      <w:r>
        <w:rPr>
          <w:spacing w:val="-58"/>
        </w:rPr>
        <w:t xml:space="preserve"> </w:t>
      </w:r>
      <w:r>
        <w:t>100N</w:t>
      </w:r>
      <w:r>
        <w:rPr>
          <w:spacing w:val="-61"/>
        </w:rPr>
        <w:t xml:space="preserve"> </w:t>
      </w:r>
      <w:r>
        <w:t>的小车沿着水平地面前进</w:t>
      </w:r>
      <w:r>
        <w:rPr>
          <w:spacing w:val="-61"/>
        </w:rPr>
        <w:t xml:space="preserve"> </w:t>
      </w:r>
      <w:r>
        <w:t>5m，则拉力做功</w:t>
      </w:r>
      <w:r>
        <w:rPr>
          <w:spacing w:val="-58"/>
        </w:rPr>
        <w:t xml:space="preserve"> </w:t>
      </w:r>
      <w:r>
        <w:t>250J</w:t>
      </w:r>
    </w:p>
    <w:p>
      <w:pPr>
        <w:pStyle w:val="BodyText"/>
        <w:tabs>
          <w:tab w:val="left" w:pos="2030"/>
        </w:tabs>
        <w:spacing w:before="135" w:line="240" w:lineRule="auto"/>
        <w:ind w:right="0"/>
        <w:jc w:val="left"/>
      </w:pPr>
      <w:r>
        <w:rPr>
          <w:rFonts w:ascii="宋体" w:eastAsia="宋体" w:hAnsi="宋体" w:cs="宋体" w:hint="default"/>
          <w:b/>
          <w:bCs/>
          <w:w w:val="95"/>
          <w:sz w:val="24"/>
          <w:szCs w:val="24"/>
        </w:rPr>
        <w:t>二、多项选择题</w:t>
      </w:r>
      <w:r>
        <w:rPr>
          <w:rFonts w:ascii="宋体" w:eastAsia="宋体" w:hAnsi="宋体" w:cs="宋体" w:hint="default"/>
          <w:b/>
          <w:bCs/>
          <w:w w:val="95"/>
          <w:sz w:val="24"/>
          <w:szCs w:val="24"/>
        </w:rPr>
        <w:tab/>
      </w:r>
      <w:r>
        <w:t>（每小题</w:t>
      </w:r>
      <w:r>
        <w:rPr>
          <w:spacing w:val="-58"/>
        </w:rPr>
        <w:t xml:space="preserve"> </w:t>
      </w:r>
      <w:r>
        <w:t>3</w:t>
      </w:r>
      <w:r>
        <w:rPr>
          <w:spacing w:val="-58"/>
        </w:rPr>
        <w:t xml:space="preserve"> </w:t>
      </w:r>
      <w:r>
        <w:t>分，共</w:t>
      </w:r>
      <w:r>
        <w:rPr>
          <w:spacing w:val="-61"/>
        </w:rPr>
        <w:t xml:space="preserve"> </w:t>
      </w:r>
      <w:r>
        <w:t>9</w:t>
      </w:r>
      <w:r>
        <w:rPr>
          <w:spacing w:val="-58"/>
        </w:rPr>
        <w:t xml:space="preserve"> </w:t>
      </w:r>
      <w:r>
        <w:t>分。请将正确的选项字母填在括号内，选项</w:t>
      </w:r>
    </w:p>
    <w:p>
      <w:pPr>
        <w:pStyle w:val="BodyText"/>
        <w:spacing w:before="155" w:line="240" w:lineRule="auto"/>
        <w:ind w:left="307" w:right="0"/>
        <w:jc w:val="center"/>
      </w:pPr>
      <w:r>
        <w:t>正确但不全给</w:t>
      </w:r>
      <w:r>
        <w:rPr>
          <w:spacing w:val="-60"/>
        </w:rPr>
        <w:t xml:space="preserve"> </w:t>
      </w:r>
      <w:r>
        <w:t>1</w:t>
      </w:r>
      <w:r>
        <w:rPr>
          <w:spacing w:val="-63"/>
        </w:rPr>
        <w:t xml:space="preserve"> </w:t>
      </w:r>
      <w:r>
        <w:t>分，有错误的选项不给分。）</w:t>
      </w:r>
    </w:p>
    <w:p>
      <w:pPr>
        <w:pStyle w:val="BodyText"/>
        <w:tabs>
          <w:tab w:val="left" w:pos="7154"/>
          <w:tab w:val="left" w:pos="7924"/>
        </w:tabs>
        <w:spacing w:before="141" w:line="240" w:lineRule="auto"/>
        <w:ind w:right="0"/>
        <w:jc w:val="left"/>
      </w:pPr>
      <w:r>
        <w:t>11.</w:t>
      </w:r>
      <w:r>
        <w:rPr>
          <w:spacing w:val="-4"/>
        </w:rPr>
        <w:t xml:space="preserve"> </w:t>
      </w:r>
      <w:r>
        <w:t>下列说法正确的是</w:t>
      </w:r>
      <w:r>
        <w:tab/>
      </w:r>
      <w:r>
        <w:t>（</w:t>
      </w:r>
      <w:r>
        <w:tab/>
      </w:r>
      <w:r>
        <w:t>）</w:t>
      </w:r>
    </w:p>
    <w:p>
      <w:pPr>
        <w:pStyle w:val="BodyText"/>
        <w:spacing w:before="139" w:line="357" w:lineRule="auto"/>
        <w:ind w:left="554" w:right="0"/>
        <w:jc w:val="left"/>
      </w:pPr>
      <w:r>
        <w:t xml:space="preserve">A.轮船的排水量是船满载货物时排开水的体积 B.潜水艇是靠改变它自身的重力来实现上浮和下沉的 </w:t>
      </w:r>
      <w:r>
        <w:rPr>
          <w:spacing w:val="-2"/>
        </w:rPr>
        <w:t>C.气球和飞艇里充入密度小于空气的气体，使其飘在空中的</w:t>
      </w:r>
      <w:r>
        <w:t xml:space="preserve"> D.人从深水区走向浅水区，人受到的浮力逐渐变大</w:t>
      </w:r>
    </w:p>
    <w:p>
      <w:pPr>
        <w:pStyle w:val="BodyText"/>
        <w:spacing w:before="40" w:line="357" w:lineRule="auto"/>
        <w:ind w:left="787" w:right="1018" w:hanging="221"/>
        <w:jc w:val="left"/>
      </w:pPr>
      <w:r>
        <w:rPr>
          <w:spacing w:val="-2"/>
        </w:rPr>
        <w:br w:type="column"/>
      </w:r>
      <w:r>
        <w:rPr>
          <w:spacing w:val="-2"/>
        </w:rPr>
        <w:t>D.如果物块离开水面后向上的移动速度是0.01m/s，</w:t>
      </w:r>
      <w:r>
        <w:t xml:space="preserve"> 拉力的功率是0.07W</w:t>
      </w:r>
    </w:p>
    <w:p>
      <w:pPr>
        <w:tabs>
          <w:tab w:val="left" w:pos="1670"/>
        </w:tabs>
        <w:spacing w:before="27"/>
        <w:ind w:left="127" w:right="1018" w:firstLine="0"/>
        <w:jc w:val="left"/>
        <w:rPr>
          <w:rFonts w:ascii="宋体" w:eastAsia="宋体" w:hAnsi="宋体" w:cs="宋体" w:hint="default"/>
          <w:sz w:val="22"/>
          <w:szCs w:val="22"/>
        </w:rPr>
      </w:pPr>
      <w:r>
        <w:rPr>
          <w:rFonts w:ascii="宋体" w:eastAsia="宋体" w:hAnsi="宋体" w:cs="宋体" w:hint="default"/>
          <w:b/>
          <w:bCs/>
          <w:w w:val="95"/>
          <w:sz w:val="24"/>
          <w:szCs w:val="24"/>
        </w:rPr>
        <w:t>三、填空题</w:t>
      </w:r>
      <w:r>
        <w:rPr>
          <w:rFonts w:ascii="宋体" w:eastAsia="宋体" w:hAnsi="宋体" w:cs="宋体" w:hint="default"/>
          <w:b/>
          <w:bCs/>
          <w:w w:val="95"/>
          <w:sz w:val="24"/>
          <w:szCs w:val="24"/>
        </w:rPr>
        <w:tab/>
      </w:r>
      <w:r>
        <w:rPr>
          <w:rFonts w:ascii="宋体" w:eastAsia="宋体" w:hAnsi="宋体" w:cs="宋体" w:hint="default"/>
          <w:sz w:val="22"/>
          <w:szCs w:val="22"/>
        </w:rPr>
        <w:t>（每空</w:t>
      </w:r>
      <w:r>
        <w:rPr>
          <w:rFonts w:ascii="宋体" w:eastAsia="宋体" w:hAnsi="宋体" w:cs="宋体" w:hint="default"/>
          <w:spacing w:val="-56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sz w:val="22"/>
          <w:szCs w:val="22"/>
        </w:rPr>
        <w:t>1</w:t>
      </w:r>
      <w:r>
        <w:rPr>
          <w:rFonts w:ascii="宋体" w:eastAsia="宋体" w:hAnsi="宋体" w:cs="宋体" w:hint="default"/>
          <w:spacing w:val="-56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sz w:val="22"/>
          <w:szCs w:val="22"/>
        </w:rPr>
        <w:t>分，共</w:t>
      </w:r>
      <w:r>
        <w:rPr>
          <w:rFonts w:ascii="宋体" w:eastAsia="宋体" w:hAnsi="宋体" w:cs="宋体" w:hint="default"/>
          <w:spacing w:val="-56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sz w:val="22"/>
          <w:szCs w:val="22"/>
        </w:rPr>
        <w:t>20</w:t>
      </w:r>
      <w:r>
        <w:rPr>
          <w:rFonts w:ascii="宋体" w:eastAsia="宋体" w:hAnsi="宋体" w:cs="宋体" w:hint="default"/>
          <w:spacing w:val="-59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sz w:val="22"/>
          <w:szCs w:val="22"/>
        </w:rPr>
        <w:t>分。）</w:t>
      </w:r>
    </w:p>
    <w:p>
      <w:pPr>
        <w:pStyle w:val="BodyText"/>
        <w:tabs>
          <w:tab w:val="left" w:pos="4691"/>
          <w:tab w:val="left" w:pos="7715"/>
        </w:tabs>
        <w:spacing w:before="155" w:line="240" w:lineRule="auto"/>
        <w:ind w:left="127" w:right="170"/>
        <w:jc w:val="left"/>
      </w:pPr>
      <w:r>
        <w:rPr>
          <w:spacing w:val="-2"/>
        </w:rPr>
        <w:t>14.如下图所示，弹簧测力计的示数为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rPr>
          <w:spacing w:val="-2"/>
        </w:rPr>
        <w:t>N，拉力</w:t>
      </w:r>
      <w:r>
        <w:rPr>
          <w:spacing w:val="3"/>
        </w:rPr>
        <w:t xml:space="preserve"> </w:t>
      </w:r>
      <w:r>
        <w:rPr>
          <w:spacing w:val="-1"/>
        </w:rPr>
        <w:t>F</w:t>
      </w:r>
      <w:r>
        <w:rPr>
          <w:spacing w:val="-1"/>
          <w:position w:val="-2"/>
          <w:sz w:val="11"/>
          <w:szCs w:val="11"/>
        </w:rPr>
        <w:t>2</w:t>
      </w:r>
      <w:r>
        <w:rPr>
          <w:position w:val="-2"/>
          <w:sz w:val="11"/>
          <w:szCs w:val="11"/>
        </w:rPr>
        <w:t xml:space="preserve"> </w:t>
      </w:r>
      <w:r>
        <w:rPr>
          <w:spacing w:val="7"/>
          <w:position w:val="-2"/>
          <w:sz w:val="11"/>
          <w:szCs w:val="11"/>
        </w:rPr>
        <w:t xml:space="preserve"> </w:t>
      </w:r>
      <w:r>
        <w:rPr>
          <w:spacing w:val="-2"/>
        </w:rPr>
        <w:t>的大小为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rPr>
          <w:spacing w:val="-1"/>
        </w:rPr>
        <w:t>N。</w:t>
      </w:r>
    </w:p>
    <w:p>
      <w:pPr>
        <w:pStyle w:val="BodyText"/>
        <w:tabs>
          <w:tab w:val="left" w:pos="7441"/>
          <w:tab w:val="left" w:pos="7936"/>
        </w:tabs>
        <w:spacing w:before="127" w:line="355" w:lineRule="auto"/>
        <w:ind w:left="455" w:right="170" w:hanging="329"/>
        <w:jc w:val="left"/>
      </w:pPr>
      <w:r>
        <w:rPr>
          <w:spacing w:val="-2"/>
        </w:rPr>
        <w:t>15.跳水运动员站在跳板上时将跳板压弯了，这说明力能够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rPr>
          <w:spacing w:val="-2"/>
        </w:rPr>
        <w:t>；跳板</w:t>
      </w:r>
      <w:r>
        <w:t xml:space="preserve"> </w:t>
      </w:r>
      <w:r>
        <w:rPr>
          <w:spacing w:val="-2"/>
        </w:rPr>
        <w:t>对运动员向上的弹力能使运动员向上运动，这说明力能够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t>。</w:t>
      </w:r>
    </w:p>
    <w:p>
      <w:pPr>
        <w:pStyle w:val="BodyText"/>
        <w:tabs>
          <w:tab w:val="left" w:pos="1775"/>
          <w:tab w:val="left" w:pos="7442"/>
        </w:tabs>
        <w:spacing w:before="127" w:line="379" w:lineRule="auto"/>
        <w:ind w:left="455" w:right="60" w:hanging="329"/>
        <w:jc w:val="both"/>
      </w:pPr>
      <w:r>
        <w:pict>
          <v:shape id="_x0000_s1588" o:spid="_x0000_s1588" type="#_x0000_t75" style="width:47.4pt;height:66.7pt;margin-top:75.15pt;margin-left:675.95pt;mso-height-relative:page;mso-position-horizontal-relative:page;mso-width-relative:page;position:absolute;z-index:-251609088" coordsize="21600,21600" filled="f" stroked="f">
            <v:imagedata r:id="rId24" o:title=""/>
            <o:lock v:ext="edit" aspectratio="t"/>
          </v:shape>
        </w:pict>
      </w:r>
      <w:r>
        <w:pict>
          <v:shape id="_x0000_s1589" o:spid="_x0000_s1589" type="#_x0000_t75" style="width:133.55pt;height:66.8pt;margin-top:73.95pt;margin-left:747.1pt;mso-height-relative:page;mso-position-horizontal-relative:page;mso-width-relative:page;position:absolute;z-index:-251608064" coordsize="21600,21600" filled="f" stroked="f">
            <v:imagedata r:id="rId25" o:title=""/>
            <o:lock v:ext="edit" aspectratio="t"/>
          </v:shape>
        </w:pict>
      </w:r>
      <w:r>
        <w:rPr>
          <w:spacing w:val="-5"/>
        </w:rPr>
        <w:t>16.某人用平行于斜面的拉力，把一个重为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 w:hint="default"/>
        </w:rPr>
        <w:t>100N</w:t>
      </w:r>
      <w:r>
        <w:rPr>
          <w:rFonts w:ascii="Times New Roman" w:eastAsia="Times New Roman" w:hAnsi="Times New Roman" w:cs="Times New Roman" w:hint="default"/>
          <w:spacing w:val="5"/>
        </w:rPr>
        <w:t xml:space="preserve"> </w:t>
      </w:r>
      <w:r>
        <w:t>的物体,沿着长</w:t>
      </w:r>
      <w:r>
        <w:rPr>
          <w:spacing w:val="-49"/>
        </w:rPr>
        <w:t xml:space="preserve"> </w:t>
      </w:r>
      <w:r>
        <w:rPr>
          <w:spacing w:val="-14"/>
        </w:rPr>
        <w:t>2m、高</w:t>
      </w:r>
      <w:r>
        <w:rPr>
          <w:spacing w:val="-53"/>
        </w:rPr>
        <w:t xml:space="preserve"> </w:t>
      </w:r>
      <w:r>
        <w:t>1m</w:t>
      </w:r>
      <w:r>
        <w:rPr>
          <w:spacing w:val="-49"/>
        </w:rPr>
        <w:t xml:space="preserve"> </w:t>
      </w:r>
      <w:r>
        <w:t xml:space="preserve">的斜面由底 </w:t>
      </w:r>
      <w:r>
        <w:rPr>
          <w:spacing w:val="-2"/>
        </w:rPr>
        <w:t>端匀速拉到顶端，拉力的大小为</w:t>
      </w:r>
      <w:r>
        <w:rPr>
          <w:spacing w:val="-18"/>
        </w:rPr>
        <w:t xml:space="preserve"> </w:t>
      </w:r>
      <w:r>
        <w:rPr>
          <w:spacing w:val="-2"/>
        </w:rPr>
        <w:t>75N，则拉力所做的有用功为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rPr>
          <w:spacing w:val="-2"/>
        </w:rPr>
        <w:t>J，总功</w:t>
      </w:r>
      <w:r>
        <w:t xml:space="preserve"> </w:t>
      </w:r>
      <w:r>
        <w:rPr>
          <w:spacing w:val="-1"/>
        </w:rPr>
        <w:t>是</w:t>
      </w:r>
      <w:r>
        <w:rPr>
          <w:rFonts w:ascii="Times New Roman" w:eastAsia="Times New Roman" w:hAnsi="Times New Roman" w:cs="Times New Roman" w:hint="default"/>
          <w:spacing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u w:val="single" w:color="000000"/>
        </w:rPr>
        <w:tab/>
      </w:r>
      <w:r>
        <w:rPr>
          <w:spacing w:val="-1"/>
        </w:rPr>
        <w:t>J．</w:t>
      </w:r>
    </w:p>
    <w:p>
      <w:pPr>
        <w:spacing w:before="0" w:line="271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br w:type="column"/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1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pict>
          <v:shape id="_x0000_s1590" o:spid="_x0000_s1590" type="#_x0000_t202" style="width:12.45pt;height:24.1pt;margin-top:7.55pt;margin-left:939.2pt;mso-height-relative:page;mso-position-horizontal-relative:page;mso-width-relative:page;position:absolute;z-index:251680768" coordsize="21600,21600" filled="f" stroked="f">
            <v:stroke joinstyle="miter"/>
            <v:textbox style="layout-flow:vertical-ideographic" inset="0,0,0,0">
              <w:txbxContent>
                <w:p>
                  <w:pPr>
                    <w:spacing w:before="0" w:line="132" w:lineRule="auto"/>
                    <w:ind w:left="20" w:right="0" w:firstLine="0"/>
                    <w:jc w:val="left"/>
                    <w:rPr>
                      <w:rFonts w:ascii="宋体" w:eastAsia="宋体" w:hAnsi="宋体" w:cs="宋体" w:hint="default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default"/>
                      <w:b/>
                      <w:bCs/>
                      <w:w w:val="99"/>
                      <w:sz w:val="21"/>
                      <w:szCs w:val="21"/>
                    </w:rPr>
                    <w:t>（</w:t>
                  </w:r>
                  <w:r>
                    <w:rPr>
                      <w:rFonts w:ascii="宋体" w:eastAsia="宋体" w:hAnsi="宋体" w:cs="宋体" w:hint="default"/>
                      <w:b/>
                      <w:bCs/>
                      <w:spacing w:val="-83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宋体" w:eastAsia="宋体" w:hAnsi="宋体" w:cs="宋体" w:hint="default"/>
                      <w:b/>
                      <w:bCs/>
                      <w:w w:val="99"/>
                      <w:sz w:val="21"/>
                      <w:szCs w:val="21"/>
                    </w:rPr>
                    <w:t>密</w:t>
                  </w:r>
                </w:p>
              </w:txbxContent>
            </v:textbox>
          </v:shape>
        </w:pic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4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pict>
          <v:shape id="_x0000_s1591" o:spid="_x0000_s1591" type="#_x0000_t202" style="width:12.45pt;height:12.45pt;margin-top:1.5pt;margin-left:939.2pt;mso-height-relative:page;mso-position-horizontal-relative:page;mso-width-relative:page;position:absolute;z-index:251681792" coordsize="21600,21600" filled="f" stroked="f">
            <v:stroke joinstyle="miter"/>
            <v:textbox style="layout-flow:vertical-ideographic" inset="0,0,0,0">
              <w:txbxContent>
                <w:p>
                  <w:pPr>
                    <w:spacing w:before="0" w:line="132" w:lineRule="auto"/>
                    <w:ind w:left="20" w:right="0" w:firstLine="0"/>
                    <w:jc w:val="left"/>
                    <w:rPr>
                      <w:rFonts w:ascii="宋体" w:eastAsia="宋体" w:hAnsi="宋体" w:cs="宋体" w:hint="default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default"/>
                      <w:b/>
                      <w:bCs/>
                      <w:w w:val="99"/>
                      <w:sz w:val="21"/>
                      <w:szCs w:val="21"/>
                    </w:rPr>
                    <w:t>封</w:t>
                  </w:r>
                </w:p>
              </w:txbxContent>
            </v:textbox>
          </v:shape>
        </w:pic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1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pict>
          <v:shape id="_x0000_s1592" o:spid="_x0000_s1592" type="#_x0000_t202" style="width:12.45pt;height:12.45pt;margin-top:11.05pt;margin-left:939.2pt;mso-height-relative:page;mso-position-horizontal-relative:page;mso-width-relative:page;position:absolute;z-index:251682816" coordsize="21600,21600" filled="f" stroked="f">
            <v:stroke joinstyle="miter"/>
            <v:textbox style="layout-flow:vertical-ideographic" inset="0,0,0,0">
              <w:txbxContent>
                <w:p>
                  <w:pPr>
                    <w:spacing w:before="0" w:line="132" w:lineRule="auto"/>
                    <w:ind w:left="20" w:right="0" w:firstLine="0"/>
                    <w:jc w:val="left"/>
                    <w:rPr>
                      <w:rFonts w:ascii="宋体" w:eastAsia="宋体" w:hAnsi="宋体" w:cs="宋体" w:hint="default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default"/>
                      <w:b/>
                      <w:bCs/>
                      <w:w w:val="99"/>
                      <w:sz w:val="21"/>
                      <w:szCs w:val="21"/>
                    </w:rPr>
                    <w:t>线</w:t>
                  </w:r>
                </w:p>
              </w:txbxContent>
            </v:textbox>
          </v:shape>
        </w:pic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pict>
          <v:shape id="_x0000_s1593" o:spid="_x0000_s1593" type="#_x0000_t202" style="width:12.45pt;height:12.45pt;margin-top:7.2pt;margin-left:939.2pt;mso-height-relative:page;mso-position-horizontal-relative:page;mso-width-relative:page;position:absolute;z-index:251683840" coordsize="21600,21600" filled="f" stroked="f">
            <v:stroke joinstyle="miter"/>
            <v:textbox style="layout-flow:vertical-ideographic" inset="0,0,0,0">
              <w:txbxContent>
                <w:p>
                  <w:pPr>
                    <w:spacing w:before="0" w:line="132" w:lineRule="auto"/>
                    <w:ind w:left="20" w:right="0" w:firstLine="0"/>
                    <w:jc w:val="left"/>
                    <w:rPr>
                      <w:rFonts w:ascii="宋体" w:eastAsia="宋体" w:hAnsi="宋体" w:cs="宋体" w:hint="default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default"/>
                      <w:b/>
                      <w:bCs/>
                      <w:w w:val="99"/>
                      <w:sz w:val="21"/>
                      <w:szCs w:val="21"/>
                    </w:rPr>
                    <w:t>内</w:t>
                  </w:r>
                </w:p>
              </w:txbxContent>
            </v:textbox>
          </v:shape>
        </w:pic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pict>
          <v:shape id="_x0000_s1594" o:spid="_x0000_s1594" type="#_x0000_t202" style="width:12.45pt;height:12.45pt;margin-top:3.15pt;margin-left:939.2pt;mso-height-relative:page;mso-position-horizontal-relative:page;mso-width-relative:page;position:absolute;z-index:251684864" coordsize="21600,21600" filled="f" stroked="f">
            <v:stroke joinstyle="miter"/>
            <v:textbox style="layout-flow:vertical-ideographic" inset="0,0,0,0">
              <w:txbxContent>
                <w:p>
                  <w:pPr>
                    <w:spacing w:before="0" w:line="132" w:lineRule="auto"/>
                    <w:ind w:left="20" w:right="0" w:firstLine="0"/>
                    <w:jc w:val="left"/>
                    <w:rPr>
                      <w:rFonts w:ascii="宋体" w:eastAsia="宋体" w:hAnsi="宋体" w:cs="宋体" w:hint="default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default"/>
                      <w:b/>
                      <w:bCs/>
                      <w:w w:val="99"/>
                      <w:sz w:val="21"/>
                      <w:szCs w:val="21"/>
                    </w:rPr>
                    <w:t>不</w:t>
                  </w:r>
                </w:p>
              </w:txbxContent>
            </v:textbox>
          </v:shape>
        </w:pic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50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after="0" w:line="250" w:lineRule="exact"/>
        <w:jc w:val="left"/>
        <w:rPr>
          <w:rFonts w:ascii="宋体" w:eastAsia="宋体" w:hAnsi="宋体" w:cs="宋体" w:hint="default"/>
          <w:sz w:val="21"/>
          <w:szCs w:val="21"/>
        </w:rPr>
        <w:sectPr>
          <w:type w:val="continuous"/>
          <w:pgSz w:w="20640" w:h="14580" w:orient="landscape"/>
          <w:pgMar w:top="500" w:right="280" w:bottom="920" w:left="1020" w:header="720" w:footer="720" w:gutter="0"/>
          <w:cols w:num="3" w:space="708" w:equalWidth="0">
            <w:col w:w="8254" w:space="717"/>
            <w:col w:w="8331" w:space="842"/>
            <w:col w:w="1196"/>
          </w:cols>
        </w:sectPr>
      </w:pPr>
    </w:p>
    <w:p>
      <w:pPr>
        <w:pStyle w:val="BodyText"/>
        <w:spacing w:line="221" w:lineRule="exact"/>
        <w:ind w:right="0"/>
        <w:jc w:val="left"/>
      </w:pPr>
      <w:r>
        <w:pict>
          <v:shape id="_x0000_s1595" o:spid="_x0000_s1595" type="#_x0000_t75" style="width:154.55pt;height:46.55pt;margin-top:-48.5pt;margin-left:505.2pt;mso-height-relative:page;mso-position-horizontal-relative:page;mso-width-relative:page;position:absolute;z-index:251685888" coordsize="21600,21600" filled="f" stroked="f">
            <v:imagedata r:id="rId26" o:title=""/>
            <o:lock v:ext="edit" aspectratio="t"/>
          </v:shape>
        </w:pict>
      </w:r>
      <w:r>
        <w:pict>
          <v:shape id="_x0000_s1596" o:spid="_x0000_s1596" type="#_x0000_t202" style="width:12.45pt;height:12.45pt;margin-top:-13.3pt;margin-left:939.2pt;mso-height-relative:page;mso-position-horizontal-relative:page;mso-width-relative:page;position:absolute;z-index:251686912" coordsize="21600,21600" filled="f" stroked="f">
            <v:stroke joinstyle="miter"/>
            <v:textbox style="layout-flow:vertical-ideographic" inset="0,0,0,0">
              <w:txbxContent>
                <w:p>
                  <w:pPr>
                    <w:spacing w:before="0" w:line="132" w:lineRule="auto"/>
                    <w:ind w:left="20" w:right="0" w:firstLine="0"/>
                    <w:jc w:val="left"/>
                    <w:rPr>
                      <w:rFonts w:ascii="宋体" w:eastAsia="宋体" w:hAnsi="宋体" w:cs="宋体" w:hint="default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default"/>
                      <w:b/>
                      <w:bCs/>
                      <w:w w:val="99"/>
                      <w:sz w:val="21"/>
                      <w:szCs w:val="21"/>
                    </w:rPr>
                    <w:t>要</w:t>
                  </w:r>
                </w:p>
              </w:txbxContent>
            </v:textbox>
          </v:shape>
        </w:pict>
      </w:r>
      <w:r>
        <w:rPr>
          <w:spacing w:val="-5"/>
        </w:rPr>
        <w:t>12．如图所示是某同学在运动场上看到的一些场景，他运用学过的物理知识进行分析，</w:t>
      </w:r>
    </w:p>
    <w:p>
      <w:pPr>
        <w:spacing w:before="0" w:line="252" w:lineRule="exact"/>
        <w:ind w:left="112" w:right="-18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br w:type="column"/>
      </w:r>
      <w:r>
        <w:rPr>
          <w:rFonts w:ascii="宋体" w:eastAsia="宋体" w:hAnsi="宋体" w:cs="宋体" w:hint="default"/>
          <w:sz w:val="21"/>
          <w:szCs w:val="21"/>
        </w:rPr>
        <w:t>第</w:t>
      </w:r>
      <w:r>
        <w:rPr>
          <w:rFonts w:ascii="宋体" w:eastAsia="宋体" w:hAnsi="宋体" w:cs="宋体" w:hint="default"/>
          <w:spacing w:val="-5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</w:rPr>
        <w:t xml:space="preserve">14 </w:t>
      </w:r>
      <w:r>
        <w:rPr>
          <w:rFonts w:ascii="宋体" w:eastAsia="宋体" w:hAnsi="宋体" w:cs="宋体" w:hint="default"/>
          <w:sz w:val="21"/>
          <w:szCs w:val="21"/>
        </w:rPr>
        <w:t>题图</w:t>
      </w:r>
    </w:p>
    <w:p>
      <w:pPr>
        <w:tabs>
          <w:tab w:val="left" w:pos="2395"/>
        </w:tabs>
        <w:spacing w:before="0" w:line="300" w:lineRule="exact"/>
        <w:ind w:left="160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br w:type="column"/>
      </w:r>
      <w:r>
        <w:rPr>
          <w:rFonts w:ascii="宋体" w:eastAsia="宋体" w:hAnsi="宋体" w:cs="宋体" w:hint="default"/>
          <w:position w:val="2"/>
          <w:sz w:val="21"/>
          <w:szCs w:val="21"/>
        </w:rPr>
        <w:t>第</w:t>
      </w:r>
      <w:r>
        <w:rPr>
          <w:rFonts w:ascii="宋体" w:eastAsia="宋体" w:hAnsi="宋体" w:cs="宋体" w:hint="default"/>
          <w:spacing w:val="-55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 w:hint="default"/>
          <w:position w:val="2"/>
          <w:sz w:val="21"/>
          <w:szCs w:val="21"/>
        </w:rPr>
        <w:t>15</w:t>
      </w:r>
      <w:r>
        <w:rPr>
          <w:rFonts w:ascii="Times New Roman" w:eastAsia="Times New Roman" w:hAnsi="Times New Roman" w:cs="Times New Roman" w:hint="default"/>
          <w:spacing w:val="-2"/>
          <w:position w:val="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position w:val="2"/>
          <w:sz w:val="21"/>
          <w:szCs w:val="21"/>
        </w:rPr>
        <w:t>题图</w:t>
      </w:r>
      <w:r>
        <w:rPr>
          <w:rFonts w:ascii="宋体" w:eastAsia="宋体" w:hAnsi="宋体" w:cs="宋体" w:hint="default"/>
          <w:position w:val="2"/>
          <w:sz w:val="21"/>
          <w:szCs w:val="21"/>
        </w:rPr>
        <w:tab/>
      </w:r>
      <w:r>
        <w:rPr>
          <w:rFonts w:ascii="宋体" w:eastAsia="宋体" w:hAnsi="宋体" w:cs="宋体" w:hint="default"/>
          <w:sz w:val="21"/>
          <w:szCs w:val="21"/>
        </w:rPr>
        <w:t>第</w:t>
      </w:r>
      <w:r>
        <w:rPr>
          <w:rFonts w:ascii="宋体" w:eastAsia="宋体" w:hAnsi="宋体" w:cs="宋体" w:hint="default"/>
          <w:spacing w:val="-5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</w:rPr>
        <w:t xml:space="preserve">16 </w:t>
      </w:r>
      <w:r>
        <w:rPr>
          <w:rFonts w:ascii="宋体" w:eastAsia="宋体" w:hAnsi="宋体" w:cs="宋体" w:hint="default"/>
          <w:sz w:val="21"/>
          <w:szCs w:val="21"/>
        </w:rPr>
        <w:t>题图</w:t>
      </w:r>
    </w:p>
    <w:p>
      <w:pPr>
        <w:spacing w:before="19" w:line="219" w:lineRule="exact"/>
        <w:ind w:left="480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br w:type="column"/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121" w:lineRule="exact"/>
        <w:ind w:left="112" w:right="0" w:firstLine="0"/>
        <w:jc w:val="left"/>
        <w:rPr>
          <w:rFonts w:ascii="宋体" w:eastAsia="宋体" w:hAnsi="宋体" w:cs="宋体" w:hint="default"/>
          <w:sz w:val="18"/>
          <w:szCs w:val="18"/>
        </w:rPr>
      </w:pPr>
      <w:r>
        <w:rPr>
          <w:rFonts w:ascii="宋体" w:eastAsia="宋体" w:hAnsi="宋体" w:cs="宋体" w:hint="default"/>
          <w:sz w:val="18"/>
          <w:szCs w:val="18"/>
        </w:rPr>
        <w:t>第</w:t>
      </w:r>
      <w:r>
        <w:rPr>
          <w:rFonts w:ascii="宋体" w:eastAsia="宋体" w:hAnsi="宋体" w:cs="宋体" w:hint="default"/>
          <w:spacing w:val="-4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 w:hint="default"/>
          <w:sz w:val="18"/>
          <w:szCs w:val="18"/>
        </w:rPr>
        <w:t xml:space="preserve">14 </w:t>
      </w:r>
      <w:r>
        <w:rPr>
          <w:rFonts w:ascii="宋体" w:eastAsia="宋体" w:hAnsi="宋体" w:cs="宋体" w:hint="default"/>
          <w:sz w:val="18"/>
          <w:szCs w:val="18"/>
        </w:rPr>
        <w:t>题图</w:t>
      </w:r>
    </w:p>
    <w:p>
      <w:pPr>
        <w:spacing w:after="0" w:line="121" w:lineRule="exact"/>
        <w:jc w:val="left"/>
        <w:rPr>
          <w:rFonts w:ascii="宋体" w:eastAsia="宋体" w:hAnsi="宋体" w:cs="宋体" w:hint="default"/>
          <w:sz w:val="18"/>
          <w:szCs w:val="18"/>
        </w:rPr>
        <w:sectPr>
          <w:type w:val="continuous"/>
          <w:pgSz w:w="20640" w:h="14580" w:orient="landscape"/>
          <w:pgMar w:top="500" w:right="280" w:bottom="920" w:left="1020" w:header="720" w:footer="720" w:gutter="0"/>
          <w:cols w:num="4" w:space="708" w:equalWidth="0">
            <w:col w:w="8365" w:space="1538"/>
            <w:col w:w="1057" w:space="1427"/>
            <w:col w:w="4208" w:space="1183"/>
            <w:col w:w="1562"/>
          </w:cols>
        </w:sectPr>
      </w:pPr>
    </w:p>
    <w:p>
      <w:pPr>
        <w:pStyle w:val="BodyText"/>
        <w:tabs>
          <w:tab w:val="left" w:pos="7156"/>
          <w:tab w:val="left" w:pos="7924"/>
        </w:tabs>
        <w:spacing w:before="2" w:line="240" w:lineRule="auto"/>
        <w:ind w:left="554" w:right="0"/>
        <w:jc w:val="left"/>
      </w:pPr>
      <w:r>
        <w:pict>
          <v:group id="_x0000_s1597" o:spid="_x0000_s1597" style="width:2.45pt;height:624.55pt;margin-top:42pt;margin-left:935.75pt;mso-height-relative:page;mso-position-horizontal-relative:page;mso-position-vertical-relative:page;mso-width-relative:page;position:absolute;z-index:251677696" coordorigin="18715,840" coordsize="49,12491">
            <v:group id="_x0000_s1598" o:spid="_x0000_s1598" style="width:2;height:160;left:18744;position:absolute;top:851" coordorigin="18744,851" coordsize="2,160">
              <v:shape id="_x0000_s1599" o:spid="_x0000_s1599" style="width:2;height:160;left:18744;position:absolute;top:851" coordorigin="18744,851" coordsize="0,160" path="m18744,851l18744,1011e" filled="f" stroked="t" strokecolor="black">
                <v:path arrowok="t"/>
              </v:shape>
            </v:group>
            <v:group id="_x0000_s1600" o:spid="_x0000_s1600" style="width:20;height:2;left:18734;position:absolute;top:1081" coordorigin="18734,1081" coordsize="20,2">
              <v:shape id="_x0000_s1601" o:spid="_x0000_s1601" style="width:20;height:2;left:18734;position:absolute;top:1081" coordorigin="18734,1081" coordsize="20,0" path="m18734,1081l18754,1081e" filled="f" stroked="t" strokecolor="black">
                <v:path arrowok="t"/>
              </v:shape>
            </v:group>
            <v:group id="_x0000_s1602" o:spid="_x0000_s1602" style="width:21;height:2;left:18734;position:absolute;top:1161" coordorigin="18734,1161" coordsize="21,2">
              <v:shape id="_x0000_s1603" o:spid="_x0000_s1603" style="width:21;height:2;left:18734;position:absolute;top:1161" coordorigin="18734,1161" coordsize="21,0" path="m18734,1161l18754,1161e" filled="f" stroked="t" strokecolor="black">
                <v:path arrowok="t"/>
              </v:shape>
            </v:group>
            <v:group id="_x0000_s1604" o:spid="_x0000_s1604" style="width:2;height:160;left:18744;position:absolute;top:1231" coordorigin="18744,1231" coordsize="2,160">
              <v:shape id="_x0000_s1605" o:spid="_x0000_s1605" style="width:2;height:160;left:18744;position:absolute;top:1231" coordorigin="18744,1231" coordsize="0,160" path="m18744,1231l18744,1391e" filled="f" stroked="t" strokecolor="black">
                <v:path arrowok="t"/>
              </v:shape>
            </v:group>
            <v:group id="_x0000_s1606" o:spid="_x0000_s1606" style="width:20;height:2;left:18734;position:absolute;top:1461" coordorigin="18734,1461" coordsize="20,2">
              <v:shape id="_x0000_s1607" o:spid="_x0000_s1607" style="width:20;height:2;left:18734;position:absolute;top:1461" coordorigin="18734,1461" coordsize="20,0" path="m18734,1461l18754,1461e" filled="f" stroked="t" strokecolor="black">
                <v:path arrowok="t"/>
              </v:shape>
            </v:group>
            <v:group id="_x0000_s1608" o:spid="_x0000_s1608" style="width:20;height:2;left:18734;position:absolute;top:1541" coordorigin="18734,1541" coordsize="20,2">
              <v:shape id="_x0000_s1609" o:spid="_x0000_s1609" style="width:20;height:2;left:18734;position:absolute;top:1541" coordorigin="18734,1541" coordsize="20,0" path="m18734,1541l18754,1541e" filled="f" stroked="t" strokecolor="black">
                <v:path arrowok="t"/>
              </v:shape>
            </v:group>
            <v:group id="_x0000_s1610" o:spid="_x0000_s1610" style="width:2;height:160;left:18743;position:absolute;top:1611" coordorigin="18743,1611" coordsize="2,160">
              <v:shape id="_x0000_s1611" o:spid="_x0000_s1611" style="width:2;height:160;left:18743;position:absolute;top:1611" coordorigin="18743,1611" coordsize="0,160" path="m18743,1611l18743,1771e" filled="f" stroked="t" strokecolor="black">
                <v:path arrowok="t"/>
              </v:shape>
            </v:group>
            <v:group id="_x0000_s1612" o:spid="_x0000_s1612" style="width:21;height:2;left:18733;position:absolute;top:1841" coordorigin="18733,1841" coordsize="21,2">
              <v:shape id="_x0000_s1613" o:spid="_x0000_s1613" style="width:21;height:2;left:18733;position:absolute;top:1841" coordorigin="18733,1841" coordsize="21,0" path="m18733,1841l18753,1841e" filled="f" stroked="t" strokecolor="black">
                <v:path arrowok="t"/>
              </v:shape>
            </v:group>
            <v:group id="_x0000_s1614" o:spid="_x0000_s1614" style="width:20;height:2;left:18733;position:absolute;top:1921" coordorigin="18733,1921" coordsize="20,2">
              <v:shape id="_x0000_s1615" o:spid="_x0000_s1615" style="width:20;height:2;left:18733;position:absolute;top:1921" coordorigin="18733,1921" coordsize="20,0" path="m18733,1921l18753,1921e" filled="f" stroked="t" strokecolor="black">
                <v:path arrowok="t"/>
              </v:shape>
            </v:group>
            <v:group id="_x0000_s1616" o:spid="_x0000_s1616" style="width:2;height:160;left:18743;position:absolute;top:1991" coordorigin="18743,1991" coordsize="2,160">
              <v:shape id="_x0000_s1617" o:spid="_x0000_s1617" style="width:2;height:160;left:18743;position:absolute;top:1991" coordorigin="18743,1991" coordsize="0,160" path="m18743,1991l18743,2151e" filled="f" stroked="t" strokecolor="black">
                <v:path arrowok="t"/>
              </v:shape>
            </v:group>
            <v:group id="_x0000_s1618" o:spid="_x0000_s1618" style="width:20;height:2;left:18733;position:absolute;top:2221" coordorigin="18733,2221" coordsize="20,2">
              <v:shape id="_x0000_s1619" o:spid="_x0000_s1619" style="width:20;height:2;left:18733;position:absolute;top:2221" coordorigin="18733,2221" coordsize="20,0" path="m18733,2221l18753,2221e" filled="f" stroked="t" strokecolor="black">
                <v:path arrowok="t"/>
              </v:shape>
            </v:group>
            <v:group id="_x0000_s1620" o:spid="_x0000_s1620" style="width:20;height:2;left:18733;position:absolute;top:2301" coordorigin="18733,2301" coordsize="20,2">
              <v:shape id="_x0000_s1621" o:spid="_x0000_s1621" style="width:20;height:2;left:18733;position:absolute;top:2301" coordorigin="18733,2301" coordsize="20,0" path="m18733,2301l18753,2301e" filled="f" stroked="t" strokecolor="black">
                <v:path arrowok="t"/>
              </v:shape>
            </v:group>
            <v:group id="_x0000_s1622" o:spid="_x0000_s1622" style="width:2;height:160;left:18743;position:absolute;top:2371" coordorigin="18743,2371" coordsize="2,160">
              <v:shape id="_x0000_s1623" o:spid="_x0000_s1623" style="width:2;height:160;left:18743;position:absolute;top:2371" coordorigin="18743,2371" coordsize="0,160" path="m18743,2371l18743,2531e" filled="f" stroked="t" strokecolor="black">
                <v:path arrowok="t"/>
              </v:shape>
            </v:group>
            <v:group id="_x0000_s1624" o:spid="_x0000_s1624" style="width:20;height:2;left:18733;position:absolute;top:2601" coordorigin="18733,2601" coordsize="20,2">
              <v:shape id="_x0000_s1625" o:spid="_x0000_s1625" style="width:20;height:2;left:18733;position:absolute;top:2601" coordorigin="18733,2601" coordsize="20,0" path="m18733,2601l18753,2601e" filled="f" stroked="t" strokecolor="black">
                <v:path arrowok="t"/>
              </v:shape>
            </v:group>
            <v:group id="_x0000_s1626" o:spid="_x0000_s1626" style="width:20;height:2;left:18733;position:absolute;top:2681" coordorigin="18733,2681" coordsize="20,2">
              <v:shape id="_x0000_s1627" o:spid="_x0000_s1627" style="width:20;height:2;left:18733;position:absolute;top:2681" coordorigin="18733,2681" coordsize="20,0" path="m18733,2681l18753,2681e" filled="f" stroked="t" strokecolor="black">
                <v:path arrowok="t"/>
              </v:shape>
            </v:group>
            <v:group id="_x0000_s1628" o:spid="_x0000_s1628" style="width:2;height:160;left:18743;position:absolute;top:2751" coordorigin="18743,2751" coordsize="2,160">
              <v:shape id="_x0000_s1629" o:spid="_x0000_s1629" style="width:2;height:160;left:18743;position:absolute;top:2751" coordorigin="18743,2751" coordsize="0,160" path="m18743,2751l18743,2911e" filled="f" stroked="t" strokecolor="black">
                <v:path arrowok="t"/>
              </v:shape>
            </v:group>
            <v:group id="_x0000_s1630" o:spid="_x0000_s1630" style="width:20;height:2;left:18732;position:absolute;top:2981" coordorigin="18732,2981" coordsize="20,2">
              <v:shape id="_x0000_s1631" o:spid="_x0000_s1631" style="width:20;height:2;left:18732;position:absolute;top:2981" coordorigin="18732,2981" coordsize="20,0" path="m18732,2981l18753,2981e" filled="f" stroked="t" strokecolor="black">
                <v:path arrowok="t"/>
              </v:shape>
            </v:group>
            <v:group id="_x0000_s1632" o:spid="_x0000_s1632" style="width:21;height:2;left:18732;position:absolute;top:3061" coordorigin="18732,3061" coordsize="21,2">
              <v:shape id="_x0000_s1633" o:spid="_x0000_s1633" style="width:21;height:2;left:18732;position:absolute;top:3061" coordorigin="18732,3061" coordsize="21,0" path="m18732,3061l18752,3061e" filled="f" stroked="t" strokecolor="black">
                <v:path arrowok="t"/>
              </v:shape>
            </v:group>
            <v:group id="_x0000_s1634" o:spid="_x0000_s1634" style="width:2;height:160;left:18742;position:absolute;top:3131" coordorigin="18742,3131" coordsize="2,160">
              <v:shape id="_x0000_s1635" o:spid="_x0000_s1635" style="width:2;height:160;left:18742;position:absolute;top:3131" coordorigin="18742,3131" coordsize="0,160" path="m18742,3131l18742,3291e" filled="f" stroked="t" strokecolor="black">
                <v:path arrowok="t"/>
              </v:shape>
            </v:group>
            <v:group id="_x0000_s1636" o:spid="_x0000_s1636" style="width:21;height:2;left:18732;position:absolute;top:3361" coordorigin="18732,3361" coordsize="21,2">
              <v:shape id="_x0000_s1637" o:spid="_x0000_s1637" style="width:21;height:2;left:18732;position:absolute;top:3361" coordorigin="18732,3361" coordsize="21,0" path="m18732,3361l18752,3361e" filled="f" stroked="t" strokecolor="black">
                <v:path arrowok="t"/>
              </v:shape>
            </v:group>
            <v:group id="_x0000_s1638" o:spid="_x0000_s1638" style="width:20;height:2;left:18732;position:absolute;top:3441" coordorigin="18732,3441" coordsize="20,2">
              <v:shape id="_x0000_s1639" o:spid="_x0000_s1639" style="width:20;height:2;left:18732;position:absolute;top:3441" coordorigin="18732,3441" coordsize="20,0" path="m18732,3441l18752,3441e" filled="f" stroked="t" strokecolor="black">
                <v:path arrowok="t"/>
              </v:shape>
            </v:group>
            <v:group id="_x0000_s1640" o:spid="_x0000_s1640" style="width:2;height:160;left:18742;position:absolute;top:3511" coordorigin="18742,3511" coordsize="2,160">
              <v:shape id="_x0000_s1641" o:spid="_x0000_s1641" style="width:2;height:160;left:18742;position:absolute;top:3511" coordorigin="18742,3511" coordsize="0,160" path="m18742,3511l18742,3671e" filled="f" stroked="t" strokecolor="black">
                <v:path arrowok="t"/>
              </v:shape>
            </v:group>
            <v:group id="_x0000_s1642" o:spid="_x0000_s1642" style="width:20;height:2;left:18732;position:absolute;top:3741" coordorigin="18732,3741" coordsize="20,2">
              <v:shape id="_x0000_s1643" o:spid="_x0000_s1643" style="width:20;height:2;left:18732;position:absolute;top:3741" coordorigin="18732,3741" coordsize="20,0" path="m18732,3741l18752,3741e" filled="f" stroked="t" strokecolor="black">
                <v:path arrowok="t"/>
              </v:shape>
            </v:group>
            <v:group id="_x0000_s1644" o:spid="_x0000_s1644" style="width:20;height:2;left:18732;position:absolute;top:3821" coordorigin="18732,3821" coordsize="20,2">
              <v:shape id="_x0000_s1645" o:spid="_x0000_s1645" style="width:20;height:2;left:18732;position:absolute;top:3821" coordorigin="18732,3821" coordsize="20,0" path="m18732,3821l18752,3821e" filled="f" stroked="t" strokecolor="black">
                <v:path arrowok="t"/>
              </v:shape>
            </v:group>
            <v:group id="_x0000_s1646" o:spid="_x0000_s1646" style="width:2;height:160;left:18742;position:absolute;top:3891" coordorigin="18742,3891" coordsize="2,160">
              <v:shape id="_x0000_s1647" o:spid="_x0000_s1647" style="width:2;height:160;left:18742;position:absolute;top:3891" coordorigin="18742,3891" coordsize="0,160" path="m18742,3891l18742,4051e" filled="f" stroked="t" strokecolor="black">
                <v:path arrowok="t"/>
              </v:shape>
            </v:group>
            <v:group id="_x0000_s1648" o:spid="_x0000_s1648" style="width:20;height:2;left:18732;position:absolute;top:4121" coordorigin="18732,4121" coordsize="20,2">
              <v:shape id="_x0000_s1649" o:spid="_x0000_s1649" style="width:20;height:2;left:18732;position:absolute;top:4121" coordorigin="18732,4121" coordsize="20,0" path="m18732,4121l18752,4121e" filled="f" stroked="t" strokecolor="black">
                <v:path arrowok="t"/>
              </v:shape>
            </v:group>
            <v:group id="_x0000_s1650" o:spid="_x0000_s1650" style="width:20;height:2;left:18732;position:absolute;top:4201" coordorigin="18732,4201" coordsize="20,2">
              <v:shape id="_x0000_s1651" o:spid="_x0000_s1651" style="width:20;height:2;left:18732;position:absolute;top:4201" coordorigin="18732,4201" coordsize="20,0" path="m18732,4201l18752,4201e" filled="f" stroked="t" strokecolor="black">
                <v:path arrowok="t"/>
              </v:shape>
            </v:group>
            <v:group id="_x0000_s1652" o:spid="_x0000_s1652" style="width:2;height:160;left:18742;position:absolute;top:4271" coordorigin="18742,4271" coordsize="2,160">
              <v:shape id="_x0000_s1653" o:spid="_x0000_s1653" style="width:2;height:160;left:18742;position:absolute;top:4271" coordorigin="18742,4271" coordsize="0,160" path="m18742,4271l18742,4431e" filled="f" stroked="t" strokecolor="black">
                <v:path arrowok="t"/>
              </v:shape>
            </v:group>
            <v:group id="_x0000_s1654" o:spid="_x0000_s1654" style="width:20;height:2;left:18731;position:absolute;top:4501" coordorigin="18731,4501" coordsize="20,2">
              <v:shape id="_x0000_s1655" o:spid="_x0000_s1655" style="width:20;height:2;left:18731;position:absolute;top:4501" coordorigin="18731,4501" coordsize="20,0" path="m18731,4501l18751,4501e" filled="f" stroked="t" strokecolor="black">
                <v:path arrowok="t"/>
              </v:shape>
            </v:group>
            <v:group id="_x0000_s1656" o:spid="_x0000_s1656" style="width:21;height:2;left:18731;position:absolute;top:4581" coordorigin="18731,4581" coordsize="21,2">
              <v:shape id="_x0000_s1657" o:spid="_x0000_s1657" style="width:21;height:2;left:18731;position:absolute;top:4581" coordorigin="18731,4581" coordsize="21,0" path="m18731,4581l18751,4581e" filled="f" stroked="t" strokecolor="black">
                <v:path arrowok="t"/>
              </v:shape>
            </v:group>
            <v:group id="_x0000_s1658" o:spid="_x0000_s1658" style="width:2;height:160;left:18741;position:absolute;top:4651" coordorigin="18741,4651" coordsize="2,160">
              <v:shape id="_x0000_s1659" o:spid="_x0000_s1659" style="width:2;height:160;left:18741;position:absolute;top:4651" coordorigin="18741,4651" coordsize="0,160" path="m18741,4651l18741,4811e" filled="f" stroked="t" strokecolor="black">
                <v:path arrowok="t"/>
              </v:shape>
            </v:group>
            <v:group id="_x0000_s1660" o:spid="_x0000_s1660" style="width:20;height:2;left:18731;position:absolute;top:4881" coordorigin="18731,4881" coordsize="20,2">
              <v:shape id="_x0000_s1661" o:spid="_x0000_s1661" style="width:20;height:2;left:18731;position:absolute;top:4881" coordorigin="18731,4881" coordsize="20,0" path="m18731,4881l18751,4881e" filled="f" stroked="t" strokecolor="black">
                <v:path arrowok="t"/>
              </v:shape>
            </v:group>
            <v:group id="_x0000_s1662" o:spid="_x0000_s1662" style="width:20;height:2;left:18731;position:absolute;top:4961" coordorigin="18731,4961" coordsize="20,2">
              <v:shape id="_x0000_s1663" o:spid="_x0000_s1663" style="width:20;height:2;left:18731;position:absolute;top:4961" coordorigin="18731,4961" coordsize="20,0" path="m18731,4961l18751,4961e" filled="f" stroked="t" strokecolor="black">
                <v:path arrowok="t"/>
              </v:shape>
            </v:group>
            <v:group id="_x0000_s1664" o:spid="_x0000_s1664" style="width:2;height:160;left:18741;position:absolute;top:5031" coordorigin="18741,5031" coordsize="2,160">
              <v:shape id="_x0000_s1665" o:spid="_x0000_s1665" style="width:2;height:160;left:18741;position:absolute;top:5031" coordorigin="18741,5031" coordsize="0,160" path="m18741,5031l18741,5191e" filled="f" stroked="t" strokecolor="black">
                <v:path arrowok="t"/>
              </v:shape>
            </v:group>
            <v:group id="_x0000_s1666" o:spid="_x0000_s1666" style="width:20;height:2;left:18731;position:absolute;top:5261" coordorigin="18731,5261" coordsize="20,2">
              <v:shape id="_x0000_s1667" o:spid="_x0000_s1667" style="width:20;height:2;left:18731;position:absolute;top:5261" coordorigin="18731,5261" coordsize="20,0" path="m18731,5261l18751,5261e" filled="f" stroked="t" strokecolor="black">
                <v:path arrowok="t"/>
              </v:shape>
            </v:group>
            <v:group id="_x0000_s1668" o:spid="_x0000_s1668" style="width:20;height:2;left:18731;position:absolute;top:5341" coordorigin="18731,5341" coordsize="20,2">
              <v:shape id="_x0000_s1669" o:spid="_x0000_s1669" style="width:20;height:2;left:18731;position:absolute;top:5341" coordorigin="18731,5341" coordsize="20,0" path="m18731,5341l18751,5341e" filled="f" stroked="t" strokecolor="black">
                <v:path arrowok="t"/>
              </v:shape>
            </v:group>
            <v:group id="_x0000_s1670" o:spid="_x0000_s1670" style="width:2;height:160;left:18741;position:absolute;top:5411" coordorigin="18741,5411" coordsize="2,160">
              <v:shape id="_x0000_s1671" o:spid="_x0000_s1671" style="width:2;height:160;left:18741;position:absolute;top:5411" coordorigin="18741,5411" coordsize="0,160" path="m18741,5411l18741,5571e" filled="f" stroked="t" strokecolor="black">
                <v:path arrowok="t"/>
              </v:shape>
            </v:group>
            <v:group id="_x0000_s1672" o:spid="_x0000_s1672" style="width:20;height:2;left:18731;position:absolute;top:5641" coordorigin="18731,5641" coordsize="20,2">
              <v:shape id="_x0000_s1673" o:spid="_x0000_s1673" style="width:20;height:2;left:18731;position:absolute;top:5641" coordorigin="18731,5641" coordsize="20,0" path="m18731,5641l18751,5641e" filled="f" stroked="t" strokecolor="black">
                <v:path arrowok="t"/>
              </v:shape>
            </v:group>
            <v:group id="_x0000_s1674" o:spid="_x0000_s1674" style="width:20;height:2;left:18731;position:absolute;top:5721" coordorigin="18731,5721" coordsize="20,2">
              <v:shape id="_x0000_s1675" o:spid="_x0000_s1675" style="width:20;height:2;left:18731;position:absolute;top:5721" coordorigin="18731,5721" coordsize="20,0" path="m18731,5721l18751,5721e" filled="f" stroked="t" strokecolor="black">
                <v:path arrowok="t"/>
              </v:shape>
            </v:group>
            <v:group id="_x0000_s1676" o:spid="_x0000_s1676" style="width:2;height:160;left:18740;position:absolute;top:5791" coordorigin="18740,5791" coordsize="2,160">
              <v:shape id="_x0000_s1677" o:spid="_x0000_s1677" style="width:2;height:160;left:18740;position:absolute;top:5791" coordorigin="18740,5791" coordsize="0,160" path="m18740,5791l18740,5951e" filled="f" stroked="t" strokecolor="black">
                <v:path arrowok="t"/>
              </v:shape>
            </v:group>
            <v:group id="_x0000_s1678" o:spid="_x0000_s1678" style="width:20;height:2;left:18730;position:absolute;top:6021" coordorigin="18730,6021" coordsize="20,2">
              <v:shape id="_x0000_s1679" o:spid="_x0000_s1679" style="width:20;height:2;left:18730;position:absolute;top:6021" coordorigin="18730,6021" coordsize="20,0" path="m18730,6021l18750,6021e" filled="f" stroked="t" strokecolor="black">
                <v:path arrowok="t"/>
              </v:shape>
            </v:group>
            <v:group id="_x0000_s1680" o:spid="_x0000_s1680" style="width:21;height:2;left:18730;position:absolute;top:6101" coordorigin="18730,6101" coordsize="21,2">
              <v:shape id="_x0000_s1681" o:spid="_x0000_s1681" style="width:21;height:2;left:18730;position:absolute;top:6101" coordorigin="18730,6101" coordsize="21,0" path="m18730,6101l18750,6101e" filled="f" stroked="t" strokecolor="black">
                <v:path arrowok="t"/>
              </v:shape>
            </v:group>
            <v:group id="_x0000_s1682" o:spid="_x0000_s1682" style="width:2;height:160;left:18740;position:absolute;top:6171" coordorigin="18740,6171" coordsize="2,160">
              <v:shape id="_x0000_s1683" o:spid="_x0000_s1683" style="width:2;height:160;left:18740;position:absolute;top:6171" coordorigin="18740,6171" coordsize="0,160" path="m18740,6171l18740,6331e" filled="f" stroked="t" strokecolor="black">
                <v:path arrowok="t"/>
              </v:shape>
            </v:group>
            <v:group id="_x0000_s1684" o:spid="_x0000_s1684" style="width:20;height:2;left:18730;position:absolute;top:6401" coordorigin="18730,6401" coordsize="20,2">
              <v:shape id="_x0000_s1685" o:spid="_x0000_s1685" style="width:20;height:2;left:18730;position:absolute;top:6401" coordorigin="18730,6401" coordsize="20,0" path="m18730,6401l18750,6401e" filled="f" stroked="t" strokecolor="black">
                <v:path arrowok="t"/>
              </v:shape>
            </v:group>
            <v:group id="_x0000_s1686" o:spid="_x0000_s1686" style="width:20;height:2;left:18730;position:absolute;top:6481" coordorigin="18730,6481" coordsize="20,2">
              <v:shape id="_x0000_s1687" o:spid="_x0000_s1687" style="width:20;height:2;left:18730;position:absolute;top:6481" coordorigin="18730,6481" coordsize="20,0" path="m18730,6481l18750,6481e" filled="f" stroked="t" strokecolor="black">
                <v:path arrowok="t"/>
              </v:shape>
            </v:group>
            <v:group id="_x0000_s1688" o:spid="_x0000_s1688" style="width:2;height:160;left:18740;position:absolute;top:6551" coordorigin="18740,6551" coordsize="2,160">
              <v:shape id="_x0000_s1689" o:spid="_x0000_s1689" style="width:2;height:160;left:18740;position:absolute;top:6551" coordorigin="18740,6551" coordsize="0,160" path="m18740,6551l18740,6711e" filled="f" stroked="t" strokecolor="black">
                <v:path arrowok="t"/>
              </v:shape>
            </v:group>
            <v:group id="_x0000_s1690" o:spid="_x0000_s1690" style="width:21;height:2;left:18730;position:absolute;top:6781" coordorigin="18730,6781" coordsize="21,2">
              <v:shape id="_x0000_s1691" o:spid="_x0000_s1691" style="width:21;height:2;left:18730;position:absolute;top:6781" coordorigin="18730,6781" coordsize="21,0" path="m18730,6781l18750,6781e" filled="f" stroked="t" strokecolor="black">
                <v:path arrowok="t"/>
              </v:shape>
            </v:group>
            <v:group id="_x0000_s1692" o:spid="_x0000_s1692" style="width:20;height:2;left:18730;position:absolute;top:6861" coordorigin="18730,6861" coordsize="20,2">
              <v:shape id="_x0000_s1693" o:spid="_x0000_s1693" style="width:20;height:2;left:18730;position:absolute;top:6861" coordorigin="18730,6861" coordsize="20,0" path="m18730,6861l18750,6861e" filled="f" stroked="t" strokecolor="black">
                <v:path arrowok="t"/>
              </v:shape>
            </v:group>
            <v:group id="_x0000_s1694" o:spid="_x0000_s1694" style="width:2;height:160;left:18740;position:absolute;top:6931" coordorigin="18740,6931" coordsize="2,160">
              <v:shape id="_x0000_s1695" o:spid="_x0000_s1695" style="width:2;height:160;left:18740;position:absolute;top:6931" coordorigin="18740,6931" coordsize="0,160" path="m18740,6931l18740,7091e" filled="f" stroked="t" strokecolor="black">
                <v:path arrowok="t"/>
              </v:shape>
            </v:group>
            <v:group id="_x0000_s1696" o:spid="_x0000_s1696" style="width:20;height:2;left:18730;position:absolute;top:7161" coordorigin="18730,7161" coordsize="20,2">
              <v:shape id="_x0000_s1697" o:spid="_x0000_s1697" style="width:20;height:2;left:18730;position:absolute;top:7161" coordorigin="18730,7161" coordsize="20,0" path="m18730,7161l18750,7161e" filled="f" stroked="t" strokecolor="black">
                <v:path arrowok="t"/>
              </v:shape>
            </v:group>
            <v:group id="_x0000_s1698" o:spid="_x0000_s1698" style="width:20;height:2;left:18730;position:absolute;top:7241" coordorigin="18730,7241" coordsize="20,2">
              <v:shape id="_x0000_s1699" o:spid="_x0000_s1699" style="width:20;height:2;left:18730;position:absolute;top:7241" coordorigin="18730,7241" coordsize="20,0" path="m18730,7241l18750,7241e" filled="f" stroked="t" strokecolor="black">
                <v:path arrowok="t"/>
              </v:shape>
            </v:group>
            <v:group id="_x0000_s1700" o:spid="_x0000_s1700" style="width:2;height:160;left:18739;position:absolute;top:7311" coordorigin="18739,7311" coordsize="2,160">
              <v:shape id="_x0000_s1701" o:spid="_x0000_s1701" style="width:2;height:160;left:18739;position:absolute;top:7311" coordorigin="18739,7311" coordsize="0,160" path="m18739,7311l18739,7471e" filled="f" stroked="t" strokecolor="black">
                <v:path arrowok="t"/>
              </v:shape>
            </v:group>
            <v:group id="_x0000_s1702" o:spid="_x0000_s1702" style="width:20;height:2;left:18729;position:absolute;top:7541" coordorigin="18729,7541" coordsize="20,2">
              <v:shape id="_x0000_s1703" o:spid="_x0000_s1703" style="width:20;height:2;left:18729;position:absolute;top:7541" coordorigin="18729,7541" coordsize="20,0" path="m18729,7541l18749,7541e" filled="f" stroked="t" strokecolor="black">
                <v:path arrowok="t"/>
              </v:shape>
            </v:group>
            <v:group id="_x0000_s1704" o:spid="_x0000_s1704" style="width:21;height:2;left:18729;position:absolute;top:7621" coordorigin="18729,7621" coordsize="21,2">
              <v:shape id="_x0000_s1705" o:spid="_x0000_s1705" style="width:21;height:2;left:18729;position:absolute;top:7621" coordorigin="18729,7621" coordsize="21,0" path="m18729,7621l18749,7621e" filled="f" stroked="t" strokecolor="black">
                <v:path arrowok="t"/>
              </v:shape>
            </v:group>
            <v:group id="_x0000_s1706" o:spid="_x0000_s1706" style="width:2;height:160;left:18739;position:absolute;top:7691" coordorigin="18739,7691" coordsize="2,160">
              <v:shape id="_x0000_s1707" o:spid="_x0000_s1707" style="width:2;height:160;left:18739;position:absolute;top:7691" coordorigin="18739,7691" coordsize="0,160" path="m18739,7691l18739,7851e" filled="f" stroked="t" strokecolor="black">
                <v:path arrowok="t"/>
              </v:shape>
            </v:group>
            <v:group id="_x0000_s1708" o:spid="_x0000_s1708" style="width:20;height:2;left:18729;position:absolute;top:7921" coordorigin="18729,7921" coordsize="20,2">
              <v:shape id="_x0000_s1709" o:spid="_x0000_s1709" style="width:20;height:2;left:18729;position:absolute;top:7921" coordorigin="18729,7921" coordsize="20,0" path="m18729,7921l18749,7921e" filled="f" stroked="t" strokecolor="black">
                <v:path arrowok="t"/>
              </v:shape>
            </v:group>
            <v:group id="_x0000_s1710" o:spid="_x0000_s1710" style="width:20;height:2;left:18729;position:absolute;top:8001" coordorigin="18729,8001" coordsize="20,2">
              <v:shape id="_x0000_s1711" o:spid="_x0000_s1711" style="width:20;height:2;left:18729;position:absolute;top:8001" coordorigin="18729,8001" coordsize="20,0" path="m18729,8001l18749,8001e" filled="f" stroked="t" strokecolor="black">
                <v:path arrowok="t"/>
              </v:shape>
            </v:group>
            <v:group id="_x0000_s1712" o:spid="_x0000_s1712" style="width:2;height:160;left:18739;position:absolute;top:8071" coordorigin="18739,8071" coordsize="2,160">
              <v:shape id="_x0000_s1713" o:spid="_x0000_s1713" style="width:2;height:160;left:18739;position:absolute;top:8071" coordorigin="18739,8071" coordsize="0,160" path="m18739,8071l18739,8231e" filled="f" stroked="t" strokecolor="black">
                <v:path arrowok="t"/>
              </v:shape>
            </v:group>
            <v:group id="_x0000_s1714" o:spid="_x0000_s1714" style="width:21;height:2;left:18729;position:absolute;top:8301" coordorigin="18729,8301" coordsize="21,2">
              <v:shape id="_x0000_s1715" o:spid="_x0000_s1715" style="width:21;height:2;left:18729;position:absolute;top:8301" coordorigin="18729,8301" coordsize="21,0" path="m18729,8301l18749,8301e" filled="f" stroked="t" strokecolor="black">
                <v:path arrowok="t"/>
              </v:shape>
            </v:group>
            <v:group id="_x0000_s1716" o:spid="_x0000_s1716" style="width:20;height:2;left:18729;position:absolute;top:8381" coordorigin="18729,8381" coordsize="20,2">
              <v:shape id="_x0000_s1717" o:spid="_x0000_s1717" style="width:20;height:2;left:18729;position:absolute;top:8381" coordorigin="18729,8381" coordsize="20,0" path="m18729,8381l18749,8381e" filled="f" stroked="t" strokecolor="black">
                <v:path arrowok="t"/>
              </v:shape>
            </v:group>
            <v:group id="_x0000_s1718" o:spid="_x0000_s1718" style="width:2;height:160;left:18739;position:absolute;top:8451" coordorigin="18739,8451" coordsize="2,160">
              <v:shape id="_x0000_s1719" o:spid="_x0000_s1719" style="width:2;height:160;left:18739;position:absolute;top:8451" coordorigin="18739,8451" coordsize="0,160" path="m18739,8451l18739,8611e" filled="f" stroked="t" strokecolor="black">
                <v:path arrowok="t"/>
              </v:shape>
            </v:group>
            <v:group id="_x0000_s1720" o:spid="_x0000_s1720" style="width:20;height:2;left:18729;position:absolute;top:8681" coordorigin="18729,8681" coordsize="20,2">
              <v:shape id="_x0000_s1721" o:spid="_x0000_s1721" style="width:20;height:2;left:18729;position:absolute;top:8681" coordorigin="18729,8681" coordsize="20,0" path="m18729,8681l18749,8681e" filled="f" stroked="t" strokecolor="black">
                <v:path arrowok="t"/>
              </v:shape>
            </v:group>
            <v:group id="_x0000_s1722" o:spid="_x0000_s1722" style="width:20;height:2;left:18728;position:absolute;top:8761" coordorigin="18728,8761" coordsize="20,2">
              <v:shape id="_x0000_s1723" o:spid="_x0000_s1723" style="width:20;height:2;left:18728;position:absolute;top:8761" coordorigin="18728,8761" coordsize="20,0" path="m18728,8761l18748,8761e" filled="f" stroked="t" strokecolor="black">
                <v:path arrowok="t"/>
              </v:shape>
            </v:group>
            <v:group id="_x0000_s1724" o:spid="_x0000_s1724" style="width:2;height:160;left:18738;position:absolute;top:8831" coordorigin="18738,8831" coordsize="2,160">
              <v:shape id="_x0000_s1725" o:spid="_x0000_s1725" style="width:2;height:160;left:18738;position:absolute;top:8831" coordorigin="18738,8831" coordsize="0,160" path="m18738,8831l18738,8991e" filled="f" stroked="t" strokecolor="black">
                <v:path arrowok="t"/>
              </v:shape>
            </v:group>
            <v:group id="_x0000_s1726" o:spid="_x0000_s1726" style="width:20;height:2;left:18728;position:absolute;top:9061" coordorigin="18728,9061" coordsize="20,2">
              <v:shape id="_x0000_s1727" o:spid="_x0000_s1727" style="width:20;height:2;left:18728;position:absolute;top:9061" coordorigin="18728,9061" coordsize="20,0" path="m18728,9061l18748,9061e" filled="f" stroked="t" strokecolor="black">
                <v:path arrowok="t"/>
              </v:shape>
            </v:group>
            <v:group id="_x0000_s1728" o:spid="_x0000_s1728" style="width:20;height:2;left:18728;position:absolute;top:9141" coordorigin="18728,9141" coordsize="20,2">
              <v:shape id="_x0000_s1729" o:spid="_x0000_s1729" style="width:20;height:2;left:18728;position:absolute;top:9141" coordorigin="18728,9141" coordsize="20,0" path="m18728,9141l18748,9141e" filled="f" stroked="t" strokecolor="black">
                <v:path arrowok="t"/>
              </v:shape>
            </v:group>
            <v:group id="_x0000_s1730" o:spid="_x0000_s1730" style="width:2;height:160;left:18738;position:absolute;top:9211" coordorigin="18738,9211" coordsize="2,160">
              <v:shape id="_x0000_s1731" o:spid="_x0000_s1731" style="width:2;height:160;left:18738;position:absolute;top:9211" coordorigin="18738,9211" coordsize="0,160" path="m18738,9211l18738,9371e" filled="f" stroked="t" strokecolor="black">
                <v:path arrowok="t"/>
              </v:shape>
            </v:group>
            <v:group id="_x0000_s1732" o:spid="_x0000_s1732" style="width:20;height:2;left:18728;position:absolute;top:9441" coordorigin="18728,9441" coordsize="20,2">
              <v:shape id="_x0000_s1733" o:spid="_x0000_s1733" style="width:20;height:2;left:18728;position:absolute;top:9441" coordorigin="18728,9441" coordsize="20,0" path="m18728,9441l18748,9441e" filled="f" stroked="t" strokecolor="black">
                <v:path arrowok="t"/>
              </v:shape>
            </v:group>
            <v:group id="_x0000_s1734" o:spid="_x0000_s1734" style="width:20;height:2;left:18728;position:absolute;top:9521" coordorigin="18728,9521" coordsize="20,2">
              <v:shape id="_x0000_s1735" o:spid="_x0000_s1735" style="width:20;height:2;left:18728;position:absolute;top:9521" coordorigin="18728,9521" coordsize="20,0" path="m18728,9521l18748,9521e" filled="f" stroked="t" strokecolor="black">
                <v:path arrowok="t"/>
              </v:shape>
            </v:group>
            <v:group id="_x0000_s1736" o:spid="_x0000_s1736" style="width:2;height:160;left:18738;position:absolute;top:9591" coordorigin="18738,9591" coordsize="2,160">
              <v:shape id="_x0000_s1737" o:spid="_x0000_s1737" style="width:2;height:160;left:18738;position:absolute;top:9591" coordorigin="18738,9591" coordsize="0,160" path="m18738,9591l18738,9751e" filled="f" stroked="t" strokecolor="black">
                <v:path arrowok="t"/>
              </v:shape>
            </v:group>
            <v:group id="_x0000_s1738" o:spid="_x0000_s1738" style="width:20;height:2;left:18728;position:absolute;top:9821" coordorigin="18728,9821" coordsize="20,2">
              <v:shape id="_x0000_s1739" o:spid="_x0000_s1739" style="width:20;height:2;left:18728;position:absolute;top:9821" coordorigin="18728,9821" coordsize="20,0" path="m18728,9821l18748,9821e" filled="f" stroked="t" strokecolor="black">
                <v:path arrowok="t"/>
              </v:shape>
            </v:group>
            <v:group id="_x0000_s1740" o:spid="_x0000_s1740" style="width:20;height:2;left:18728;position:absolute;top:9901" coordorigin="18728,9901" coordsize="20,2">
              <v:shape id="_x0000_s1741" o:spid="_x0000_s1741" style="width:20;height:2;left:18728;position:absolute;top:9901" coordorigin="18728,9901" coordsize="20,0" path="m18728,9901l18748,9901e" filled="f" stroked="t" strokecolor="black">
                <v:path arrowok="t"/>
              </v:shape>
            </v:group>
            <v:group id="_x0000_s1742" o:spid="_x0000_s1742" style="width:2;height:160;left:18738;position:absolute;top:9971" coordorigin="18738,9971" coordsize="2,160">
              <v:shape id="_x0000_s1743" o:spid="_x0000_s1743" style="width:2;height:160;left:18738;position:absolute;top:9971" coordorigin="18738,9971" coordsize="0,160" path="m18738,9971l18738,10131e" filled="f" stroked="t" strokecolor="black">
                <v:path arrowok="t"/>
              </v:shape>
            </v:group>
            <v:group id="_x0000_s1744" o:spid="_x0000_s1744" style="width:20;height:2;left:18727;position:absolute;top:10201" coordorigin="18727,10201" coordsize="20,2">
              <v:shape id="_x0000_s1745" o:spid="_x0000_s1745" style="width:20;height:2;left:18727;position:absolute;top:10201" coordorigin="18727,10201" coordsize="20,0" path="m18727,10201l18747,10201e" filled="f" stroked="t" strokecolor="black">
                <v:path arrowok="t"/>
              </v:shape>
            </v:group>
            <v:group id="_x0000_s1746" o:spid="_x0000_s1746" style="width:20;height:2;left:18727;position:absolute;top:10281" coordorigin="18727,10281" coordsize="20,2">
              <v:shape id="_x0000_s1747" o:spid="_x0000_s1747" style="width:20;height:2;left:18727;position:absolute;top:10281" coordorigin="18727,10281" coordsize="20,0" path="m18727,10281l18747,10281e" filled="f" stroked="t" strokecolor="black">
                <v:path arrowok="t"/>
              </v:shape>
            </v:group>
            <v:group id="_x0000_s1748" o:spid="_x0000_s1748" style="width:2;height:160;left:18737;position:absolute;top:10351" coordorigin="18737,10351" coordsize="2,160">
              <v:shape id="_x0000_s1749" o:spid="_x0000_s1749" style="width:2;height:160;left:18737;position:absolute;top:10351" coordorigin="18737,10351" coordsize="0,160" path="m18737,10351l18737,10511e" filled="f" stroked="t" strokecolor="black">
                <v:path arrowok="t"/>
              </v:shape>
            </v:group>
            <v:group id="_x0000_s1750" o:spid="_x0000_s1750" style="width:20;height:2;left:18727;position:absolute;top:10581" coordorigin="18727,10581" coordsize="20,2">
              <v:shape id="_x0000_s1751" o:spid="_x0000_s1751" style="width:20;height:2;left:18727;position:absolute;top:10581" coordorigin="18727,10581" coordsize="20,0" path="m18727,10581l18747,10581e" filled="f" stroked="t" strokecolor="black">
                <v:path arrowok="t"/>
              </v:shape>
            </v:group>
            <v:group id="_x0000_s1752" o:spid="_x0000_s1752" style="width:20;height:2;left:18727;position:absolute;top:10661" coordorigin="18727,10661" coordsize="20,2">
              <v:shape id="_x0000_s1753" o:spid="_x0000_s1753" style="width:20;height:2;left:18727;position:absolute;top:10661" coordorigin="18727,10661" coordsize="20,0" path="m18727,10661l18747,10661e" filled="f" stroked="t" strokecolor="black">
                <v:path arrowok="t"/>
              </v:shape>
            </v:group>
            <v:group id="_x0000_s1754" o:spid="_x0000_s1754" style="width:2;height:160;left:18737;position:absolute;top:10731" coordorigin="18737,10731" coordsize="2,160">
              <v:shape id="_x0000_s1755" o:spid="_x0000_s1755" style="width:2;height:160;left:18737;position:absolute;top:10731" coordorigin="18737,10731" coordsize="0,160" path="m18737,10731l18737,10891e" filled="f" stroked="t" strokecolor="black">
                <v:path arrowok="t"/>
              </v:shape>
            </v:group>
            <v:group id="_x0000_s1756" o:spid="_x0000_s1756" style="width:20;height:2;left:18727;position:absolute;top:10961" coordorigin="18727,10961" coordsize="20,2">
              <v:shape id="_x0000_s1757" o:spid="_x0000_s1757" style="width:20;height:2;left:18727;position:absolute;top:10961" coordorigin="18727,10961" coordsize="20,0" path="m18727,10961l18747,10961e" filled="f" stroked="t" strokecolor="black">
                <v:path arrowok="t"/>
              </v:shape>
            </v:group>
            <v:group id="_x0000_s1758" o:spid="_x0000_s1758" style="width:21;height:2;left:18727;position:absolute;top:11041" coordorigin="18727,11041" coordsize="21,2">
              <v:shape id="_x0000_s1759" o:spid="_x0000_s1759" style="width:21;height:2;left:18727;position:absolute;top:11041" coordorigin="18727,11041" coordsize="21,0" path="m18727,11041l18747,11041e" filled="f" stroked="t" strokecolor="black">
                <v:path arrowok="t"/>
              </v:shape>
            </v:group>
            <v:group id="_x0000_s1760" o:spid="_x0000_s1760" style="width:2;height:160;left:18737;position:absolute;top:11111" coordorigin="18737,11111" coordsize="2,160">
              <v:shape id="_x0000_s1761" o:spid="_x0000_s1761" style="width:2;height:160;left:18737;position:absolute;top:11111" coordorigin="18737,11111" coordsize="0,160" path="m18737,11111l18737,11271e" filled="f" stroked="t" strokecolor="black">
                <v:path arrowok="t"/>
              </v:shape>
            </v:group>
            <v:group id="_x0000_s1762" o:spid="_x0000_s1762" style="width:20;height:2;left:18727;position:absolute;top:11341" coordorigin="18727,11341" coordsize="20,2">
              <v:shape id="_x0000_s1763" o:spid="_x0000_s1763" style="width:20;height:2;left:18727;position:absolute;top:11341" coordorigin="18727,11341" coordsize="20,0" path="m18727,11341l18747,11341e" filled="f" stroked="t" strokecolor="black">
                <v:path arrowok="t"/>
              </v:shape>
            </v:group>
            <v:group id="_x0000_s1764" o:spid="_x0000_s1764" style="width:20;height:2;left:18727;position:absolute;top:11421" coordorigin="18727,11421" coordsize="20,2">
              <v:shape id="_x0000_s1765" o:spid="_x0000_s1765" style="width:20;height:2;left:18727;position:absolute;top:11421" coordorigin="18727,11421" coordsize="20,0" path="m18727,11421l18747,11421e" filled="f" stroked="t" strokecolor="black">
                <v:path arrowok="t"/>
              </v:shape>
            </v:group>
            <v:group id="_x0000_s1766" o:spid="_x0000_s1766" style="width:2;height:160;left:18737;position:absolute;top:11491" coordorigin="18737,11491" coordsize="2,160">
              <v:shape id="_x0000_s1767" o:spid="_x0000_s1767" style="width:2;height:160;left:18737;position:absolute;top:11491" coordorigin="18737,11491" coordsize="0,160" path="m18737,11491l18737,11651e" filled="f" stroked="t" strokecolor="black">
                <v:path arrowok="t"/>
              </v:shape>
            </v:group>
            <v:group id="_x0000_s1768" o:spid="_x0000_s1768" style="width:20;height:2;left:18726;position:absolute;top:11721" coordorigin="18726,11721" coordsize="20,2">
              <v:shape id="_x0000_s1769" o:spid="_x0000_s1769" style="width:20;height:2;left:18726;position:absolute;top:11721" coordorigin="18726,11721" coordsize="20,0" path="m18726,11721l18746,11721e" filled="f" stroked="t" strokecolor="black">
                <v:path arrowok="t"/>
              </v:shape>
            </v:group>
            <v:group id="_x0000_s1770" o:spid="_x0000_s1770" style="width:20;height:2;left:18726;position:absolute;top:11801" coordorigin="18726,11801" coordsize="20,2">
              <v:shape id="_x0000_s1771" o:spid="_x0000_s1771" style="width:20;height:2;left:18726;position:absolute;top:11801" coordorigin="18726,11801" coordsize="20,0" path="m18726,11801l18746,11801e" filled="f" stroked="t" strokecolor="black">
                <v:path arrowok="t"/>
              </v:shape>
            </v:group>
            <v:group id="_x0000_s1772" o:spid="_x0000_s1772" style="width:2;height:160;left:18736;position:absolute;top:11871" coordorigin="18736,11871" coordsize="2,160">
              <v:shape id="_x0000_s1773" o:spid="_x0000_s1773" style="width:2;height:160;left:18736;position:absolute;top:11871" coordorigin="18736,11871" coordsize="0,160" path="m18736,11871l18736,12031e" filled="f" stroked="t" strokecolor="black">
                <v:path arrowok="t"/>
              </v:shape>
            </v:group>
            <v:group id="_x0000_s1774" o:spid="_x0000_s1774" style="width:20;height:2;left:18726;position:absolute;top:12101" coordorigin="18726,12101" coordsize="20,2">
              <v:shape id="_x0000_s1775" o:spid="_x0000_s1775" style="width:20;height:2;left:18726;position:absolute;top:12101" coordorigin="18726,12101" coordsize="20,0" path="m18726,12101l18746,12101e" filled="f" stroked="t" strokecolor="black">
                <v:path arrowok="t"/>
              </v:shape>
            </v:group>
            <v:group id="_x0000_s1776" o:spid="_x0000_s1776" style="width:20;height:2;left:18726;position:absolute;top:12181" coordorigin="18726,12181" coordsize="20,2">
              <v:shape id="_x0000_s1777" o:spid="_x0000_s1777" style="width:20;height:2;left:18726;position:absolute;top:12181" coordorigin="18726,12181" coordsize="20,0" path="m18726,12181l18746,12181e" filled="f" stroked="t" strokecolor="black">
                <v:path arrowok="t"/>
              </v:shape>
            </v:group>
            <v:group id="_x0000_s1778" o:spid="_x0000_s1778" style="width:2;height:160;left:18736;position:absolute;top:12251" coordorigin="18736,12251" coordsize="2,160">
              <v:shape id="_x0000_s1779" o:spid="_x0000_s1779" style="width:2;height:160;left:18736;position:absolute;top:12251" coordorigin="18736,12251" coordsize="0,160" path="m18736,12251l18736,12411e" filled="f" stroked="t" strokecolor="black">
                <v:path arrowok="t"/>
              </v:shape>
            </v:group>
            <v:group id="_x0000_s1780" o:spid="_x0000_s1780" style="width:20;height:2;left:18726;position:absolute;top:12481" coordorigin="18726,12481" coordsize="20,2">
              <v:shape id="_x0000_s1781" o:spid="_x0000_s1781" style="width:20;height:2;left:18726;position:absolute;top:12481" coordorigin="18726,12481" coordsize="20,0" path="m18726,12481l18746,12481e" filled="f" stroked="t" strokecolor="black">
                <v:path arrowok="t"/>
              </v:shape>
            </v:group>
            <v:group id="_x0000_s1782" o:spid="_x0000_s1782" style="width:21;height:2;left:18726;position:absolute;top:12561" coordorigin="18726,12561" coordsize="21,2">
              <v:shape id="_x0000_s1783" o:spid="_x0000_s1783" style="width:21;height:2;left:18726;position:absolute;top:12561" coordorigin="18726,12561" coordsize="21,0" path="m18726,12561l18746,12561e" filled="f" stroked="t" strokecolor="black">
                <v:path arrowok="t"/>
              </v:shape>
            </v:group>
            <v:group id="_x0000_s1784" o:spid="_x0000_s1784" style="width:2;height:160;left:18736;position:absolute;top:12631" coordorigin="18736,12631" coordsize="2,160">
              <v:shape id="_x0000_s1785" o:spid="_x0000_s1785" style="width:2;height:160;left:18736;position:absolute;top:12631" coordorigin="18736,12631" coordsize="0,160" path="m18736,12631l18736,12791e" filled="f" stroked="t" strokecolor="black">
                <v:path arrowok="t"/>
              </v:shape>
            </v:group>
            <v:group id="_x0000_s1786" o:spid="_x0000_s1786" style="width:20;height:2;left:18726;position:absolute;top:12861" coordorigin="18726,12861" coordsize="20,2">
              <v:shape id="_x0000_s1787" o:spid="_x0000_s1787" style="width:20;height:2;left:18726;position:absolute;top:12861" coordorigin="18726,12861" coordsize="20,0" path="m18726,12861l18746,12861e" filled="f" stroked="t" strokecolor="black">
                <v:path arrowok="t"/>
              </v:shape>
            </v:group>
            <v:group id="_x0000_s1788" o:spid="_x0000_s1788" style="width:20;height:2;left:18726;position:absolute;top:12941" coordorigin="18726,12941" coordsize="20,2">
              <v:shape id="_x0000_s1789" o:spid="_x0000_s1789" style="width:20;height:2;left:18726;position:absolute;top:12941" coordorigin="18726,12941" coordsize="20,0" path="m18726,12941l18746,12941e" filled="f" stroked="t" strokecolor="black">
                <v:path arrowok="t"/>
              </v:shape>
            </v:group>
            <v:group id="_x0000_s1790" o:spid="_x0000_s1790" style="width:2;height:160;left:18735;position:absolute;top:13011" coordorigin="18735,13011" coordsize="2,160">
              <v:shape id="_x0000_s1791" o:spid="_x0000_s1791" style="width:2;height:160;left:18735;position:absolute;top:13011" coordorigin="18735,13011" coordsize="0,160" path="m18735,13011l18735,13171e" filled="f" stroked="t" strokecolor="black">
                <v:path arrowok="t"/>
              </v:shape>
            </v:group>
            <v:group id="_x0000_s1792" o:spid="_x0000_s1792" style="width:20;height:2;left:18725;position:absolute;top:13241" coordorigin="18725,13241" coordsize="20,2">
              <v:shape id="_x0000_s1793" o:spid="_x0000_s1793" style="width:20;height:2;left:18725;position:absolute;top:13241" coordorigin="18725,13241" coordsize="20,0" path="m18725,13241l18745,13241e" filled="f" stroked="t" strokecolor="black">
                <v:path arrowok="t"/>
              </v:shape>
            </v:group>
            <v:group id="_x0000_s1794" o:spid="_x0000_s1794" style="width:20;height:2;left:18725;position:absolute;top:13321" coordorigin="18725,13321" coordsize="20,2">
              <v:shape id="_x0000_s1795" o:spid="_x0000_s1795" style="width:20;height:2;left:18725;position:absolute;top:13321" coordorigin="18725,13321" coordsize="20,0" path="m18725,13321l18745,13321e" filled="f" stroked="t" strokecolor="black">
                <v:path arrowok="t"/>
              </v:shape>
            </v:group>
          </v:group>
        </w:pict>
      </w:r>
      <w:r>
        <w:rPr>
          <w:spacing w:val="-1"/>
          <w:w w:val="100"/>
        </w:rPr>
        <w:t>下</w:t>
      </w:r>
      <w:r>
        <w:rPr>
          <w:spacing w:val="-3"/>
          <w:w w:val="100"/>
        </w:rPr>
        <w:t>列</w:t>
      </w:r>
      <w:r>
        <w:rPr>
          <w:spacing w:val="-1"/>
          <w:w w:val="100"/>
        </w:rPr>
        <w:t>分</w:t>
      </w:r>
      <w:r>
        <w:rPr>
          <w:spacing w:val="-3"/>
          <w:w w:val="100"/>
        </w:rPr>
        <w:t>析</w:t>
      </w:r>
      <w:r>
        <w:rPr>
          <w:rFonts w:ascii="宋体" w:eastAsia="宋体" w:hAnsi="宋体" w:cs="宋体" w:hint="default"/>
          <w:b/>
          <w:bCs/>
          <w:spacing w:val="-157"/>
          <w:w w:val="100"/>
        </w:rPr>
        <w:t>不</w:t>
      </w:r>
      <w:r>
        <w:rPr>
          <w:spacing w:val="-65"/>
          <w:w w:val="100"/>
          <w:position w:val="-7"/>
        </w:rPr>
        <w:t>．</w:t>
      </w:r>
      <w:r>
        <w:rPr>
          <w:rFonts w:ascii="宋体" w:eastAsia="宋体" w:hAnsi="宋体" w:cs="宋体" w:hint="default"/>
          <w:b/>
          <w:bCs/>
          <w:spacing w:val="-157"/>
          <w:w w:val="100"/>
        </w:rPr>
        <w:t>正</w:t>
      </w:r>
      <w:r>
        <w:rPr>
          <w:spacing w:val="-65"/>
          <w:w w:val="100"/>
          <w:position w:val="-7"/>
        </w:rPr>
        <w:t>．</w:t>
      </w:r>
      <w:r>
        <w:rPr>
          <w:rFonts w:ascii="宋体" w:eastAsia="宋体" w:hAnsi="宋体" w:cs="宋体" w:hint="default"/>
          <w:b/>
          <w:bCs/>
          <w:spacing w:val="-157"/>
          <w:w w:val="100"/>
        </w:rPr>
        <w:t>确</w:t>
      </w:r>
      <w:r>
        <w:rPr>
          <w:spacing w:val="-65"/>
          <w:w w:val="100"/>
          <w:position w:val="-7"/>
        </w:rPr>
        <w:t>．</w:t>
      </w:r>
      <w:r>
        <w:rPr>
          <w:spacing w:val="-1"/>
          <w:w w:val="100"/>
        </w:rPr>
        <w:t>的</w:t>
      </w:r>
      <w:r>
        <w:rPr>
          <w:w w:val="100"/>
        </w:rPr>
        <w:t>是</w:t>
      </w:r>
      <w:r>
        <w:tab/>
      </w:r>
      <w:r>
        <w:rPr>
          <w:w w:val="100"/>
        </w:rPr>
        <w:t>（</w:t>
      </w:r>
      <w:r>
        <w:tab/>
      </w:r>
      <w:r>
        <w:rPr>
          <w:w w:val="100"/>
        </w:rPr>
        <w:t>）</w:t>
      </w:r>
    </w:p>
    <w:p>
      <w:pPr>
        <w:spacing w:before="11" w:line="240" w:lineRule="auto"/>
        <w:ind w:right="0"/>
        <w:rPr>
          <w:rFonts w:ascii="宋体" w:eastAsia="宋体" w:hAnsi="宋体" w:cs="宋体" w:hint="default"/>
          <w:sz w:val="8"/>
          <w:szCs w:val="8"/>
        </w:rPr>
      </w:pPr>
    </w:p>
    <w:p>
      <w:pPr>
        <w:spacing w:line="240" w:lineRule="auto"/>
        <w:ind w:left="444" w:right="0" w:firstLine="0"/>
        <w:rPr>
          <w:rFonts w:ascii="宋体" w:eastAsia="宋体" w:hAnsi="宋体" w:cs="宋体" w:hint="default"/>
          <w:sz w:val="20"/>
          <w:szCs w:val="20"/>
        </w:rPr>
      </w:pPr>
      <w:r>
        <w:rPr>
          <w:rFonts w:ascii="宋体" w:eastAsia="宋体" w:hAnsi="宋体" w:cs="宋体" w:hint="default"/>
          <w:sz w:val="20"/>
          <w:szCs w:val="20"/>
        </w:rPr>
        <w:drawing>
          <wp:inline distT="0" distB="0" distL="0" distR="0">
            <wp:extent cx="4795520" cy="946150"/>
            <wp:effectExtent l="0" t="0" r="0" b="0"/>
            <wp:docPr id="5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082798" name="image19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6028" cy="946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tabs>
          <w:tab w:val="left" w:pos="2973"/>
          <w:tab w:val="left" w:pos="4732"/>
          <w:tab w:val="left" w:pos="6494"/>
        </w:tabs>
        <w:spacing w:before="116" w:line="355" w:lineRule="auto"/>
        <w:ind w:left="551" w:right="0" w:firstLine="662"/>
        <w:jc w:val="left"/>
      </w:pPr>
      <w:r>
        <w:t>甲</w:t>
      </w:r>
      <w:r>
        <w:tab/>
      </w:r>
      <w:r>
        <w:t>乙</w:t>
      </w:r>
      <w:r>
        <w:tab/>
      </w:r>
      <w:r>
        <w:t>丙</w:t>
      </w:r>
      <w:r>
        <w:tab/>
      </w:r>
      <w:r>
        <w:t xml:space="preserve">丁 </w:t>
      </w:r>
      <w:r>
        <w:rPr>
          <w:spacing w:val="-2"/>
        </w:rPr>
        <w:t>A.甲图中踢出去的足球在草地上滚动时慢慢停下来，是因为足球没有受到力的作</w:t>
      </w:r>
    </w:p>
    <w:p>
      <w:pPr>
        <w:pStyle w:val="BodyText"/>
        <w:spacing w:before="36" w:line="355" w:lineRule="auto"/>
        <w:ind w:left="554" w:right="743" w:firstLine="216"/>
        <w:jc w:val="left"/>
      </w:pPr>
      <w:r>
        <w:t xml:space="preserve">用 </w:t>
      </w:r>
      <w:r>
        <w:rPr>
          <w:spacing w:val="-2"/>
        </w:rPr>
        <w:t>B.乙图中百米冲线后运动员没有立即停下来，是因为受到惯性的作用</w:t>
      </w:r>
    </w:p>
    <w:p>
      <w:pPr>
        <w:pStyle w:val="BodyText"/>
        <w:spacing w:before="33" w:line="240" w:lineRule="auto"/>
        <w:ind w:left="532" w:right="0"/>
        <w:jc w:val="left"/>
      </w:pPr>
      <w:r>
        <w:rPr>
          <w:spacing w:val="-2"/>
        </w:rPr>
        <w:t>C.丙图中运动员在做引体向上，当他在单杠上静止不动时，单杠对他竖直向上的</w:t>
      </w:r>
    </w:p>
    <w:p>
      <w:pPr>
        <w:pStyle w:val="BodyText"/>
        <w:spacing w:line="271" w:lineRule="exact"/>
        <w:ind w:left="772" w:right="113" w:hanging="329"/>
        <w:jc w:val="left"/>
      </w:pPr>
      <w:r>
        <w:rPr>
          <w:spacing w:val="-3"/>
        </w:rPr>
        <w:br w:type="column"/>
      </w:r>
      <w:r>
        <w:rPr>
          <w:spacing w:val="-3"/>
        </w:rPr>
        <w:t>17.轿车已逐渐进入百姓家庭，轿车的外形类似于飞机的机</w:t>
      </w:r>
    </w:p>
    <w:p>
      <w:pPr>
        <w:pStyle w:val="BodyText"/>
        <w:tabs>
          <w:tab w:val="left" w:pos="4919"/>
        </w:tabs>
        <w:spacing w:before="139" w:line="357" w:lineRule="auto"/>
        <w:ind w:left="772" w:right="2624"/>
        <w:jc w:val="both"/>
      </w:pPr>
      <w:r>
        <w:pict>
          <v:shape id="_x0000_s1796" o:spid="_x0000_s1796" type="#_x0000_t75" style="width:125pt;height:54.7pt;margin-top:1pt;margin-left:793.65pt;mso-height-relative:page;mso-position-horizontal-relative:page;mso-width-relative:page;position:absolute;z-index:251687936" coordsize="21600,21600" filled="f" stroked="f">
            <v:imagedata r:id="rId28" o:title=""/>
            <o:lock v:ext="edit" aspectratio="t"/>
          </v:shape>
        </w:pict>
      </w:r>
      <w:r>
        <w:t xml:space="preserve">翼，则轿车在快速行驶过程中，车子上方气体的流速 </w:t>
      </w:r>
      <w:r>
        <w:rPr>
          <w:spacing w:val="-4"/>
        </w:rPr>
        <w:t>车子下方气体的流速，车子上方压强</w:t>
      </w:r>
      <w:r>
        <w:rPr>
          <w:rFonts w:ascii="Times New Roman" w:eastAsia="Times New Roman" w:hAnsi="Times New Roman" w:cs="Times New Roman" w:hint="default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4"/>
          <w:u w:val="single" w:color="000000"/>
        </w:rPr>
        <w:tab/>
      </w:r>
      <w:r>
        <w:t xml:space="preserve">车子下方气 </w:t>
      </w:r>
      <w:r>
        <w:rPr>
          <w:spacing w:val="-2"/>
        </w:rPr>
        <w:t>体的压强，从而使得轿车对地面的压力小于车的重力。</w:t>
      </w:r>
    </w:p>
    <w:p>
      <w:pPr>
        <w:pStyle w:val="BodyText"/>
        <w:tabs>
          <w:tab w:val="left" w:pos="6163"/>
        </w:tabs>
        <w:spacing w:before="31" w:line="434" w:lineRule="auto"/>
        <w:ind w:left="443" w:right="113" w:firstLine="328"/>
        <w:jc w:val="left"/>
      </w:pPr>
      <w:r>
        <w:t xml:space="preserve">（均选填“大于”、“等于”或“小于”） </w:t>
      </w:r>
      <w:r>
        <w:rPr>
          <w:spacing w:val="-2"/>
        </w:rPr>
        <w:t>18.一艘船从长江驶入大海，这艘船受到的浮力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rPr>
          <w:spacing w:val="-2"/>
        </w:rPr>
        <w:t>（填“变大”，“变小”</w:t>
      </w:r>
    </w:p>
    <w:p>
      <w:pPr>
        <w:pStyle w:val="BodyText"/>
        <w:tabs>
          <w:tab w:val="left" w:pos="4514"/>
        </w:tabs>
        <w:spacing w:before="2" w:line="240" w:lineRule="auto"/>
        <w:ind w:left="883" w:right="113"/>
        <w:jc w:val="left"/>
      </w:pPr>
      <w:r>
        <w:rPr>
          <w:spacing w:val="-2"/>
        </w:rPr>
        <w:t>或“不变”），船身将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rPr>
          <w:spacing w:val="-2"/>
        </w:rPr>
        <w:t>一些。（填“上浮”或“下沉”）。</w:t>
      </w:r>
    </w:p>
    <w:p>
      <w:pPr>
        <w:pStyle w:val="BodyText"/>
        <w:tabs>
          <w:tab w:val="left" w:pos="2752"/>
          <w:tab w:val="left" w:pos="7175"/>
        </w:tabs>
        <w:spacing w:before="86" w:line="338" w:lineRule="auto"/>
        <w:ind w:left="772" w:right="5" w:hanging="329"/>
        <w:jc w:val="left"/>
      </w:pPr>
      <w:r>
        <w:rPr>
          <w:rFonts w:ascii="Times New Roman" w:eastAsia="Times New Roman" w:hAnsi="Times New Roman" w:cs="Times New Roman" w:hint="default"/>
        </w:rPr>
        <w:t>19.</w:t>
      </w:r>
      <w:r>
        <w:t>华的重力是</w:t>
      </w:r>
      <w:r>
        <w:rPr>
          <w:spacing w:val="-62"/>
        </w:rPr>
        <w:t xml:space="preserve"> </w:t>
      </w:r>
      <w:r>
        <w:rPr>
          <w:rFonts w:ascii="Times New Roman" w:eastAsia="Times New Roman" w:hAnsi="Times New Roman" w:cs="Times New Roman" w:hint="default"/>
        </w:rPr>
        <w:t>500N</w:t>
      </w:r>
      <w:r>
        <w:t>，每只脚与地面的接触面积为</w:t>
      </w:r>
      <w:r>
        <w:rPr>
          <w:spacing w:val="-62"/>
        </w:rPr>
        <w:t xml:space="preserve"> </w:t>
      </w:r>
      <w:r>
        <w:rPr>
          <w:rFonts w:ascii="Times New Roman" w:eastAsia="Times New Roman" w:hAnsi="Times New Roman" w:cs="Times New Roman" w:hint="default"/>
        </w:rPr>
        <w:t>200cm</w:t>
      </w:r>
      <w:r>
        <w:rPr>
          <w:rFonts w:ascii="Times New Roman" w:eastAsia="Times New Roman" w:hAnsi="Times New Roman" w:cs="Times New Roman" w:hint="default"/>
          <w:position w:val="7"/>
          <w:sz w:val="14"/>
          <w:szCs w:val="14"/>
        </w:rPr>
        <w:t>2</w:t>
      </w:r>
      <w:r>
        <w:t xml:space="preserve">，他双脚站立时对水平地面 </w:t>
      </w:r>
      <w:r>
        <w:rPr>
          <w:spacing w:val="-2"/>
        </w:rPr>
        <w:t>的压强为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rPr>
          <w:rFonts w:ascii="Times New Roman" w:eastAsia="Times New Roman" w:hAnsi="Times New Roman" w:cs="Times New Roman" w:hint="default"/>
          <w:spacing w:val="-5"/>
        </w:rPr>
        <w:t>Pa</w:t>
      </w:r>
      <w:r>
        <w:rPr>
          <w:spacing w:val="-5"/>
        </w:rPr>
        <w:t>，他走路时对水平地面的压强会</w:t>
      </w:r>
      <w:r>
        <w:rPr>
          <w:rFonts w:ascii="Times New Roman" w:eastAsia="Times New Roman" w:hAnsi="Times New Roman" w:cs="Times New Roman" w:hint="default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5"/>
          <w:u w:val="single" w:color="000000"/>
        </w:rPr>
        <w:tab/>
      </w:r>
      <w:r>
        <w:rPr>
          <w:spacing w:val="-2"/>
          <w:u w:val="single" w:color="000000"/>
        </w:rPr>
        <w:t>（</w:t>
      </w:r>
      <w:r>
        <w:rPr>
          <w:spacing w:val="-2"/>
        </w:rPr>
        <w:t>选填</w:t>
      </w:r>
      <w:r>
        <w:rPr>
          <w:rFonts w:ascii="Times New Roman" w:eastAsia="Times New Roman" w:hAnsi="Times New Roman" w:cs="Times New Roman" w:hint="default"/>
          <w:spacing w:val="-2"/>
        </w:rPr>
        <w:t>“</w:t>
      </w:r>
      <w:r>
        <w:rPr>
          <w:spacing w:val="-2"/>
        </w:rPr>
        <w:t>变大</w:t>
      </w:r>
      <w:r>
        <w:rPr>
          <w:rFonts w:ascii="Times New Roman" w:eastAsia="Times New Roman" w:hAnsi="Times New Roman" w:cs="Times New Roman" w:hint="default"/>
          <w:spacing w:val="-2"/>
        </w:rPr>
        <w:t>”</w:t>
      </w:r>
      <w:r>
        <w:rPr>
          <w:spacing w:val="-2"/>
        </w:rPr>
        <w:t>、</w:t>
      </w:r>
    </w:p>
    <w:p>
      <w:pPr>
        <w:pStyle w:val="BodyText"/>
        <w:spacing w:before="22" w:line="240" w:lineRule="auto"/>
        <w:ind w:left="772" w:right="0"/>
        <w:jc w:val="both"/>
      </w:pPr>
      <w:r>
        <w:rPr>
          <w:rFonts w:ascii="Times New Roman" w:eastAsia="Times New Roman" w:hAnsi="Times New Roman" w:cs="Times New Roman" w:hint="default"/>
        </w:rPr>
        <w:t>“</w:t>
      </w:r>
      <w:r>
        <w:t>变小</w:t>
      </w:r>
      <w:r>
        <w:rPr>
          <w:rFonts w:ascii="Times New Roman" w:eastAsia="Times New Roman" w:hAnsi="Times New Roman" w:cs="Times New Roman" w:hint="default"/>
        </w:rPr>
        <w:t>”</w:t>
      </w:r>
      <w:r>
        <w:t>或</w:t>
      </w:r>
      <w:r>
        <w:rPr>
          <w:rFonts w:ascii="Times New Roman" w:eastAsia="Times New Roman" w:hAnsi="Times New Roman" w:cs="Times New Roman" w:hint="default"/>
        </w:rPr>
        <w:t>“</w:t>
      </w:r>
      <w:r>
        <w:t>不变</w:t>
      </w:r>
      <w:r>
        <w:rPr>
          <w:rFonts w:ascii="Times New Roman" w:eastAsia="Times New Roman" w:hAnsi="Times New Roman" w:cs="Times New Roman" w:hint="default"/>
        </w:rPr>
        <w:t>”</w:t>
      </w:r>
      <w:r>
        <w:t>）。</w:t>
      </w:r>
    </w:p>
    <w:p>
      <w:pPr>
        <w:spacing w:before="0" w:line="209" w:lineRule="exact"/>
        <w:ind w:left="444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br w:type="column"/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444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pict>
          <v:shape id="_x0000_s1797" o:spid="_x0000_s1797" type="#_x0000_t202" style="width:12.45pt;height:12.45pt;margin-top:-4.8pt;margin-left:939.2pt;mso-height-relative:page;mso-position-horizontal-relative:page;mso-width-relative:page;position:absolute;z-index:251688960" coordsize="21600,21600" filled="f" stroked="f">
            <v:stroke joinstyle="miter"/>
            <v:textbox style="layout-flow:vertical-ideographic" inset="0,0,0,0">
              <w:txbxContent>
                <w:p>
                  <w:pPr>
                    <w:spacing w:before="0" w:line="132" w:lineRule="auto"/>
                    <w:ind w:left="20" w:right="0" w:firstLine="0"/>
                    <w:jc w:val="left"/>
                    <w:rPr>
                      <w:rFonts w:ascii="宋体" w:eastAsia="宋体" w:hAnsi="宋体" w:cs="宋体" w:hint="default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default"/>
                      <w:b/>
                      <w:bCs/>
                      <w:w w:val="99"/>
                      <w:sz w:val="21"/>
                      <w:szCs w:val="21"/>
                    </w:rPr>
                    <w:t>答</w:t>
                  </w:r>
                </w:p>
              </w:txbxContent>
            </v:textbox>
          </v:shape>
        </w:pic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444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444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444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444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1" w:lineRule="exact"/>
        <w:ind w:left="444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444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444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444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4" w:lineRule="exact"/>
        <w:ind w:left="444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444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1" w:lineRule="exact"/>
        <w:ind w:left="444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444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2" w:lineRule="exact"/>
        <w:ind w:left="444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  <w:r>
        <w:rPr>
          <w:rFonts w:ascii="宋体" w:eastAsia="宋体" w:hAnsi="宋体" w:cs="宋体" w:hint="default"/>
          <w:spacing w:val="-64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z w:val="21"/>
          <w:szCs w:val="21"/>
        </w:rPr>
        <w:t>△</w:t>
      </w:r>
    </w:p>
    <w:p>
      <w:pPr>
        <w:spacing w:before="0" w:line="273" w:lineRule="exact"/>
        <w:ind w:left="444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z w:val="21"/>
          <w:szCs w:val="21"/>
        </w:rPr>
        <w:t>△△△△</w:t>
      </w:r>
    </w:p>
    <w:p>
      <w:pPr>
        <w:spacing w:after="0" w:line="273" w:lineRule="exact"/>
        <w:jc w:val="left"/>
        <w:rPr>
          <w:rFonts w:ascii="宋体" w:eastAsia="宋体" w:hAnsi="宋体" w:cs="宋体" w:hint="default"/>
          <w:sz w:val="21"/>
          <w:szCs w:val="21"/>
        </w:rPr>
        <w:sectPr>
          <w:type w:val="continuous"/>
          <w:pgSz w:w="20640" w:h="14580" w:orient="landscape"/>
          <w:pgMar w:top="500" w:right="280" w:bottom="920" w:left="1020" w:header="720" w:footer="720" w:gutter="0"/>
          <w:cols w:num="3" w:space="708" w:equalWidth="0">
            <w:col w:w="8252" w:space="403"/>
            <w:col w:w="8701" w:space="458"/>
            <w:col w:w="1526"/>
          </w:cols>
        </w:sectPr>
      </w:pPr>
    </w:p>
    <w:p>
      <w:pPr>
        <w:spacing w:before="10" w:line="240" w:lineRule="auto"/>
        <w:ind w:right="0"/>
        <w:rPr>
          <w:rFonts w:ascii="宋体" w:eastAsia="宋体" w:hAnsi="宋体" w:cs="宋体" w:hint="default"/>
          <w:sz w:val="20"/>
          <w:szCs w:val="20"/>
        </w:rPr>
      </w:pPr>
    </w:p>
    <w:p>
      <w:pPr>
        <w:spacing w:after="0" w:line="240" w:lineRule="auto"/>
        <w:rPr>
          <w:rFonts w:ascii="宋体" w:eastAsia="宋体" w:hAnsi="宋体" w:cs="宋体" w:hint="default"/>
          <w:sz w:val="20"/>
          <w:szCs w:val="20"/>
        </w:rPr>
        <w:sectPr>
          <w:footerReference w:type="even" r:id="rId29"/>
          <w:footerReference w:type="default" r:id="rId30"/>
          <w:pgSz w:w="20640" w:h="14580" w:orient="landscape"/>
          <w:pgMar w:top="500" w:right="400" w:bottom="920" w:left="100" w:header="0" w:footer="723" w:gutter="0"/>
          <w:cols w:num="1" w:space="720"/>
        </w:sectPr>
      </w:pPr>
    </w:p>
    <w:p>
      <w:pPr>
        <w:pStyle w:val="BodyText"/>
        <w:tabs>
          <w:tab w:val="left" w:pos="6348"/>
          <w:tab w:val="left" w:pos="8218"/>
        </w:tabs>
        <w:spacing w:before="33" w:line="355" w:lineRule="auto"/>
        <w:ind w:left="2717" w:right="552" w:hanging="437"/>
        <w:jc w:val="left"/>
      </w:pPr>
      <w:r>
        <w:pict>
          <v:group id="_x0000_s1798" o:spid="_x0000_s1798" style="width:99.6pt;height:579.05pt;margin-top:2.8pt;margin-left:10.75pt;mso-height-relative:page;mso-position-horizontal-relative:page;mso-width-relative:page;position:absolute;z-index:-251607040" coordorigin="215,57" coordsize="1992,11581">
            <v:group id="_x0000_s1799" o:spid="_x0000_s1799" style="width:2;height:161;left:2021;position:absolute;top:67" coordorigin="2021,67" coordsize="2,161">
              <v:shape id="_x0000_s1800" o:spid="_x0000_s1800" style="width:2;height:161;left:2021;position:absolute;top:67" coordorigin="2021,67" coordsize="0,161" path="m2021,67l2021,227e" filled="f" stroked="t" strokecolor="black">
                <v:path arrowok="t"/>
              </v:shape>
            </v:group>
            <v:group id="_x0000_s1801" o:spid="_x0000_s1801" style="width:21;height:2;left:2011;position:absolute;top:297" coordorigin="2011,297" coordsize="21,2">
              <v:shape id="_x0000_s1802" o:spid="_x0000_s1802" style="width:21;height:2;left:2011;position:absolute;top:297" coordorigin="2011,297" coordsize="21,0" path="m2011,297l2031,297e" filled="f" stroked="t" strokecolor="black">
                <v:path arrowok="t"/>
              </v:shape>
            </v:group>
            <v:group id="_x0000_s1803" o:spid="_x0000_s1803" style="width:20;height:2;left:2011;position:absolute;top:377" coordorigin="2011,377" coordsize="20,2">
              <v:shape id="_x0000_s1804" o:spid="_x0000_s1804" style="width:20;height:2;left:2011;position:absolute;top:377" coordorigin="2011,377" coordsize="20,0" path="m2011,377l2031,377e" filled="f" stroked="t" strokecolor="black">
                <v:path arrowok="t"/>
              </v:shape>
            </v:group>
            <v:group id="_x0000_s1805" o:spid="_x0000_s1805" style="width:2;height:161;left:2020;position:absolute;top:447" coordorigin="2020,447" coordsize="2,161">
              <v:shape id="_x0000_s1806" o:spid="_x0000_s1806" style="width:2;height:161;left:2020;position:absolute;top:447" coordorigin="2020,447" coordsize="0,161" path="m2020,447l2020,607e" filled="f" stroked="t" strokecolor="black">
                <v:path arrowok="t"/>
              </v:shape>
            </v:group>
            <v:group id="_x0000_s1807" o:spid="_x0000_s1807" style="width:20;height:2;left:2010;position:absolute;top:677" coordorigin="2010,677" coordsize="20,2">
              <v:shape id="_x0000_s1808" o:spid="_x0000_s1808" style="width:20;height:2;left:2010;position:absolute;top:677" coordorigin="2010,677" coordsize="20,0" path="m2010,677l2030,677e" filled="f" stroked="t" strokecolor="black">
                <v:path arrowok="t"/>
              </v:shape>
            </v:group>
            <v:group id="_x0000_s1809" o:spid="_x0000_s1809" style="width:21;height:2;left:2010;position:absolute;top:757" coordorigin="2010,757" coordsize="21,2">
              <v:shape id="_x0000_s1810" o:spid="_x0000_s1810" style="width:21;height:2;left:2010;position:absolute;top:757" coordorigin="2010,757" coordsize="21,0" path="m2010,757l2030,757e" filled="f" stroked="t" strokecolor="black">
                <v:path arrowok="t"/>
              </v:shape>
            </v:group>
            <v:group id="_x0000_s1811" o:spid="_x0000_s1811" style="width:2;height:161;left:2020;position:absolute;top:827" coordorigin="2020,827" coordsize="2,161">
              <v:shape id="_x0000_s1812" o:spid="_x0000_s1812" style="width:2;height:161;left:2020;position:absolute;top:827" coordorigin="2020,827" coordsize="0,161" path="m2020,827l2020,987e" filled="f" stroked="t" strokecolor="black">
                <v:path arrowok="t"/>
              </v:shape>
            </v:group>
            <v:group id="_x0000_s1813" o:spid="_x0000_s1813" style="width:21;height:2;left:2010;position:absolute;top:1057" coordorigin="2010,1057" coordsize="21,2">
              <v:shape id="_x0000_s1814" o:spid="_x0000_s1814" style="width:21;height:2;left:2010;position:absolute;top:1057" coordorigin="2010,1057" coordsize="21,0" path="m2010,1057l2030,1057e" filled="f" stroked="t" strokecolor="black">
                <v:path arrowok="t"/>
              </v:shape>
            </v:group>
            <v:group id="_x0000_s1815" o:spid="_x0000_s1815" style="width:21;height:2;left:2009;position:absolute;top:1137" coordorigin="2009,1137" coordsize="21,2">
              <v:shape id="_x0000_s1816" o:spid="_x0000_s1816" style="width:21;height:2;left:2009;position:absolute;top:1137" coordorigin="2009,1137" coordsize="21,0" path="m2009,1137l2030,1137e" filled="f" stroked="t" strokecolor="black">
                <v:path arrowok="t"/>
              </v:shape>
            </v:group>
            <v:group id="_x0000_s1817" o:spid="_x0000_s1817" style="width:2;height:161;left:2019;position:absolute;top:1207" coordorigin="2019,1207" coordsize="2,161">
              <v:shape id="_x0000_s1818" o:spid="_x0000_s1818" style="width:2;height:161;left:2019;position:absolute;top:1207" coordorigin="2019,1207" coordsize="0,161" path="m2019,1207l2019,1367e" filled="f" stroked="t" strokecolor="black">
                <v:path arrowok="t"/>
              </v:shape>
            </v:group>
            <v:group id="_x0000_s1819" o:spid="_x0000_s1819" style="width:21;height:2;left:2009;position:absolute;top:1437" coordorigin="2009,1437" coordsize="21,2">
              <v:shape id="_x0000_s1820" o:spid="_x0000_s1820" style="width:21;height:2;left:2009;position:absolute;top:1437" coordorigin="2009,1437" coordsize="21,0" path="m2009,1437l2029,1437e" filled="f" stroked="t" strokecolor="black">
                <v:path arrowok="t"/>
              </v:shape>
            </v:group>
            <v:group id="_x0000_s1821" o:spid="_x0000_s1821" style="width:21;height:2;left:2009;position:absolute;top:1517" coordorigin="2009,1517" coordsize="21,2">
              <v:shape id="_x0000_s1822" o:spid="_x0000_s1822" style="width:21;height:2;left:2009;position:absolute;top:1517" coordorigin="2009,1517" coordsize="21,0" path="m2009,1517l2029,1517e" filled="f" stroked="t" strokecolor="black">
                <v:path arrowok="t"/>
              </v:shape>
            </v:group>
            <v:group id="_x0000_s1823" o:spid="_x0000_s1823" style="width:2;height:161;left:2019;position:absolute;top:1587" coordorigin="2019,1587" coordsize="2,161">
              <v:shape id="_x0000_s1824" o:spid="_x0000_s1824" style="width:2;height:161;left:2019;position:absolute;top:1587" coordorigin="2019,1587" coordsize="0,161" path="m2019,1587l2019,1747e" filled="f" stroked="t" strokecolor="black">
                <v:path arrowok="t"/>
              </v:shape>
            </v:group>
            <v:group id="_x0000_s1825" o:spid="_x0000_s1825" style="width:20;height:2;left:2009;position:absolute;top:1817" coordorigin="2009,1817" coordsize="20,2">
              <v:shape id="_x0000_s1826" o:spid="_x0000_s1826" style="width:20;height:2;left:2009;position:absolute;top:1817" coordorigin="2009,1817" coordsize="20,0" path="m2009,1817l2029,1817e" filled="f" stroked="t" strokecolor="black">
                <v:path arrowok="t"/>
              </v:shape>
            </v:group>
            <v:group id="_x0000_s1827" o:spid="_x0000_s1827" style="width:21;height:2;left:2008;position:absolute;top:1897" coordorigin="2008,1897" coordsize="21,2">
              <v:shape id="_x0000_s1828" o:spid="_x0000_s1828" style="width:21;height:2;left:2008;position:absolute;top:1897" coordorigin="2008,1897" coordsize="21,0" path="m2008,1897l2028,1897e" filled="f" stroked="t" strokecolor="black">
                <v:path arrowok="t"/>
              </v:shape>
            </v:group>
            <v:group id="_x0000_s1829" o:spid="_x0000_s1829" style="width:2;height:161;left:2018;position:absolute;top:1967" coordorigin="2018,1967" coordsize="2,161">
              <v:shape id="_x0000_s1830" o:spid="_x0000_s1830" style="width:2;height:161;left:2018;position:absolute;top:1967" coordorigin="2018,1967" coordsize="0,161" path="m2018,1967l2018,2127e" filled="f" stroked="t" strokecolor="black">
                <v:path arrowok="t"/>
              </v:shape>
            </v:group>
            <v:group id="_x0000_s1831" o:spid="_x0000_s1831" style="width:21;height:2;left:2008;position:absolute;top:2197" coordorigin="2008,2197" coordsize="21,2">
              <v:shape id="_x0000_s1832" o:spid="_x0000_s1832" style="width:21;height:2;left:2008;position:absolute;top:2197" coordorigin="2008,2197" coordsize="21,0" path="m2008,2197l2028,2197e" filled="f" stroked="t" strokecolor="black">
                <v:path arrowok="t"/>
              </v:shape>
            </v:group>
            <v:group id="_x0000_s1833" o:spid="_x0000_s1833" style="width:21;height:2;left:2008;position:absolute;top:2277" coordorigin="2008,2277" coordsize="21,2">
              <v:shape id="_x0000_s1834" o:spid="_x0000_s1834" style="width:21;height:2;left:2008;position:absolute;top:2277" coordorigin="2008,2277" coordsize="21,0" path="m2008,2277l2028,2277e" filled="f" stroked="t" strokecolor="black">
                <v:path arrowok="t"/>
              </v:shape>
            </v:group>
            <v:group id="_x0000_s1835" o:spid="_x0000_s1835" style="width:2;height:161;left:2018;position:absolute;top:2347" coordorigin="2018,2347" coordsize="2,161">
              <v:shape id="_x0000_s1836" o:spid="_x0000_s1836" style="width:2;height:161;left:2018;position:absolute;top:2347" coordorigin="2018,2347" coordsize="0,161" path="m2018,2347l2018,2507e" filled="f" stroked="t" strokecolor="black">
                <v:path arrowok="t"/>
              </v:shape>
            </v:group>
            <v:group id="_x0000_s1837" o:spid="_x0000_s1837" style="width:21;height:2;left:2007;position:absolute;top:2577" coordorigin="2007,2577" coordsize="21,2">
              <v:shape id="_x0000_s1838" o:spid="_x0000_s1838" style="width:21;height:2;left:2007;position:absolute;top:2577" coordorigin="2007,2577" coordsize="21,0" path="m2007,2577l2028,2577e" filled="f" stroked="t" strokecolor="black">
                <v:path arrowok="t"/>
              </v:shape>
            </v:group>
            <v:group id="_x0000_s1839" o:spid="_x0000_s1839" style="width:21;height:2;left:2007;position:absolute;top:2657" coordorigin="2007,2657" coordsize="21,2">
              <v:shape id="_x0000_s1840" o:spid="_x0000_s1840" style="width:21;height:2;left:2007;position:absolute;top:2657" coordorigin="2007,2657" coordsize="21,0" path="m2007,2657l2027,2657e" filled="f" stroked="t" strokecolor="black">
                <v:path arrowok="t"/>
              </v:shape>
            </v:group>
            <v:group id="_x0000_s1841" o:spid="_x0000_s1841" style="width:2;height:161;left:2017;position:absolute;top:2727" coordorigin="2017,2727" coordsize="2,161">
              <v:shape id="_x0000_s1842" o:spid="_x0000_s1842" style="width:2;height:161;left:2017;position:absolute;top:2727" coordorigin="2017,2727" coordsize="0,161" path="m2017,2727l2017,2887e" filled="f" stroked="t" strokecolor="black">
                <v:path arrowok="t"/>
              </v:shape>
            </v:group>
            <v:group id="_x0000_s1843" o:spid="_x0000_s1843" style="width:21;height:2;left:2007;position:absolute;top:2957" coordorigin="2007,2957" coordsize="21,2">
              <v:shape id="_x0000_s1844" o:spid="_x0000_s1844" style="width:21;height:2;left:2007;position:absolute;top:2957" coordorigin="2007,2957" coordsize="21,0" path="m2007,2957l2027,2957e" filled="f" stroked="t" strokecolor="black">
                <v:path arrowok="t"/>
              </v:shape>
            </v:group>
            <v:group id="_x0000_s1845" o:spid="_x0000_s1845" style="width:21;height:2;left:2007;position:absolute;top:3037" coordorigin="2007,3037" coordsize="21,2">
              <v:shape id="_x0000_s1846" o:spid="_x0000_s1846" style="width:21;height:2;left:2007;position:absolute;top:3037" coordorigin="2007,3037" coordsize="21,0" path="m2007,3037l2027,3037e" filled="f" stroked="t" strokecolor="black">
                <v:path arrowok="t"/>
              </v:shape>
            </v:group>
            <v:group id="_x0000_s1847" o:spid="_x0000_s1847" style="width:2;height:161;left:2017;position:absolute;top:3107" coordorigin="2017,3107" coordsize="2,161">
              <v:shape id="_x0000_s1848" o:spid="_x0000_s1848" style="width:2;height:161;left:2017;position:absolute;top:3107" coordorigin="2017,3107" coordsize="0,161" path="m2017,3107l2017,3267e" filled="f" stroked="t" strokecolor="black">
                <v:path arrowok="t"/>
              </v:shape>
            </v:group>
            <v:group id="_x0000_s1849" o:spid="_x0000_s1849" style="width:21;height:2;left:2006;position:absolute;top:3337" coordorigin="2006,3337" coordsize="21,2">
              <v:shape id="_x0000_s1850" o:spid="_x0000_s1850" style="width:21;height:2;left:2006;position:absolute;top:3337" coordorigin="2006,3337" coordsize="21,0" path="m2006,3337l2026,3337e" filled="f" stroked="t" strokecolor="black">
                <v:path arrowok="t"/>
              </v:shape>
            </v:group>
            <v:group id="_x0000_s1851" o:spid="_x0000_s1851" style="width:21;height:2;left:2006;position:absolute;top:3417" coordorigin="2006,3417" coordsize="21,2">
              <v:shape id="_x0000_s1852" o:spid="_x0000_s1852" style="width:21;height:2;left:2006;position:absolute;top:3417" coordorigin="2006,3417" coordsize="21,0" path="m2006,3417l2026,3417e" filled="f" stroked="t" strokecolor="black">
                <v:path arrowok="t"/>
              </v:shape>
            </v:group>
            <v:group id="_x0000_s1853" o:spid="_x0000_s1853" style="width:2;height:161;left:2016;position:absolute;top:3487" coordorigin="2016,3487" coordsize="2,161">
              <v:shape id="_x0000_s1854" o:spid="_x0000_s1854" style="width:2;height:161;left:2016;position:absolute;top:3487" coordorigin="2016,3487" coordsize="0,161" path="m2016,3487l2016,3647e" filled="f" stroked="t" strokecolor="black">
                <v:path arrowok="t"/>
              </v:shape>
            </v:group>
            <v:group id="_x0000_s1855" o:spid="_x0000_s1855" style="width:21;height:2;left:2006;position:absolute;top:3717" coordorigin="2006,3717" coordsize="21,2">
              <v:shape id="_x0000_s1856" o:spid="_x0000_s1856" style="width:21;height:2;left:2006;position:absolute;top:3717" coordorigin="2006,3717" coordsize="21,0" path="m2006,3717l2026,3717e" filled="f" stroked="t" strokecolor="black">
                <v:path arrowok="t"/>
              </v:shape>
            </v:group>
            <v:group id="_x0000_s1857" o:spid="_x0000_s1857" style="width:21;height:2;left:2006;position:absolute;top:3797" coordorigin="2006,3797" coordsize="21,2">
              <v:shape id="_x0000_s1858" o:spid="_x0000_s1858" style="width:21;height:2;left:2006;position:absolute;top:3797" coordorigin="2006,3797" coordsize="21,0" path="m2006,3797l2026,3797e" filled="f" stroked="t" strokecolor="black">
                <v:path arrowok="t"/>
              </v:shape>
            </v:group>
            <v:group id="_x0000_s1859" o:spid="_x0000_s1859" style="width:2;height:161;left:2016;position:absolute;top:3867" coordorigin="2016,3867" coordsize="2,161">
              <v:shape id="_x0000_s1860" o:spid="_x0000_s1860" style="width:2;height:161;left:2016;position:absolute;top:3867" coordorigin="2016,3867" coordsize="0,161" path="m2016,3867l2016,4027e" filled="f" stroked="t" strokecolor="black">
                <v:path arrowok="t"/>
              </v:shape>
            </v:group>
            <v:group id="_x0000_s1861" o:spid="_x0000_s1861" style="width:21;height:2;left:2005;position:absolute;top:4097" coordorigin="2005,4097" coordsize="21,2">
              <v:shape id="_x0000_s1862" o:spid="_x0000_s1862" style="width:21;height:2;left:2005;position:absolute;top:4097" coordorigin="2005,4097" coordsize="21,0" path="m2005,4097l2025,4097e" filled="f" stroked="t" strokecolor="black">
                <v:path arrowok="t"/>
              </v:shape>
            </v:group>
            <v:group id="_x0000_s1863" o:spid="_x0000_s1863" style="width:21;height:2;left:2005;position:absolute;top:4177" coordorigin="2005,4177" coordsize="21,2">
              <v:shape id="_x0000_s1864" o:spid="_x0000_s1864" style="width:21;height:2;left:2005;position:absolute;top:4177" coordorigin="2005,4177" coordsize="21,0" path="m2005,4177l2025,4177e" filled="f" stroked="t" strokecolor="black">
                <v:path arrowok="t"/>
              </v:shape>
            </v:group>
            <v:group id="_x0000_s1865" o:spid="_x0000_s1865" style="width:2;height:161;left:2015;position:absolute;top:4247" coordorigin="2015,4247" coordsize="2,161">
              <v:shape id="_x0000_s1866" o:spid="_x0000_s1866" style="width:2;height:161;left:2015;position:absolute;top:4247" coordorigin="2015,4247" coordsize="0,161" path="m2015,4247l2015,4407e" filled="f" stroked="t" strokecolor="black">
                <v:path arrowok="t"/>
              </v:shape>
            </v:group>
            <v:group id="_x0000_s1867" o:spid="_x0000_s1867" style="width:21;height:2;left:2005;position:absolute;top:4477" coordorigin="2005,4477" coordsize="21,2">
              <v:shape id="_x0000_s1868" o:spid="_x0000_s1868" style="width:21;height:2;left:2005;position:absolute;top:4477" coordorigin="2005,4477" coordsize="21,0" path="m2005,4477l2025,4477e" filled="f" stroked="t" strokecolor="black">
                <v:path arrowok="t"/>
              </v:shape>
            </v:group>
            <v:group id="_x0000_s1869" o:spid="_x0000_s1869" style="width:20;height:2;left:2005;position:absolute;top:4557" coordorigin="2005,4557" coordsize="20,2">
              <v:shape id="_x0000_s1870" o:spid="_x0000_s1870" style="width:20;height:2;left:2005;position:absolute;top:4557" coordorigin="2005,4557" coordsize="20,0" path="m2005,4557l2025,4557e" filled="f" stroked="t" strokecolor="black">
                <v:path arrowok="t"/>
              </v:shape>
            </v:group>
            <v:group id="_x0000_s1871" o:spid="_x0000_s1871" style="width:2;height:161;left:2015;position:absolute;top:4627" coordorigin="2015,4627" coordsize="2,161">
              <v:shape id="_x0000_s1872" o:spid="_x0000_s1872" style="width:2;height:161;left:2015;position:absolute;top:4627" coordorigin="2015,4627" coordsize="0,161" path="m2015,4627l2015,4787e" filled="f" stroked="t" strokecolor="black">
                <v:path arrowok="t"/>
              </v:shape>
            </v:group>
            <v:group id="_x0000_s1873" o:spid="_x0000_s1873" style="width:20;height:2;left:2004;position:absolute;top:4857" coordorigin="2004,4857" coordsize="20,2">
              <v:shape id="_x0000_s1874" o:spid="_x0000_s1874" style="width:20;height:2;left:2004;position:absolute;top:4857" coordorigin="2004,4857" coordsize="20,0" path="m2004,4857l2024,4857e" filled="f" stroked="t" strokecolor="black">
                <v:path arrowok="t"/>
              </v:shape>
            </v:group>
            <v:group id="_x0000_s1875" o:spid="_x0000_s1875" style="width:21;height:2;left:2004;position:absolute;top:4937" coordorigin="2004,4937" coordsize="21,2">
              <v:shape id="_x0000_s1876" o:spid="_x0000_s1876" style="width:21;height:2;left:2004;position:absolute;top:4937" coordorigin="2004,4937" coordsize="21,0" path="m2004,4937l2024,4937e" filled="f" stroked="t" strokecolor="black">
                <v:path arrowok="t"/>
              </v:shape>
            </v:group>
            <v:group id="_x0000_s1877" o:spid="_x0000_s1877" style="width:2;height:161;left:2014;position:absolute;top:5007" coordorigin="2014,5007" coordsize="2,161">
              <v:shape id="_x0000_s1878" o:spid="_x0000_s1878" style="width:2;height:161;left:2014;position:absolute;top:5007" coordorigin="2014,5007" coordsize="0,161" path="m2014,5007l2014,5167e" filled="f" stroked="t" strokecolor="black">
                <v:path arrowok="t"/>
              </v:shape>
            </v:group>
            <v:group id="_x0000_s1879" o:spid="_x0000_s1879" style="width:21;height:2;left:2004;position:absolute;top:5237" coordorigin="2004,5237" coordsize="21,2">
              <v:shape id="_x0000_s1880" o:spid="_x0000_s1880" style="width:21;height:2;left:2004;position:absolute;top:5237" coordorigin="2004,5237" coordsize="21,0" path="m2004,5237l2024,5237e" filled="f" stroked="t" strokecolor="black">
                <v:path arrowok="t"/>
              </v:shape>
            </v:group>
            <v:group id="_x0000_s1881" o:spid="_x0000_s1881" style="width:20;height:2;left:2004;position:absolute;top:5317" coordorigin="2004,5317" coordsize="20,2">
              <v:shape id="_x0000_s1882" o:spid="_x0000_s1882" style="width:20;height:2;left:2004;position:absolute;top:5317" coordorigin="2004,5317" coordsize="20,0" path="m2004,5317l2024,5317e" filled="f" stroked="t" strokecolor="black">
                <v:path arrowok="t"/>
              </v:shape>
            </v:group>
            <v:group id="_x0000_s1883" o:spid="_x0000_s1883" style="width:2;height:161;left:2013;position:absolute;top:5387" coordorigin="2013,5387" coordsize="2,161">
              <v:shape id="_x0000_s1884" o:spid="_x0000_s1884" style="width:2;height:161;left:2013;position:absolute;top:5387" coordorigin="2013,5387" coordsize="0,161" path="m2013,5387l2013,5547e" filled="f" stroked="t" strokecolor="black">
                <v:path arrowok="t"/>
              </v:shape>
            </v:group>
            <v:group id="_x0000_s1885" o:spid="_x0000_s1885" style="width:20;height:2;left:2003;position:absolute;top:5617" coordorigin="2003,5617" coordsize="20,2">
              <v:shape id="_x0000_s1886" o:spid="_x0000_s1886" style="width:20;height:2;left:2003;position:absolute;top:5617" coordorigin="2003,5617" coordsize="20,0" path="m2003,5617l2023,5617e" filled="f" stroked="t" strokecolor="black">
                <v:path arrowok="t"/>
              </v:shape>
            </v:group>
            <v:group id="_x0000_s1887" o:spid="_x0000_s1887" style="width:21;height:2;left:2003;position:absolute;top:5697" coordorigin="2003,5697" coordsize="21,2">
              <v:shape id="_x0000_s1888" o:spid="_x0000_s1888" style="width:21;height:2;left:2003;position:absolute;top:5697" coordorigin="2003,5697" coordsize="21,0" path="m2003,5697l2023,5697e" filled="f" stroked="t" strokecolor="black">
                <v:path arrowok="t"/>
              </v:shape>
            </v:group>
            <v:group id="_x0000_s1889" o:spid="_x0000_s1889" style="width:2;height:161;left:2013;position:absolute;top:5767" coordorigin="2013,5767" coordsize="2,161">
              <v:shape id="_x0000_s1890" o:spid="_x0000_s1890" style="width:2;height:161;left:2013;position:absolute;top:5767" coordorigin="2013,5767" coordsize="0,161" path="m2013,5767l2013,5927e" filled="f" stroked="t" strokecolor="black">
                <v:path arrowok="t"/>
              </v:shape>
            </v:group>
            <v:group id="_x0000_s1891" o:spid="_x0000_s1891" style="width:21;height:2;left:2003;position:absolute;top:5997" coordorigin="2003,5997" coordsize="21,2">
              <v:shape id="_x0000_s1892" o:spid="_x0000_s1892" style="width:21;height:2;left:2003;position:absolute;top:5997" coordorigin="2003,5997" coordsize="21,0" path="m2003,5997l2023,5997e" filled="f" stroked="t" strokecolor="black">
                <v:path arrowok="t"/>
              </v:shape>
            </v:group>
            <v:group id="_x0000_s1893" o:spid="_x0000_s1893" style="width:21;height:2;left:2003;position:absolute;top:6077" coordorigin="2003,6077" coordsize="21,2">
              <v:shape id="_x0000_s1894" o:spid="_x0000_s1894" style="width:21;height:2;left:2003;position:absolute;top:6077" coordorigin="2003,6077" coordsize="21,0" path="m2003,6077l2023,6077e" filled="f" stroked="t" strokecolor="black">
                <v:path arrowok="t"/>
              </v:shape>
            </v:group>
            <v:group id="_x0000_s1895" o:spid="_x0000_s1895" style="width:2;height:161;left:2012;position:absolute;top:6147" coordorigin="2012,6147" coordsize="2,161">
              <v:shape id="_x0000_s1896" o:spid="_x0000_s1896" style="width:2;height:161;left:2012;position:absolute;top:6147" coordorigin="2012,6147" coordsize="0,161" path="m2012,6147l2012,6307e" filled="f" stroked="t" strokecolor="black">
                <v:path arrowok="t"/>
              </v:shape>
            </v:group>
            <v:group id="_x0000_s1897" o:spid="_x0000_s1897" style="width:21;height:2;left:2002;position:absolute;top:6377" coordorigin="2002,6377" coordsize="21,2">
              <v:shape id="_x0000_s1898" o:spid="_x0000_s1898" style="width:21;height:2;left:2002;position:absolute;top:6377" coordorigin="2002,6377" coordsize="21,0" path="m2002,6377l2022,6377e" filled="f" stroked="t" strokecolor="black">
                <v:path arrowok="t"/>
              </v:shape>
            </v:group>
            <v:group id="_x0000_s1899" o:spid="_x0000_s1899" style="width:21;height:2;left:2002;position:absolute;top:6457" coordorigin="2002,6457" coordsize="21,2">
              <v:shape id="_x0000_s1900" o:spid="_x0000_s1900" style="width:21;height:2;left:2002;position:absolute;top:6457" coordorigin="2002,6457" coordsize="21,0" path="m2002,6457l2022,6457e" filled="f" stroked="t" strokecolor="black">
                <v:path arrowok="t"/>
              </v:shape>
            </v:group>
            <v:group id="_x0000_s1901" o:spid="_x0000_s1901" style="width:2;height:161;left:2012;position:absolute;top:6527" coordorigin="2012,6527" coordsize="2,161">
              <v:shape id="_x0000_s1902" o:spid="_x0000_s1902" style="width:2;height:161;left:2012;position:absolute;top:6527" coordorigin="2012,6527" coordsize="0,161" path="m2012,6527l2012,6687e" filled="f" stroked="t" strokecolor="black">
                <v:path arrowok="t"/>
              </v:shape>
            </v:group>
            <v:group id="_x0000_s1903" o:spid="_x0000_s1903" style="width:21;height:2;left:2002;position:absolute;top:6757" coordorigin="2002,6757" coordsize="21,2">
              <v:shape id="_x0000_s1904" o:spid="_x0000_s1904" style="width:21;height:2;left:2002;position:absolute;top:6757" coordorigin="2002,6757" coordsize="21,0" path="m2002,6757l2022,6757e" filled="f" stroked="t" strokecolor="black">
                <v:path arrowok="t"/>
              </v:shape>
            </v:group>
            <v:group id="_x0000_s1905" o:spid="_x0000_s1905" style="width:21;height:2;left:2002;position:absolute;top:6837" coordorigin="2002,6837" coordsize="21,2">
              <v:shape id="_x0000_s1906" o:spid="_x0000_s1906" style="width:21;height:2;left:2002;position:absolute;top:6837" coordorigin="2002,6837" coordsize="21,0" path="m2002,6837l2022,6837e" filled="f" stroked="t" strokecolor="black">
                <v:path arrowok="t"/>
              </v:shape>
            </v:group>
            <v:group id="_x0000_s1907" o:spid="_x0000_s1907" style="width:2;height:161;left:2011;position:absolute;top:6907" coordorigin="2011,6907" coordsize="2,161">
              <v:shape id="_x0000_s1908" o:spid="_x0000_s1908" style="width:2;height:161;left:2011;position:absolute;top:6907" coordorigin="2011,6907" coordsize="0,161" path="m2011,6907l2011,7067e" filled="f" stroked="t" strokecolor="black">
                <v:path arrowok="t"/>
              </v:shape>
            </v:group>
            <v:group id="_x0000_s1909" o:spid="_x0000_s1909" style="width:21;height:2;left:2001;position:absolute;top:7137" coordorigin="2001,7137" coordsize="21,2">
              <v:shape id="_x0000_s1910" o:spid="_x0000_s1910" style="width:21;height:2;left:2001;position:absolute;top:7137" coordorigin="2001,7137" coordsize="21,0" path="m2001,7137l2021,7137e" filled="f" stroked="t" strokecolor="black">
                <v:path arrowok="t"/>
              </v:shape>
            </v:group>
            <v:group id="_x0000_s1911" o:spid="_x0000_s1911" style="width:21;height:2;left:2001;position:absolute;top:7217" coordorigin="2001,7217" coordsize="21,2">
              <v:shape id="_x0000_s1912" o:spid="_x0000_s1912" style="width:21;height:2;left:2001;position:absolute;top:7217" coordorigin="2001,7217" coordsize="21,0" path="m2001,7217l2021,7217e" filled="f" stroked="t" strokecolor="black">
                <v:path arrowok="t"/>
              </v:shape>
            </v:group>
            <v:group id="_x0000_s1913" o:spid="_x0000_s1913" style="width:2;height:161;left:2011;position:absolute;top:7287" coordorigin="2011,7287" coordsize="2,161">
              <v:shape id="_x0000_s1914" o:spid="_x0000_s1914" style="width:2;height:161;left:2011;position:absolute;top:7287" coordorigin="2011,7287" coordsize="0,161" path="m2011,7287l2011,7447e" filled="f" stroked="t" strokecolor="black">
                <v:path arrowok="t"/>
              </v:shape>
            </v:group>
            <v:group id="_x0000_s1915" o:spid="_x0000_s1915" style="width:21;height:2;left:2001;position:absolute;top:7517" coordorigin="2001,7517" coordsize="21,2">
              <v:shape id="_x0000_s1916" o:spid="_x0000_s1916" style="width:21;height:2;left:2001;position:absolute;top:7517" coordorigin="2001,7517" coordsize="21,0" path="m2001,7517l2021,7517e" filled="f" stroked="t" strokecolor="black">
                <v:path arrowok="t"/>
              </v:shape>
            </v:group>
            <v:group id="_x0000_s1917" o:spid="_x0000_s1917" style="width:21;height:2;left:2000;position:absolute;top:7597" coordorigin="2000,7597" coordsize="21,2">
              <v:shape id="_x0000_s1918" o:spid="_x0000_s1918" style="width:21;height:2;left:2000;position:absolute;top:7597" coordorigin="2000,7597" coordsize="21,0" path="m2000,7597l2021,7597e" filled="f" stroked="t" strokecolor="black">
                <v:path arrowok="t"/>
              </v:shape>
            </v:group>
            <v:group id="_x0000_s1919" o:spid="_x0000_s1919" style="width:2;height:161;left:2010;position:absolute;top:7667" coordorigin="2010,7667" coordsize="2,161">
              <v:shape id="_x0000_s1920" o:spid="_x0000_s1920" style="width:2;height:161;left:2010;position:absolute;top:7667" coordorigin="2010,7667" coordsize="0,161" path="m2010,7667l2010,7827e" filled="f" stroked="t" strokecolor="black">
                <v:path arrowok="t"/>
              </v:shape>
            </v:group>
            <v:group id="_x0000_s1921" o:spid="_x0000_s1921" style="width:21;height:2;left:2000;position:absolute;top:7897" coordorigin="2000,7897" coordsize="21,2">
              <v:shape id="_x0000_s1922" o:spid="_x0000_s1922" style="width:21;height:2;left:2000;position:absolute;top:7897" coordorigin="2000,7897" coordsize="21,0" path="m2000,7897l2020,7897e" filled="f" stroked="t" strokecolor="black">
                <v:path arrowok="t"/>
              </v:shape>
            </v:group>
            <v:group id="_x0000_s1923" o:spid="_x0000_s1923" style="width:21;height:2;left:2000;position:absolute;top:7977" coordorigin="2000,7977" coordsize="21,2">
              <v:shape id="_x0000_s1924" o:spid="_x0000_s1924" style="width:21;height:2;left:2000;position:absolute;top:7977" coordorigin="2000,7977" coordsize="21,0" path="m2000,7977l2020,7977e" filled="f" stroked="t" strokecolor="black">
                <v:path arrowok="t"/>
              </v:shape>
            </v:group>
            <v:group id="_x0000_s1925" o:spid="_x0000_s1925" style="width:2;height:161;left:2010;position:absolute;top:8047" coordorigin="2010,8047" coordsize="2,161">
              <v:shape id="_x0000_s1926" o:spid="_x0000_s1926" style="width:2;height:161;left:2010;position:absolute;top:8047" coordorigin="2010,8047" coordsize="0,161" path="m2010,8047l2010,8207e" filled="f" stroked="t" strokecolor="black">
                <v:path arrowok="t"/>
              </v:shape>
            </v:group>
            <v:group id="_x0000_s1927" o:spid="_x0000_s1927" style="width:21;height:2;left:2000;position:absolute;top:8277" coordorigin="2000,8277" coordsize="21,2">
              <v:shape id="_x0000_s1928" o:spid="_x0000_s1928" style="width:21;height:2;left:2000;position:absolute;top:8277" coordorigin="2000,8277" coordsize="21,0" path="m2000,8277l2020,8277e" filled="f" stroked="t" strokecolor="black">
                <v:path arrowok="t"/>
              </v:shape>
            </v:group>
            <v:group id="_x0000_s1929" o:spid="_x0000_s1929" style="width:21;height:2;left:1999;position:absolute;top:8357" coordorigin="1999,8357" coordsize="21,2">
              <v:shape id="_x0000_s1930" o:spid="_x0000_s1930" style="width:21;height:2;left:1999;position:absolute;top:8357" coordorigin="1999,8357" coordsize="21,0" path="m1999,8357l2019,8357e" filled="f" stroked="t" strokecolor="black">
                <v:path arrowok="t"/>
              </v:shape>
            </v:group>
            <v:group id="_x0000_s1931" o:spid="_x0000_s1931" style="width:2;height:161;left:2009;position:absolute;top:8427" coordorigin="2009,8427" coordsize="2,161">
              <v:shape id="_x0000_s1932" o:spid="_x0000_s1932" style="width:2;height:161;left:2009;position:absolute;top:8427" coordorigin="2009,8427" coordsize="0,161" path="m2009,8427l2009,8587e" filled="f" stroked="t" strokecolor="black">
                <v:path arrowok="t"/>
              </v:shape>
            </v:group>
            <v:group id="_x0000_s1933" o:spid="_x0000_s1933" style="width:21;height:2;left:1999;position:absolute;top:8657" coordorigin="1999,8657" coordsize="21,2">
              <v:shape id="_x0000_s1934" o:spid="_x0000_s1934" style="width:21;height:2;left:1999;position:absolute;top:8657" coordorigin="1999,8657" coordsize="21,0" path="m1999,8657l2019,8657e" filled="f" stroked="t" strokecolor="black">
                <v:path arrowok="t"/>
              </v:shape>
            </v:group>
            <v:group id="_x0000_s1935" o:spid="_x0000_s1935" style="width:20;height:2;left:1999;position:absolute;top:8737" coordorigin="1999,8737" coordsize="20,2">
              <v:shape id="_x0000_s1936" o:spid="_x0000_s1936" style="width:20;height:2;left:1999;position:absolute;top:8737" coordorigin="1999,8737" coordsize="20,0" path="m1999,8737l2019,8737e" filled="f" stroked="t" strokecolor="black">
                <v:path arrowok="t"/>
              </v:shape>
            </v:group>
            <v:group id="_x0000_s1937" o:spid="_x0000_s1937" style="width:2;height:161;left:2009;position:absolute;top:8807" coordorigin="2009,8807" coordsize="2,161">
              <v:shape id="_x0000_s1938" o:spid="_x0000_s1938" style="width:2;height:161;left:2009;position:absolute;top:8807" coordorigin="2009,8807" coordsize="0,161" path="m2009,8807l2009,8967e" filled="f" stroked="t" strokecolor="black">
                <v:path arrowok="t"/>
              </v:shape>
            </v:group>
            <v:group id="_x0000_s1939" o:spid="_x0000_s1939" style="width:21;height:2;left:1998;position:absolute;top:9037" coordorigin="1998,9037" coordsize="21,2">
              <v:shape id="_x0000_s1940" o:spid="_x0000_s1940" style="width:21;height:2;left:1998;position:absolute;top:9037" coordorigin="1998,9037" coordsize="21,0" path="m1998,9037l2018,9037e" filled="f" stroked="t" strokecolor="black">
                <v:path arrowok="t"/>
              </v:shape>
            </v:group>
            <v:group id="_x0000_s1941" o:spid="_x0000_s1941" style="width:21;height:2;left:1998;position:absolute;top:9117" coordorigin="1998,9117" coordsize="21,2">
              <v:shape id="_x0000_s1942" o:spid="_x0000_s1942" style="width:21;height:2;left:1998;position:absolute;top:9117" coordorigin="1998,9117" coordsize="21,0" path="m1998,9117l2018,9117e" filled="f" stroked="t" strokecolor="black">
                <v:path arrowok="t"/>
              </v:shape>
            </v:group>
            <v:group id="_x0000_s1943" o:spid="_x0000_s1943" style="width:2;height:161;left:2008;position:absolute;top:9187" coordorigin="2008,9187" coordsize="2,161">
              <v:shape id="_x0000_s1944" o:spid="_x0000_s1944" style="width:2;height:161;left:2008;position:absolute;top:9187" coordorigin="2008,9187" coordsize="0,161" path="m2008,9187l2008,9347e" filled="f" stroked="t" strokecolor="black">
                <v:path arrowok="t"/>
              </v:shape>
            </v:group>
            <v:group id="_x0000_s1945" o:spid="_x0000_s1945" style="width:21;height:2;left:1998;position:absolute;top:9417" coordorigin="1998,9417" coordsize="21,2">
              <v:shape id="_x0000_s1946" o:spid="_x0000_s1946" style="width:21;height:2;left:1998;position:absolute;top:9417" coordorigin="1998,9417" coordsize="21,0" path="m1998,9417l2018,9417e" filled="f" stroked="t" strokecolor="black">
                <v:path arrowok="t"/>
              </v:shape>
            </v:group>
            <v:group id="_x0000_s1947" o:spid="_x0000_s1947" style="width:20;height:2;left:1998;position:absolute;top:9497" coordorigin="1998,9497" coordsize="20,2">
              <v:shape id="_x0000_s1948" o:spid="_x0000_s1948" style="width:20;height:2;left:1998;position:absolute;top:9497" coordorigin="1998,9497" coordsize="20,0" path="m1998,9497l2018,9497e" filled="f" stroked="t" strokecolor="black">
                <v:path arrowok="t"/>
              </v:shape>
            </v:group>
            <v:group id="_x0000_s1949" o:spid="_x0000_s1949" style="width:2;height:160;left:2008;position:absolute;top:9567" coordorigin="2008,9567" coordsize="2,160">
              <v:shape id="_x0000_s1950" o:spid="_x0000_s1950" style="width:2;height:160;left:2008;position:absolute;top:9567" coordorigin="2008,9567" coordsize="0,160" path="m2008,9567l2008,9727e" filled="f" stroked="t" strokecolor="black">
                <v:path arrowok="t"/>
              </v:shape>
            </v:group>
            <v:group id="_x0000_s1951" o:spid="_x0000_s1951" style="width:20;height:2;left:1997;position:absolute;top:9797" coordorigin="1997,9797" coordsize="20,2">
              <v:shape id="_x0000_s1952" o:spid="_x0000_s1952" style="width:20;height:2;left:1997;position:absolute;top:9797" coordorigin="1997,9797" coordsize="20,0" path="m1997,9797l2017,9797e" filled="f" stroked="t" strokecolor="black">
                <v:path arrowok="t"/>
              </v:shape>
            </v:group>
            <v:group id="_x0000_s1953" o:spid="_x0000_s1953" style="width:21;height:2;left:1997;position:absolute;top:9877" coordorigin="1997,9877" coordsize="21,2">
              <v:shape id="_x0000_s1954" o:spid="_x0000_s1954" style="width:21;height:2;left:1997;position:absolute;top:9877" coordorigin="1997,9877" coordsize="21,0" path="m1997,9877l2017,9877e" filled="f" stroked="t" strokecolor="black">
                <v:path arrowok="t"/>
              </v:shape>
            </v:group>
            <v:group id="_x0000_s1955" o:spid="_x0000_s1955" style="width:2;height:160;left:2007;position:absolute;top:9947" coordorigin="2007,9947" coordsize="2,160">
              <v:shape id="_x0000_s1956" o:spid="_x0000_s1956" style="width:2;height:160;left:2007;position:absolute;top:9947" coordorigin="2007,9947" coordsize="0,160" path="m2007,9947l2007,10107e" filled="f" stroked="t" strokecolor="black">
                <v:path arrowok="t"/>
              </v:shape>
            </v:group>
            <v:group id="_x0000_s1957" o:spid="_x0000_s1957" style="width:21;height:2;left:1997;position:absolute;top:10177" coordorigin="1997,10177" coordsize="21,2">
              <v:shape id="_x0000_s1958" o:spid="_x0000_s1958" style="width:21;height:2;left:1997;position:absolute;top:10177" coordorigin="1997,10177" coordsize="21,0" path="m1997,10177l2017,10177e" filled="f" stroked="t" strokecolor="black">
                <v:path arrowok="t"/>
              </v:shape>
            </v:group>
            <v:group id="_x0000_s1959" o:spid="_x0000_s1959" style="width:21;height:2;left:1997;position:absolute;top:10257" coordorigin="1997,10257" coordsize="21,2">
              <v:shape id="_x0000_s1960" o:spid="_x0000_s1960" style="width:21;height:2;left:1997;position:absolute;top:10257" coordorigin="1997,10257" coordsize="21,0" path="m1997,10257l2017,10257e" filled="f" stroked="t" strokecolor="black">
                <v:path arrowok="t"/>
              </v:shape>
            </v:group>
            <v:group id="_x0000_s1961" o:spid="_x0000_s1961" style="width:2;height:160;left:2007;position:absolute;top:10327" coordorigin="2007,10327" coordsize="2,160">
              <v:shape id="_x0000_s1962" o:spid="_x0000_s1962" style="width:2;height:160;left:2007;position:absolute;top:10327" coordorigin="2007,10327" coordsize="0,160" path="m2007,10327l2007,10487e" filled="f" stroked="t" strokecolor="black">
                <v:path arrowok="t"/>
              </v:shape>
            </v:group>
            <v:group id="_x0000_s1963" o:spid="_x0000_s1963" style="width:21;height:2;left:1996;position:absolute;top:10557" coordorigin="1996,10557" coordsize="21,2">
              <v:shape id="_x0000_s1964" o:spid="_x0000_s1964" style="width:21;height:2;left:1996;position:absolute;top:10557" coordorigin="1996,10557" coordsize="21,0" path="m1996,10557l2016,10557e" filled="f" stroked="t" strokecolor="black">
                <v:path arrowok="t"/>
              </v:shape>
            </v:group>
            <v:group id="_x0000_s1965" o:spid="_x0000_s1965" style="width:21;height:2;left:1996;position:absolute;top:10637" coordorigin="1996,10637" coordsize="21,2">
              <v:shape id="_x0000_s1966" o:spid="_x0000_s1966" style="width:21;height:2;left:1996;position:absolute;top:10637" coordorigin="1996,10637" coordsize="21,0" path="m1996,10637l2016,10637e" filled="f" stroked="t" strokecolor="black">
                <v:path arrowok="t"/>
              </v:shape>
            </v:group>
            <v:group id="_x0000_s1967" o:spid="_x0000_s1967" style="width:2;height:160;left:2006;position:absolute;top:10707" coordorigin="2006,10707" coordsize="2,160">
              <v:shape id="_x0000_s1968" o:spid="_x0000_s1968" style="width:2;height:160;left:2006;position:absolute;top:10707" coordorigin="2006,10707" coordsize="0,160" path="m2006,10707l2006,10867e" filled="f" stroked="t" strokecolor="black">
                <v:path arrowok="t"/>
              </v:shape>
            </v:group>
            <v:group id="_x0000_s1969" o:spid="_x0000_s1969" style="width:21;height:2;left:1996;position:absolute;top:10937" coordorigin="1996,10937" coordsize="21,2">
              <v:shape id="_x0000_s1970" o:spid="_x0000_s1970" style="width:21;height:2;left:1996;position:absolute;top:10937" coordorigin="1996,10937" coordsize="21,0" path="m1996,10937l2016,10937e" filled="f" stroked="t" strokecolor="black">
                <v:path arrowok="t"/>
              </v:shape>
            </v:group>
            <v:group id="_x0000_s1971" o:spid="_x0000_s1971" style="width:21;height:2;left:1996;position:absolute;top:11017" coordorigin="1996,11017" coordsize="21,2">
              <v:shape id="_x0000_s1972" o:spid="_x0000_s1972" style="width:21;height:2;left:1996;position:absolute;top:11017" coordorigin="1996,11017" coordsize="21,0" path="m1996,11017l2016,11017e" filled="f" stroked="t" strokecolor="black">
                <v:path arrowok="t"/>
              </v:shape>
            </v:group>
            <v:group id="_x0000_s1973" o:spid="_x0000_s1973" style="width:2;height:160;left:2006;position:absolute;top:11087" coordorigin="2006,11087" coordsize="2,160">
              <v:shape id="_x0000_s1974" o:spid="_x0000_s1974" style="width:2;height:160;left:2006;position:absolute;top:11087" coordorigin="2006,11087" coordsize="0,160" path="m2006,11087l2006,11247e" filled="f" stroked="t" strokecolor="black">
                <v:path arrowok="t"/>
              </v:shape>
            </v:group>
            <v:group id="_x0000_s1975" o:spid="_x0000_s1975" style="width:21;height:2;left:1995;position:absolute;top:11317" coordorigin="1995,11317" coordsize="21,2">
              <v:shape id="_x0000_s1976" o:spid="_x0000_s1976" style="width:21;height:2;left:1995;position:absolute;top:11317" coordorigin="1995,11317" coordsize="21,0" path="m1995,11317l2015,11317e" filled="f" stroked="t" strokecolor="black">
                <v:path arrowok="t"/>
              </v:shape>
            </v:group>
            <v:group id="_x0000_s1977" o:spid="_x0000_s1977" style="width:21;height:2;left:1995;position:absolute;top:11397" coordorigin="1995,11397" coordsize="21,2">
              <v:shape id="_x0000_s1978" o:spid="_x0000_s1978" style="width:21;height:2;left:1995;position:absolute;top:11397" coordorigin="1995,11397" coordsize="21,0" path="m1995,11397l2015,11397e" filled="f" stroked="t" strokecolor="black">
                <v:path arrowok="t"/>
              </v:shape>
            </v:group>
            <v:group id="_x0000_s1979" o:spid="_x0000_s1979" style="width:2;height:160;left:2005;position:absolute;top:11467" coordorigin="2005,11467" coordsize="2,160">
              <v:shape id="_x0000_s1980" o:spid="_x0000_s1980" style="width:2;height:160;left:2005;position:absolute;top:11467" coordorigin="2005,11467" coordsize="0,160" path="m2005,11467l2005,11627e" filled="f" stroked="t" strokecolor="black">
                <v:path arrowok="t"/>
              </v:shape>
            </v:group>
            <v:group id="_x0000_s1981" o:spid="_x0000_s1981" style="width:1992;height:1104;left:215;position:absolute;top:2160" coordorigin="215,2160" coordsize="1992,1104">
              <v:shape id="_x0000_s1982" o:spid="_x0000_s1982" style="width:1992;height:1104;left:215;position:absolute;top:2160" coordorigin="215,2160" coordsize="1992,1104" path="m2201,2172l2199,2172,2197,2170,2195,2168,2195,2166,2195,2164,2197,2162,2199,2161,2201,2160,2203,2161,2205,2162,2207,2164,2207,2166,2207,2168,2205,2170,2203,2172,2201,2172xe" filled="t" fillcolor="white" stroked="f">
                <v:path arrowok="t"/>
              </v:shape>
              <v:shape id="_x0000_s1983" o:spid="_x0000_s1983" style="width:1992;height:1104;left:215;position:absolute;top:2160" coordorigin="215,2160" coordsize="1992,1104" path="m2177,2172l2175,2172,2173,2170,2171,2168,2171,2166,2171,2164,2173,2162,2175,2161,2177,2160,2179,2161,2181,2162,2183,2164,2183,2166,2183,2168,2181,2170,2179,2172,2177,2172xe" filled="t" fillcolor="white" stroked="f">
                <v:path arrowok="t"/>
              </v:shape>
              <v:shape id="_x0000_s1984" o:spid="_x0000_s1984" style="width:1992;height:1104;left:215;position:absolute;top:2160" coordorigin="215,2160" coordsize="1992,1104" path="m2153,2172l2151,2172,2149,2170,2147,2168,2147,2166,2147,2164,2149,2162,2151,2161,2153,2160,2155,2161,2157,2162,2159,2164,2159,2166,2159,2168,2157,2170,2155,2172,2153,2172xe" filled="t" fillcolor="white" stroked="f">
                <v:path arrowok="t"/>
              </v:shape>
              <v:shape id="_x0000_s1985" o:spid="_x0000_s1985" style="width:1992;height:1104;left:215;position:absolute;top:2160" coordorigin="215,2160" coordsize="1992,1104" path="m2129,2172l2127,2172,2125,2170,2123,2168,2123,2166,2123,2164,2125,2162,2127,2161,2129,2160,2131,2161,2133,2162,2135,2164,2135,2166,2135,2168,2133,2170,2131,2172,2129,2172xe" filled="t" fillcolor="white" stroked="f">
                <v:path arrowok="t"/>
              </v:shape>
              <v:shape id="_x0000_s1986" o:spid="_x0000_s1986" style="width:1992;height:1104;left:215;position:absolute;top:2160" coordorigin="215,2160" coordsize="1992,1104" path="m2105,2172l2103,2172,2101,2170,2099,2168,2099,2166,2099,2164,2101,2162,2103,2161,2105,2160,2107,2161,2109,2162,2111,2164,2111,2166,2111,2168,2109,2170,2107,2172,2105,2172xe" filled="t" fillcolor="white" stroked="f">
                <v:path arrowok="t"/>
              </v:shape>
              <v:shape id="_x0000_s1987" o:spid="_x0000_s1987" style="width:1992;height:1104;left:215;position:absolute;top:2160" coordorigin="215,2160" coordsize="1992,1104" path="m2081,2172l2079,2172,2077,2170,2075,2168,2075,2166,2075,2164,2077,2162,2079,2161,2081,2160,2083,2161,2085,2162,2087,2164,2087,2166,2087,2168,2085,2170,2083,2172,2081,2172xe" filled="t" fillcolor="white" stroked="f">
                <v:path arrowok="t"/>
              </v:shape>
              <v:shape id="_x0000_s1988" o:spid="_x0000_s1988" style="width:1992;height:1104;left:215;position:absolute;top:2160" coordorigin="215,2160" coordsize="1992,1104" path="m2057,2172l2055,2172,2053,2170,2051,2168,2051,2166,2051,2164,2053,2162,2055,2161,2057,2160,2059,2161,2061,2162,2063,2164,2063,2166,2063,2168,2061,2170,2059,2172,2057,2172xe" filled="t" fillcolor="white" stroked="f">
                <v:path arrowok="t"/>
              </v:shape>
              <v:shape id="_x0000_s1989" o:spid="_x0000_s1989" style="width:1992;height:1104;left:215;position:absolute;top:2160" coordorigin="215,2160" coordsize="1992,1104" path="m2033,2172l2031,2172,2029,2170,2027,2168,2027,2166,2027,2164,2029,2162,2031,2161,2033,2160,2035,2161,2037,2162,2039,2164,2039,2166,2039,2168,2037,2170,2035,2172,2033,2172xe" filled="t" fillcolor="white" stroked="f">
                <v:path arrowok="t"/>
              </v:shape>
              <v:shape id="_x0000_s1990" o:spid="_x0000_s1990" style="width:1992;height:1104;left:215;position:absolute;top:2160" coordorigin="215,2160" coordsize="1992,1104" path="m2009,2172l2007,2172,2005,2170,2003,2168,2003,2166,2003,2164,2005,2162,2007,2161,2009,2160,2011,2161,2013,2162,2015,2164,2015,2166,2015,2168,2013,2170,2011,2172,2009,2172xe" filled="t" fillcolor="white" stroked="f">
                <v:path arrowok="t"/>
              </v:shape>
              <v:shape id="_x0000_s1991" o:spid="_x0000_s1991" style="width:1992;height:1104;left:215;position:absolute;top:2160" coordorigin="215,2160" coordsize="1992,1104" path="m1985,2172l1983,2172,1981,2170,1979,2168,1979,2166,1979,2164,1981,2162,1983,2161,1985,2160,1987,2161,1989,2162,1991,2164,1991,2166,1991,2168,1989,2170,1987,2172,1985,2172xe" filled="t" fillcolor="white" stroked="f">
                <v:path arrowok="t"/>
              </v:shape>
              <v:shape id="_x0000_s1992" o:spid="_x0000_s1992" style="width:1992;height:1104;left:215;position:absolute;top:2160" coordorigin="215,2160" coordsize="1992,1104" path="m1961,2172l1959,2172,1957,2170,1955,2168,1955,2166,1955,2164,1957,2162,1959,2161,1961,2160,1963,2161,1965,2162,1967,2164,1967,2166,1967,2168,1965,2170,1963,2172,1961,2172xe" filled="t" fillcolor="white" stroked="f">
                <v:path arrowok="t"/>
              </v:shape>
              <v:shape id="_x0000_s1993" o:spid="_x0000_s1993" style="width:1992;height:1104;left:215;position:absolute;top:2160" coordorigin="215,2160" coordsize="1992,1104" path="m1937,2172l1935,2172,1933,2170,1931,2168,1931,2166,1931,2164,1933,2162,1935,2161,1937,2160,1939,2161,1941,2162,1943,2164,1943,2166,1943,2168,1941,2170,1939,2172,1937,2172xe" filled="t" fillcolor="white" stroked="f">
                <v:path arrowok="t"/>
              </v:shape>
              <v:shape id="_x0000_s1994" o:spid="_x0000_s1994" style="width:1992;height:1104;left:215;position:absolute;top:2160" coordorigin="215,2160" coordsize="1992,1104" path="m1913,2172l1911,2172,1909,2170,1907,2168,1907,2166,1907,2164,1909,2162,1911,2161,1913,2160,1915,2161,1917,2162,1919,2164,1919,2166,1919,2168,1917,2170,1915,2172,1913,2172xe" filled="t" fillcolor="white" stroked="f">
                <v:path arrowok="t"/>
              </v:shape>
              <v:shape id="_x0000_s1995" o:spid="_x0000_s1995" style="width:1992;height:1104;left:215;position:absolute;top:2160" coordorigin="215,2160" coordsize="1992,1104" path="m1889,2172l1887,2172,1885,2170,1883,2168,1883,2166,1883,2164,1885,2162,1887,2161,1889,2160,1891,2161,1893,2162,1895,2164,1895,2166,1895,2168,1893,2170,1891,2172,1889,2172xe" filled="t" fillcolor="white" stroked="f">
                <v:path arrowok="t"/>
              </v:shape>
              <v:shape id="_x0000_s1996" o:spid="_x0000_s1996" style="width:1992;height:1104;left:215;position:absolute;top:2160" coordorigin="215,2160" coordsize="1992,1104" path="m1865,2172l1863,2172,1861,2170,1859,2168,1859,2166,1859,2164,1861,2162,1863,2161,1865,2160,1867,2161,1869,2162,1871,2164,1871,2166,1871,2168,1869,2170,1867,2172,1865,2172xe" filled="t" fillcolor="white" stroked="f">
                <v:path arrowok="t"/>
              </v:shape>
              <v:shape id="_x0000_s1997" o:spid="_x0000_s1997" style="width:1992;height:1104;left:215;position:absolute;top:2160" coordorigin="215,2160" coordsize="1992,1104" path="m1841,2172l1839,2172,1837,2170,1835,2168,1835,2166,1835,2164,1837,2162,1839,2161,1841,2160,1843,2161,1845,2162,1847,2164,1847,2166,1847,2168,1845,2170,1843,2172,1841,2172xe" filled="t" fillcolor="white" stroked="f">
                <v:path arrowok="t"/>
              </v:shape>
              <v:shape id="_x0000_s1998" o:spid="_x0000_s1998" style="width:1992;height:1104;left:215;position:absolute;top:2160" coordorigin="215,2160" coordsize="1992,1104" path="m1817,2172l1815,2172,1813,2170,1811,2168,1811,2166,1811,2164,1813,2162,1815,2161,1817,2160,1819,2161,1821,2162,1823,2164,1823,2166,1823,2168,1821,2170,1819,2172,1817,2172xe" filled="t" fillcolor="white" stroked="f">
                <v:path arrowok="t"/>
              </v:shape>
              <v:shape id="_x0000_s1999" o:spid="_x0000_s1999" style="width:1992;height:1104;left:215;position:absolute;top:2160" coordorigin="215,2160" coordsize="1992,1104" path="m1793,2172l1791,2172,1789,2170,1787,2168,1787,2166,1787,2164,1789,2162,1791,2161,1793,2160,1795,2161,1797,2162,1799,2164,1799,2166,1799,2168,1797,2170,1795,2172,1793,2172xe" filled="t" fillcolor="white" stroked="f">
                <v:path arrowok="t"/>
              </v:shape>
              <v:shape id="_x0000_s2000" o:spid="_x0000_s2000" style="width:1992;height:1104;left:215;position:absolute;top:2160" coordorigin="215,2160" coordsize="1992,1104" path="m1769,2172l1767,2172,1765,2170,1763,2168,1763,2166,1763,2164,1765,2162,1767,2161,1769,2160,1771,2161,1773,2162,1775,2164,1775,2166,1775,2168,1773,2170,1771,2172,1769,2172xe" filled="t" fillcolor="white" stroked="f">
                <v:path arrowok="t"/>
              </v:shape>
              <v:shape id="_x0000_s2001" o:spid="_x0000_s2001" style="width:1992;height:1104;left:215;position:absolute;top:2160" coordorigin="215,2160" coordsize="1992,1104" path="m1745,2172l1743,2172,1741,2170,1739,2168,1739,2166,1739,2164,1741,2162,1743,2161,1745,2160,1747,2161,1749,2162,1751,2164,1751,2166,1751,2168,1749,2170,1747,2172,1745,2172xe" filled="t" fillcolor="white" stroked="f">
                <v:path arrowok="t"/>
              </v:shape>
              <v:shape id="_x0000_s2002" o:spid="_x0000_s2002" style="width:1992;height:1104;left:215;position:absolute;top:2160" coordorigin="215,2160" coordsize="1992,1104" path="m1721,2172l1719,2172,1717,2170,1715,2168,1715,2166,1715,2164,1717,2162,1719,2161,1721,2160,1723,2161,1725,2162,1727,2164,1727,2166,1727,2168,1725,2170,1723,2172,1721,2172xe" filled="t" fillcolor="white" stroked="f">
                <v:path arrowok="t"/>
              </v:shape>
              <v:shape id="_x0000_s2003" o:spid="_x0000_s2003" style="width:1992;height:1104;left:215;position:absolute;top:2160" coordorigin="215,2160" coordsize="1992,1104" path="m1697,2172l1695,2172,1693,2170,1691,2168,1691,2166,1691,2164,1693,2162,1695,2161,1697,2160,1699,2161,1701,2162,1703,2164,1703,2166,1703,2168,1701,2170,1699,2172,1697,2172xe" filled="t" fillcolor="white" stroked="f">
                <v:path arrowok="t"/>
              </v:shape>
              <v:shape id="_x0000_s2004" o:spid="_x0000_s2004" style="width:1992;height:1104;left:215;position:absolute;top:2160" coordorigin="215,2160" coordsize="1992,1104" path="m1673,2172l1671,2172,1669,2170,1667,2168,1667,2166,1667,2164,1669,2162,1671,2161,1673,2160,1675,2161,1677,2162,1679,2164,1679,2166,1679,2168,1677,2170,1675,2172,1673,2172xe" filled="t" fillcolor="white" stroked="f">
                <v:path arrowok="t"/>
              </v:shape>
              <v:shape id="_x0000_s2005" o:spid="_x0000_s2005" style="width:1992;height:1104;left:215;position:absolute;top:2160" coordorigin="215,2160" coordsize="1992,1104" path="m1649,2172l1647,2172,1645,2170,1643,2168,1643,2166,1643,2164,1645,2162,1647,2161,1649,2160,1651,2161,1653,2162,1655,2164,1655,2166,1655,2168,1653,2170,1651,2172,1649,2172xe" filled="t" fillcolor="white" stroked="f">
                <v:path arrowok="t"/>
              </v:shape>
              <v:shape id="_x0000_s2006" o:spid="_x0000_s2006" style="width:1992;height:1104;left:215;position:absolute;top:2160" coordorigin="215,2160" coordsize="1992,1104" path="m1625,2172l1623,2172,1621,2170,1619,2168,1619,2166,1619,2164,1621,2162,1623,2161,1625,2160,1627,2161,1629,2162,1631,2164,1631,2166,1631,2168,1629,2170,1627,2172,1625,2172xe" filled="t" fillcolor="white" stroked="f">
                <v:path arrowok="t"/>
              </v:shape>
              <v:shape id="_x0000_s2007" o:spid="_x0000_s2007" style="width:1992;height:1104;left:215;position:absolute;top:2160" coordorigin="215,2160" coordsize="1992,1104" path="m1601,2172l1599,2172,1597,2170,1595,2168,1595,2166,1595,2164,1597,2162,1599,2161,1601,2160,1603,2161,1605,2162,1607,2164,1607,2166,1607,2168,1605,2170,1603,2172,1601,2172xe" filled="t" fillcolor="white" stroked="f">
                <v:path arrowok="t"/>
              </v:shape>
              <v:shape id="_x0000_s2008" o:spid="_x0000_s2008" style="width:1992;height:1104;left:215;position:absolute;top:2160" coordorigin="215,2160" coordsize="1992,1104" path="m1577,2172l1575,2172,1573,2170,1571,2168,1571,2166,1571,2164,1573,2162,1575,2161,1577,2160,1579,2161,1581,2162,1583,2164,1583,2166,1583,2168,1581,2170,1579,2172,1577,2172xe" filled="t" fillcolor="white" stroked="f">
                <v:path arrowok="t"/>
              </v:shape>
              <v:shape id="_x0000_s2009" o:spid="_x0000_s2009" style="width:1992;height:1104;left:215;position:absolute;top:2160" coordorigin="215,2160" coordsize="1992,1104" path="m1553,2172l1551,2172,1549,2170,1547,2168,1547,2166,1547,2164,1549,2162,1551,2161,1553,2160,1555,2161,1557,2162,1559,2164,1559,2166,1559,2168,1557,2170,1555,2172,1553,2172xe" filled="t" fillcolor="white" stroked="f">
                <v:path arrowok="t"/>
              </v:shape>
              <v:shape id="_x0000_s2010" o:spid="_x0000_s2010" style="width:1992;height:1104;left:215;position:absolute;top:2160" coordorigin="215,2160" coordsize="1992,1104" path="m1529,2172l1527,2172,1525,2170,1523,2168,1523,2166,1523,2164,1525,2162,1527,2161,1529,2160,1531,2161,1533,2162,1535,2164,1535,2166,1535,2168,1533,2170,1531,2172,1529,2172xe" filled="t" fillcolor="white" stroked="f">
                <v:path arrowok="t"/>
              </v:shape>
              <v:shape id="_x0000_s2011" o:spid="_x0000_s2011" style="width:1992;height:1104;left:215;position:absolute;top:2160" coordorigin="215,2160" coordsize="1992,1104" path="m1505,2172l1503,2172,1501,2170,1499,2168,1499,2166,1499,2164,1501,2162,1503,2161,1505,2160,1507,2161,1509,2162,1511,2164,1511,2166,1511,2168,1509,2170,1507,2172,1505,2172xe" filled="t" fillcolor="white" stroked="f">
                <v:path arrowok="t"/>
              </v:shape>
              <v:shape id="_x0000_s2012" o:spid="_x0000_s2012" style="width:1992;height:1104;left:215;position:absolute;top:2160" coordorigin="215,2160" coordsize="1992,1104" path="m1481,2172l1479,2172,1477,2170,1475,2168,1475,2166,1475,2164,1477,2162,1479,2161,1481,2160,1483,2161,1485,2162,1487,2164,1487,2166,1487,2168,1485,2170,1483,2172,1481,2172xe" filled="t" fillcolor="white" stroked="f">
                <v:path arrowok="t"/>
              </v:shape>
              <v:shape id="_x0000_s2013" o:spid="_x0000_s2013" style="width:1992;height:1104;left:215;position:absolute;top:2160" coordorigin="215,2160" coordsize="1992,1104" path="m1457,2172l1455,2172,1453,2170,1451,2168,1451,2166,1451,2164,1453,2162,1455,2161,1457,2160,1459,2161,1461,2162,1463,2164,1463,2166,1463,2168,1461,2170,1459,2172,1457,2172xe" filled="t" fillcolor="white" stroked="f">
                <v:path arrowok="t"/>
              </v:shape>
              <v:shape id="_x0000_s2014" o:spid="_x0000_s2014" style="width:1992;height:1104;left:215;position:absolute;top:2160" coordorigin="215,2160" coordsize="1992,1104" path="m1433,2172l1431,2172,1429,2170,1427,2168,1427,2166,1427,2164,1429,2162,1431,2161,1433,2160,1435,2161,1437,2162,1439,2164,1439,2166,1439,2168,1437,2170,1435,2172,1433,2172xe" filled="t" fillcolor="white" stroked="f">
                <v:path arrowok="t"/>
              </v:shape>
              <v:shape id="_x0000_s2015" o:spid="_x0000_s2015" style="width:1992;height:1104;left:215;position:absolute;top:2160" coordorigin="215,2160" coordsize="1992,1104" path="m1409,2172l1407,2172,1405,2170,1403,2168,1403,2166,1403,2164,1405,2162,1407,2161,1409,2160,1411,2161,1413,2162,1415,2164,1415,2166,1415,2168,1413,2170,1411,2172,1409,2172xe" filled="t" fillcolor="white" stroked="f">
                <v:path arrowok="t"/>
              </v:shape>
              <v:shape id="_x0000_s2016" o:spid="_x0000_s2016" style="width:1992;height:1104;left:215;position:absolute;top:2160" coordorigin="215,2160" coordsize="1992,1104" path="m1385,2172l1383,2172,1381,2170,1379,2168,1379,2166,1379,2164,1381,2162,1383,2161,1385,2160,1387,2161,1389,2162,1391,2164,1391,2166,1391,2168,1389,2170,1387,2172,1385,2172xe" filled="t" fillcolor="white" stroked="f">
                <v:path arrowok="t"/>
              </v:shape>
              <v:shape id="_x0000_s2017" o:spid="_x0000_s2017" style="width:1992;height:1104;left:215;position:absolute;top:2160" coordorigin="215,2160" coordsize="1992,1104" path="m1361,2172l1359,2172,1357,2170,1355,2168,1355,2166,1355,2164,1357,2162,1359,2161,1361,2160,1363,2161,1365,2162,1367,2164,1367,2166,1367,2168,1365,2170,1363,2172,1361,2172xe" filled="t" fillcolor="white" stroked="f">
                <v:path arrowok="t"/>
              </v:shape>
              <v:shape id="_x0000_s2018" o:spid="_x0000_s2018" style="width:1992;height:1104;left:215;position:absolute;top:2160" coordorigin="215,2160" coordsize="1992,1104" path="m1337,2172l1335,2172,1333,2170,1331,2168,1331,2166,1331,2164,1333,2162,1335,2161,1337,2160,1339,2161,1341,2162,1343,2164,1343,2166,1343,2168,1341,2170,1339,2172,1337,2172xe" filled="t" fillcolor="white" stroked="f">
                <v:path arrowok="t"/>
              </v:shape>
              <v:shape id="_x0000_s2019" o:spid="_x0000_s2019" style="width:1992;height:1104;left:215;position:absolute;top:2160" coordorigin="215,2160" coordsize="1992,1104" path="m1313,2172l1311,2172,1309,2170,1307,2168,1307,2166,1307,2164,1309,2162,1311,2161,1313,2160,1315,2161,1317,2162,1319,2164,1319,2166,1319,2168,1317,2170,1315,2172,1313,2172xe" filled="t" fillcolor="white" stroked="f">
                <v:path arrowok="t"/>
              </v:shape>
              <v:shape id="_x0000_s2020" o:spid="_x0000_s2020" style="width:1992;height:1104;left:215;position:absolute;top:2160" coordorigin="215,2160" coordsize="1992,1104" path="m1289,2172l1287,2172,1285,2170,1283,2168,1283,2166,1283,2164,1285,2162,1287,2161,1289,2160,1291,2161,1293,2162,1295,2164,1295,2166,1295,2168,1293,2170,1291,2172,1289,2172xe" filled="t" fillcolor="white" stroked="f">
                <v:path arrowok="t"/>
              </v:shape>
              <v:shape id="_x0000_s2021" o:spid="_x0000_s2021" style="width:1992;height:1104;left:215;position:absolute;top:2160" coordorigin="215,2160" coordsize="1992,1104" path="m1265,2172l1263,2172,1261,2170,1259,2168,1259,2166,1259,2164,1261,2162,1263,2161,1265,2160,1267,2161,1269,2162,1271,2164,1271,2166,1271,2168,1269,2170,1267,2172,1265,2172xe" filled="t" fillcolor="white" stroked="f">
                <v:path arrowok="t"/>
              </v:shape>
              <v:shape id="_x0000_s2022" o:spid="_x0000_s2022" style="width:1992;height:1104;left:215;position:absolute;top:2160" coordorigin="215,2160" coordsize="1992,1104" path="m1241,2172l1239,2172,1237,2170,1235,2168,1235,2166,1235,2164,1237,2162,1239,2161,1241,2160,1243,2161,1245,2162,1247,2164,1247,2166,1247,2168,1245,2170,1243,2172,1241,2172xe" filled="t" fillcolor="white" stroked="f">
                <v:path arrowok="t"/>
              </v:shape>
              <v:shape id="_x0000_s2023" o:spid="_x0000_s2023" style="width:1992;height:1104;left:215;position:absolute;top:2160" coordorigin="215,2160" coordsize="1992,1104" path="m1217,2172l1215,2172,1213,2170,1211,2168,1211,2166,1211,2164,1213,2162,1215,2161,1217,2160,1219,2161,1221,2162,1223,2164,1223,2166,1223,2168,1221,2170,1219,2172,1217,2172xe" filled="t" fillcolor="white" stroked="f">
                <v:path arrowok="t"/>
              </v:shape>
              <v:shape id="_x0000_s2024" o:spid="_x0000_s2024" style="width:1992;height:1104;left:215;position:absolute;top:2160" coordorigin="215,2160" coordsize="1992,1104" path="m1193,2172l1191,2172,1189,2170,1187,2168,1187,2166,1187,2164,1189,2162,1191,2161,1193,2160,1195,2161,1197,2162,1199,2164,1199,2166,1199,2168,1197,2170,1195,2172,1193,2172xe" filled="t" fillcolor="white" stroked="f">
                <v:path arrowok="t"/>
              </v:shape>
              <v:shape id="_x0000_s2025" o:spid="_x0000_s2025" style="width:1992;height:1104;left:215;position:absolute;top:2160" coordorigin="215,2160" coordsize="1992,1104" path="m1169,2172l1167,2172,1165,2170,1163,2168,1163,2166,1163,2164,1165,2162,1167,2161,1169,2160,1171,2161,1173,2162,1175,2164,1175,2166,1175,2168,1173,2170,1171,2172,1169,2172xe" filled="t" fillcolor="white" stroked="f">
                <v:path arrowok="t"/>
              </v:shape>
              <v:shape id="_x0000_s2026" o:spid="_x0000_s2026" style="width:1992;height:1104;left:215;position:absolute;top:2160" coordorigin="215,2160" coordsize="1992,1104" path="m1145,2172l1143,2172,1141,2170,1139,2168,1139,2166,1139,2164,1141,2162,1143,2161,1145,2160,1147,2161,1149,2162,1151,2164,1151,2166,1151,2168,1149,2170,1147,2172,1145,2172xe" filled="t" fillcolor="white" stroked="f">
                <v:path arrowok="t"/>
              </v:shape>
              <v:shape id="_x0000_s2027" o:spid="_x0000_s2027" style="width:1992;height:1104;left:215;position:absolute;top:2160" coordorigin="215,2160" coordsize="1992,1104" path="m1121,2172l1119,2172,1117,2170,1115,2168,1115,2166,1115,2164,1117,2162,1119,2161,1121,2160,1123,2161,1125,2162,1127,2164,1127,2166,1127,2168,1125,2170,1123,2172,1121,2172xe" filled="t" fillcolor="white" stroked="f">
                <v:path arrowok="t"/>
              </v:shape>
              <v:shape id="_x0000_s2028" o:spid="_x0000_s2028" style="width:1992;height:1104;left:215;position:absolute;top:2160" coordorigin="215,2160" coordsize="1992,1104" path="m1097,2172l1095,2172,1093,2170,1091,2168,1091,2166,1091,2164,1093,2162,1095,2161,1097,2160,1099,2161,1101,2162,1103,2164,1103,2166,1103,2168,1101,2170,1099,2172,1097,2172xe" filled="t" fillcolor="white" stroked="f">
                <v:path arrowok="t"/>
              </v:shape>
              <v:shape id="_x0000_s2029" o:spid="_x0000_s2029" style="width:1992;height:1104;left:215;position:absolute;top:2160" coordorigin="215,2160" coordsize="1992,1104" path="m1073,2172l1071,2172,1069,2170,1067,2168,1067,2166,1067,2164,1069,2162,1071,2161,1073,2160,1075,2161,1077,2162,1079,2164,1079,2166,1079,2168,1077,2170,1075,2172,1073,2172xe" filled="t" fillcolor="white" stroked="f">
                <v:path arrowok="t"/>
              </v:shape>
              <v:shape id="_x0000_s2030" o:spid="_x0000_s2030" style="width:1992;height:1104;left:215;position:absolute;top:2160" coordorigin="215,2160" coordsize="1992,1104" path="m1049,2172l1047,2172,1045,2170,1043,2168,1043,2166,1043,2164,1045,2162,1047,2161,1049,2160,1051,2161,1053,2162,1055,2164,1055,2166,1055,2168,1053,2170,1051,2172,1049,2172xe" filled="t" fillcolor="white" stroked="f">
                <v:path arrowok="t"/>
              </v:shape>
              <v:shape id="_x0000_s2031" o:spid="_x0000_s2031" style="width:1992;height:1104;left:215;position:absolute;top:2160" coordorigin="215,2160" coordsize="1992,1104" path="m1025,2172l1023,2172,1021,2170,1019,2168,1019,2166,1019,2164,1021,2162,1023,2161,1025,2160,1027,2161,1029,2162,1031,2164,1031,2166,1031,2168,1029,2170,1027,2172,1025,2172xe" filled="t" fillcolor="white" stroked="f">
                <v:path arrowok="t"/>
              </v:shape>
              <v:shape id="_x0000_s2032" o:spid="_x0000_s2032" style="width:1992;height:1104;left:215;position:absolute;top:2160" coordorigin="215,2160" coordsize="1992,1104" path="m1001,2172l999,2172,997,2170,995,2168,995,2166,995,2164,997,2162,999,2161,1001,2160,1003,2161,1005,2162,1007,2164,1007,2166,1007,2168,1005,2170,1003,2172,1001,2172xe" filled="t" fillcolor="white" stroked="f">
                <v:path arrowok="t"/>
              </v:shape>
              <v:shape id="_x0000_s2033" o:spid="_x0000_s2033" style="width:1992;height:1104;left:215;position:absolute;top:2160" coordorigin="215,2160" coordsize="1992,1104" path="m977,2172l975,2172,973,2170,971,2168,971,2166,971,2164,973,2162,975,2161,977,2160,979,2161,981,2162,983,2164,983,2166,983,2168,981,2170,979,2172,977,2172xe" filled="t" fillcolor="white" stroked="f">
                <v:path arrowok="t"/>
              </v:shape>
              <v:shape id="_x0000_s2034" o:spid="_x0000_s2034" style="width:1992;height:1104;left:215;position:absolute;top:2160" coordorigin="215,2160" coordsize="1992,1104" path="m953,2172l951,2172,949,2170,947,2168,947,2166,947,2164,949,2162,951,2161,953,2160,955,2161,957,2162,959,2164,959,2166,959,2168,957,2170,955,2172,953,2172xe" filled="t" fillcolor="white" stroked="f">
                <v:path arrowok="t"/>
              </v:shape>
              <v:shape id="_x0000_s2035" o:spid="_x0000_s2035" style="width:1992;height:1104;left:215;position:absolute;top:2160" coordorigin="215,2160" coordsize="1992,1104" path="m929,2172l927,2172,925,2170,923,2168,923,2166,923,2164,925,2162,927,2161,929,2160,931,2161,933,2162,935,2164,935,2166,935,2168,933,2170,931,2172,929,2172xe" filled="t" fillcolor="white" stroked="f">
                <v:path arrowok="t"/>
              </v:shape>
              <v:shape id="_x0000_s2036" o:spid="_x0000_s2036" style="width:1992;height:1104;left:215;position:absolute;top:2160" coordorigin="215,2160" coordsize="1992,1104" path="m905,2172l903,2172,901,2170,899,2168,899,2166,899,2164,901,2162,903,2161,905,2160,907,2161,909,2162,911,2164,911,2166,911,2168,909,2170,907,2172,905,2172xe" filled="t" fillcolor="white" stroked="f">
                <v:path arrowok="t"/>
              </v:shape>
              <v:shape id="_x0000_s2037" o:spid="_x0000_s2037" style="width:1992;height:1104;left:215;position:absolute;top:2160" coordorigin="215,2160" coordsize="1992,1104" path="m881,2172l879,2172,877,2170,875,2168,875,2166,875,2164,877,2162,879,2161,881,2160,883,2161,885,2162,887,2164,887,2166,887,2168,885,2170,883,2172,881,2172xe" filled="t" fillcolor="white" stroked="f">
                <v:path arrowok="t"/>
              </v:shape>
              <v:shape id="_x0000_s2038" o:spid="_x0000_s2038" style="width:1992;height:1104;left:215;position:absolute;top:2160" coordorigin="215,2160" coordsize="1992,1104" path="m857,2172l855,2172,853,2170,851,2168,851,2166,851,2164,853,2162,855,2161,857,2160,859,2161,861,2162,863,2164,863,2166,863,2168,861,2170,859,2172,857,2172xe" filled="t" fillcolor="white" stroked="f">
                <v:path arrowok="t"/>
              </v:shape>
              <v:shape id="_x0000_s2039" o:spid="_x0000_s2039" style="width:1992;height:1104;left:215;position:absolute;top:2160" coordorigin="215,2160" coordsize="1992,1104" path="m833,2172l831,2172,829,2170,827,2168,827,2166,827,2164,829,2162,831,2161,833,2160,835,2161,837,2162,839,2164,839,2166,839,2168,837,2170,835,2172,833,2172xe" filled="t" fillcolor="white" stroked="f">
                <v:path arrowok="t"/>
              </v:shape>
              <v:shape id="_x0000_s2040" o:spid="_x0000_s2040" style="width:1992;height:1104;left:215;position:absolute;top:2160" coordorigin="215,2160" coordsize="1992,1104" path="m809,2172l807,2172,805,2170,803,2168,803,2166,803,2164,805,2162,807,2161,809,2160,811,2161,813,2162,815,2164,815,2166,815,2168,813,2170,811,2172,809,2172xe" filled="t" fillcolor="white" stroked="f">
                <v:path arrowok="t"/>
              </v:shape>
              <v:shape id="_x0000_s2041" o:spid="_x0000_s2041" style="width:1992;height:1104;left:215;position:absolute;top:2160" coordorigin="215,2160" coordsize="1992,1104" path="m785,2172l783,2172,781,2170,779,2168,779,2166,779,2164,781,2162,783,2161,785,2160,787,2161,789,2162,791,2164,791,2166,791,2168,789,2170,787,2172,785,2172xe" filled="t" fillcolor="white" stroked="f">
                <v:path arrowok="t"/>
              </v:shape>
              <v:shape id="_x0000_s2042" o:spid="_x0000_s2042" style="width:1992;height:1104;left:215;position:absolute;top:2160" coordorigin="215,2160" coordsize="1992,1104" path="m761,2172l759,2172,757,2170,755,2168,755,2166,755,2164,757,2162,759,2161,761,2160,763,2161,765,2162,767,2164,767,2166,767,2168,765,2170,763,2172,761,2172xe" filled="t" fillcolor="white" stroked="f">
                <v:path arrowok="t"/>
              </v:shape>
              <v:shape id="_x0000_s2043" o:spid="_x0000_s2043" style="width:1992;height:1104;left:215;position:absolute;top:2160" coordorigin="215,2160" coordsize="1992,1104" path="m737,2172l735,2172,733,2170,731,2168,731,2166,731,2164,733,2162,735,2161,737,2160,739,2161,741,2162,743,2164,743,2166,743,2168,741,2170,739,2172,737,2172xe" filled="t" fillcolor="white" stroked="f">
                <v:path arrowok="t"/>
              </v:shape>
              <v:shape id="_x0000_s2044" o:spid="_x0000_s2044" style="width:1992;height:1104;left:215;position:absolute;top:2160" coordorigin="215,2160" coordsize="1992,1104" path="m713,2172l711,2172,709,2170,707,2168,707,2166,707,2164,709,2162,711,2161,713,2160,715,2161,717,2162,719,2164,719,2166,719,2168,717,2170,715,2172,713,2172xe" filled="t" fillcolor="white" stroked="f">
                <v:path arrowok="t"/>
              </v:shape>
              <v:shape id="_x0000_s2045" o:spid="_x0000_s2045" style="width:1992;height:1104;left:215;position:absolute;top:2160" coordorigin="215,2160" coordsize="1992,1104" path="m689,2172l687,2172,685,2170,683,2168,683,2166,683,2164,685,2162,687,2161,689,2160,691,2161,693,2162,695,2164,695,2166,695,2168,693,2170,691,2172,689,2172xe" filled="t" fillcolor="white" stroked="f">
                <v:path arrowok="t"/>
              </v:shape>
              <v:shape id="_x0000_s2046" o:spid="_x0000_s2046" style="width:1992;height:1104;left:215;position:absolute;top:2160" coordorigin="215,2160" coordsize="1992,1104" path="m665,2172l663,2172,661,2170,659,2168,659,2166,659,2164,661,2162,663,2161,665,2160,667,2161,669,2162,671,2164,671,2166,671,2168,669,2170,667,2172,665,2172xe" filled="t" fillcolor="white" stroked="f">
                <v:path arrowok="t"/>
              </v:shape>
              <v:shape id="_x0000_s2047" o:spid="_x0000_s2047" style="width:1992;height:1104;left:215;position:absolute;top:2160" coordorigin="215,2160" coordsize="1992,1104" path="m641,2172l639,2172,637,2170,635,2168,635,2166,635,2164,637,2162,639,2161,641,2160,643,2161,645,2162,647,2164,647,2166,647,2168,645,2170,643,2172,641,2172xe" filled="t" fillcolor="white" stroked="f">
                <v:path arrowok="t"/>
              </v:shape>
              <v:shape id="_x0000_s3072" o:spid="_x0000_s2048" style="width:1992;height:1104;left:215;position:absolute;top:2160" coordorigin="215,2160" coordsize="1992,1104" path="m617,2172l615,2172,613,2170,611,2168,611,2166,611,2164,613,2162,615,2161,617,2160,619,2161,621,2162,623,2164,623,2166,623,2168,621,2170,619,2172,617,2172xe" filled="t" fillcolor="white" stroked="f">
                <v:path arrowok="t"/>
              </v:shape>
              <v:shape id="_x0000_s3073" o:spid="_x0000_s2049" style="width:1992;height:1104;left:215;position:absolute;top:2160" coordorigin="215,2160" coordsize="1992,1104" path="m593,2172l591,2172,589,2170,587,2168,587,2166,587,2164,589,2162,591,2161,593,2160,595,2161,597,2162,599,2164,599,2166,599,2168,597,2170,595,2172,593,2172xe" filled="t" fillcolor="white" stroked="f">
                <v:path arrowok="t"/>
              </v:shape>
              <v:shape id="_x0000_s3074" o:spid="_x0000_s2050" style="width:1992;height:1104;left:215;position:absolute;top:2160" coordorigin="215,2160" coordsize="1992,1104" path="m569,2172l567,2172,565,2170,563,2168,563,2166,563,2164,565,2162,567,2161,569,2160,571,2161,573,2162,575,2164,575,2166,575,2168,573,2170,571,2172,569,2172xe" filled="t" fillcolor="white" stroked="f">
                <v:path arrowok="t"/>
              </v:shape>
              <v:shape id="_x0000_s3075" o:spid="_x0000_s2051" style="width:1992;height:1104;left:215;position:absolute;top:2160" coordorigin="215,2160" coordsize="1992,1104" path="m545,2172l543,2172,541,2170,539,2168,539,2166,539,2164,541,2162,543,2161,545,2160,547,2161,549,2162,551,2164,551,2166,551,2168,549,2170,547,2172,545,2172xe" filled="t" fillcolor="white" stroked="f">
                <v:path arrowok="t"/>
              </v:shape>
              <v:shape id="_x0000_s3076" o:spid="_x0000_s2052" style="width:1992;height:1104;left:215;position:absolute;top:2160" coordorigin="215,2160" coordsize="1992,1104" path="m521,2172l519,2172,517,2170,515,2168,515,2166,515,2164,517,2162,519,2161,521,2160,523,2161,525,2162,527,2164,527,2166,527,2168,525,2170,523,2172,521,2172xe" filled="t" fillcolor="white" stroked="f">
                <v:path arrowok="t"/>
              </v:shape>
              <v:shape id="_x0000_s3077" o:spid="_x0000_s2053" style="width:1992;height:1104;left:215;position:absolute;top:2160" coordorigin="215,2160" coordsize="1992,1104" path="m497,2172l495,2172,493,2170,491,2168,491,2166,491,2164,493,2162,495,2161,497,2160,499,2161,501,2162,503,2164,503,2166,503,2168,501,2170,499,2172,497,2172xe" filled="t" fillcolor="white" stroked="f">
                <v:path arrowok="t"/>
              </v:shape>
              <v:shape id="_x0000_s3078" o:spid="_x0000_s2054" style="width:1992;height:1104;left:215;position:absolute;top:2160" coordorigin="215,2160" coordsize="1992,1104" path="m473,2172l471,2172,469,2170,467,2168,467,2166,467,2164,469,2162,471,2161,473,2160,475,2161,477,2162,479,2164,479,2166,479,2168,477,2170,475,2172,473,2172xe" filled="t" fillcolor="white" stroked="f">
                <v:path arrowok="t"/>
              </v:shape>
              <v:shape id="_x0000_s3079" o:spid="_x0000_s2055" style="width:1992;height:1104;left:215;position:absolute;top:2160" coordorigin="215,2160" coordsize="1992,1104" path="m449,2172l447,2172,445,2170,443,2168,443,2166,443,2164,445,2162,447,2161,449,2160,451,2161,453,2162,455,2164,455,2166,455,2168,453,2170,451,2172,449,2172xe" filled="t" fillcolor="white" stroked="f">
                <v:path arrowok="t"/>
              </v:shape>
              <v:shape id="_x0000_s3080" o:spid="_x0000_s2056" style="width:1992;height:1104;left:215;position:absolute;top:2160" coordorigin="215,2160" coordsize="1992,1104" path="m425,2172l423,2172,421,2170,419,2168,419,2166,419,2164,421,2162,423,2161,425,2160,427,2161,429,2162,431,2164,431,2166,431,2168,429,2170,427,2172,425,2172xe" filled="t" fillcolor="white" stroked="f">
                <v:path arrowok="t"/>
              </v:shape>
              <v:shape id="_x0000_s3081" o:spid="_x0000_s2057" style="width:1992;height:1104;left:215;position:absolute;top:2160" coordorigin="215,2160" coordsize="1992,1104" path="m401,2172l399,2172,397,2170,395,2168,395,2166,395,2164,397,2162,399,2161,401,2160,403,2161,405,2162,407,2164,407,2166,407,2168,405,2170,403,2172,401,2172xe" filled="t" fillcolor="white" stroked="f">
                <v:path arrowok="t"/>
              </v:shape>
              <v:shape id="_x0000_s3082" o:spid="_x0000_s2058" style="width:1992;height:1104;left:215;position:absolute;top:2160" coordorigin="215,2160" coordsize="1992,1104" path="m377,2172l375,2172,373,2170,371,2168,371,2166,371,2164,373,2162,375,2161,377,2160,379,2161,381,2162,383,2164,383,2166,383,2168,381,2170,379,2172,377,2172xe" filled="t" fillcolor="white" stroked="f">
                <v:path arrowok="t"/>
              </v:shape>
              <v:shape id="_x0000_s3083" o:spid="_x0000_s2059" style="width:1992;height:1104;left:215;position:absolute;top:2160" coordorigin="215,2160" coordsize="1992,1104" path="m353,2172l351,2172,349,2170,347,2168,347,2166,347,2164,349,2162,351,2161,353,2160,355,2161,357,2162,359,2164,359,2166,359,2168,357,2170,355,2172,353,2172xe" filled="t" fillcolor="white" stroked="f">
                <v:path arrowok="t"/>
              </v:shape>
              <v:shape id="_x0000_s3084" o:spid="_x0000_s2060" style="width:1992;height:1104;left:215;position:absolute;top:2160" coordorigin="215,2160" coordsize="1992,1104" path="m329,2172l327,2172,325,2170,323,2168,323,2166,323,2164,325,2162,327,2161,329,2160,331,2161,333,2162,335,2164,335,2166,335,2168,333,2170,331,2172,329,2172xe" filled="t" fillcolor="white" stroked="f">
                <v:path arrowok="t"/>
              </v:shape>
              <v:shape id="_x0000_s3085" o:spid="_x0000_s2061" style="width:1992;height:1104;left:215;position:absolute;top:2160" coordorigin="215,2160" coordsize="1992,1104" path="m305,2172l303,2172,301,2170,299,2168,299,2166,299,2164,301,2162,303,2161,305,2160,307,2161,309,2162,311,2164,311,2166,311,2168,309,2170,307,2172,305,2172xe" filled="t" fillcolor="white" stroked="f">
                <v:path arrowok="t"/>
              </v:shape>
              <v:shape id="_x0000_s3086" o:spid="_x0000_s2062" style="width:1992;height:1104;left:215;position:absolute;top:2160" coordorigin="215,2160" coordsize="1992,1104" path="m281,2172l279,2172,277,2170,275,2168,275,2166,275,2164,277,2162,279,2161,281,2160,283,2161,285,2162,287,2164,287,2166,287,2168,285,2170,283,2172,281,2172xe" filled="t" fillcolor="white" stroked="f">
                <v:path arrowok="t"/>
              </v:shape>
              <v:shape id="_x0000_s3087" o:spid="_x0000_s2063" style="width:1992;height:1104;left:215;position:absolute;top:2160" coordorigin="215,2160" coordsize="1992,1104" path="m257,2172l255,2172,253,2170,251,2168,251,2166,251,2164,253,2162,255,2161,257,2160,259,2161,261,2162,263,2164,263,2166,263,2168,261,2170,259,2172,257,2172xe" filled="t" fillcolor="white" stroked="f">
                <v:path arrowok="t"/>
              </v:shape>
              <v:shape id="_x0000_s3088" o:spid="_x0000_s2064" style="width:1992;height:1104;left:215;position:absolute;top:2160" coordorigin="215,2160" coordsize="1992,1104" path="m233,2172l231,2172,229,2170,227,2168,227,2166,227,2164,229,2162,231,2161,233,2160,235,2161,237,2162,239,2164,239,2166,239,2168,237,2170,235,2172,233,2172xe" filled="t" fillcolor="white" stroked="f">
                <v:path arrowok="t"/>
              </v:shape>
              <v:shape id="_x0000_s3089" o:spid="_x0000_s2065" style="width:1992;height:1104;left:215;position:absolute;top:2160" coordorigin="215,2160" coordsize="1992,1104" path="m221,2184l219,2184,217,2183,215,2181,215,2178,215,2176,217,2174,219,2173,221,2172,223,2173,225,2174,227,2176,227,2178,227,2181,225,2183,223,2184,221,2184xe" filled="t" fillcolor="white" stroked="f">
                <v:path arrowok="t"/>
              </v:shape>
              <v:shape id="_x0000_s3090" o:spid="_x0000_s2066" style="width:1992;height:1104;left:215;position:absolute;top:2160" coordorigin="215,2160" coordsize="1992,1104" path="m221,2208l219,2208,217,2207,215,2205,215,2202,215,2200,217,2198,219,2197,221,2196,223,2197,225,2198,227,2200,227,2202,227,2205,225,2207,223,2208,221,2208xe" filled="t" fillcolor="white" stroked="f">
                <v:path arrowok="t"/>
              </v:shape>
              <v:shape id="_x0000_s3091" o:spid="_x0000_s2067" style="width:1992;height:1104;left:215;position:absolute;top:2160" coordorigin="215,2160" coordsize="1992,1104" path="m221,2232l219,2232,217,2231,215,2229,215,2226,215,2224,217,2222,219,2221,221,2220,223,2221,225,2222,227,2224,227,2226,227,2229,225,2231,223,2232,221,2232xe" filled="t" fillcolor="white" stroked="f">
                <v:path arrowok="t"/>
              </v:shape>
              <v:shape id="_x0000_s3092" o:spid="_x0000_s2068" style="width:1992;height:1104;left:215;position:absolute;top:2160" coordorigin="215,2160" coordsize="1992,1104" path="m221,2256l219,2256,217,2255,215,2253,215,2250,215,2248,217,2246,219,2245,221,2244,223,2245,225,2246,227,2248,227,2250,227,2253,225,2255,223,2256,221,2256xe" filled="t" fillcolor="white" stroked="f">
                <v:path arrowok="t"/>
              </v:shape>
              <v:shape id="_x0000_s3093" o:spid="_x0000_s2069" style="width:1992;height:1104;left:215;position:absolute;top:2160" coordorigin="215,2160" coordsize="1992,1104" path="m221,2280l219,2280,217,2279,215,2277,215,2274,215,2272,217,2270,219,2269,221,2268,223,2269,225,2270,227,2272,227,2274,227,2277,225,2279,223,2280,221,2280xe" filled="t" fillcolor="white" stroked="f">
                <v:path arrowok="t"/>
              </v:shape>
              <v:shape id="_x0000_s3094" o:spid="_x0000_s2070" style="width:1992;height:1104;left:215;position:absolute;top:2160" coordorigin="215,2160" coordsize="1992,1104" path="m221,2304l219,2304,217,2303,215,2301,215,2298,215,2296,217,2294,219,2293,221,2292,223,2293,225,2294,227,2296,227,2298,227,2301,225,2303,223,2304,221,2304xe" filled="t" fillcolor="white" stroked="f">
                <v:path arrowok="t"/>
              </v:shape>
              <v:shape id="_x0000_s3095" o:spid="_x0000_s2071" style="width:1992;height:1104;left:215;position:absolute;top:2160" coordorigin="215,2160" coordsize="1992,1104" path="m221,2328l219,2328,217,2327,215,2325,215,2322,215,2320,217,2318,219,2317,221,2316,223,2317,225,2318,227,2320,227,2322,227,2325,225,2327,223,2328,221,2328xe" filled="t" fillcolor="white" stroked="f">
                <v:path arrowok="t"/>
              </v:shape>
              <v:shape id="_x0000_s3096" o:spid="_x0000_s2072" style="width:1992;height:1104;left:215;position:absolute;top:2160" coordorigin="215,2160" coordsize="1992,1104" path="m221,2352l219,2352,217,2351,215,2349,215,2346,215,2344,217,2342,219,2341,221,2340,223,2341,225,2342,227,2344,227,2346,227,2349,225,2351,223,2352,221,2352xe" filled="t" fillcolor="white" stroked="f">
                <v:path arrowok="t"/>
              </v:shape>
              <v:shape id="_x0000_s3097" o:spid="_x0000_s2073" style="width:1992;height:1104;left:215;position:absolute;top:2160" coordorigin="215,2160" coordsize="1992,1104" path="m221,2376l219,2376,217,2375,215,2373,215,2370,215,2368,217,2366,219,2365,221,2364,223,2365,225,2366,227,2368,227,2370,227,2373,225,2375,223,2376,221,2376xe" filled="t" fillcolor="white" stroked="f">
                <v:path arrowok="t"/>
              </v:shape>
              <v:shape id="_x0000_s3098" o:spid="_x0000_s2074" style="width:1992;height:1104;left:215;position:absolute;top:2160" coordorigin="215,2160" coordsize="1992,1104" path="m221,2400l219,2400,217,2399,215,2397,215,2394,215,2392,217,2390,219,2389,221,2388,223,2389,225,2390,227,2392,227,2394,227,2397,225,2399,223,2400,221,2400xe" filled="t" fillcolor="white" stroked="f">
                <v:path arrowok="t"/>
              </v:shape>
              <v:shape id="_x0000_s3099" o:spid="_x0000_s2075" style="width:1992;height:1104;left:215;position:absolute;top:2160" coordorigin="215,2160" coordsize="1992,1104" path="m221,2424l219,2424,217,2423,215,2421,215,2418,215,2416,217,2414,219,2413,221,2412,223,2413,225,2414,227,2416,227,2418,227,2421,225,2423,223,2424,221,2424xe" filled="t" fillcolor="white" stroked="f">
                <v:path arrowok="t"/>
              </v:shape>
              <v:shape id="_x0000_s3100" o:spid="_x0000_s2076" style="width:1992;height:1104;left:215;position:absolute;top:2160" coordorigin="215,2160" coordsize="1992,1104" path="m221,2448l219,2448,217,2447,215,2445,215,2442,215,2440,217,2438,219,2437,221,2436,223,2437,225,2438,227,2440,227,2442,227,2445,225,2447,223,2448,221,2448xe" filled="t" fillcolor="white" stroked="f">
                <v:path arrowok="t"/>
              </v:shape>
              <v:shape id="_x0000_s3101" o:spid="_x0000_s2077" style="width:1992;height:1104;left:215;position:absolute;top:2160" coordorigin="215,2160" coordsize="1992,1104" path="m221,2472l219,2472,217,2471,215,2469,215,2466,215,2464,217,2462,219,2461,221,2460,223,2461,225,2462,227,2464,227,2466,227,2469,225,2471,223,2472,221,2472xe" filled="t" fillcolor="white" stroked="f">
                <v:path arrowok="t"/>
              </v:shape>
              <v:shape id="_x0000_s3102" o:spid="_x0000_s2078" style="width:1992;height:1104;left:215;position:absolute;top:2160" coordorigin="215,2160" coordsize="1992,1104" path="m221,2496l219,2496,217,2495,215,2493,215,2490,215,2488,217,2486,219,2485,221,2484,223,2485,225,2486,227,2488,227,2490,227,2493,225,2495,223,2496,221,2496xe" filled="t" fillcolor="white" stroked="f">
                <v:path arrowok="t"/>
              </v:shape>
              <v:shape id="_x0000_s3103" o:spid="_x0000_s2079" style="width:1992;height:1104;left:215;position:absolute;top:2160" coordorigin="215,2160" coordsize="1992,1104" path="m221,2520l219,2520,217,2519,215,2517,215,2514,215,2512,217,2510,219,2509,221,2508,223,2509,225,2510,227,2512,227,2514,227,2517,225,2519,223,2520,221,2520xe" filled="t" fillcolor="white" stroked="f">
                <v:path arrowok="t"/>
              </v:shape>
              <v:shape id="_x0000_s3104" o:spid="_x0000_s2080" style="width:1992;height:1104;left:215;position:absolute;top:2160" coordorigin="215,2160" coordsize="1992,1104" path="m221,2544l219,2544,217,2543,215,2541,215,2538,215,2536,217,2534,219,2533,221,2532,223,2533,225,2534,227,2536,227,2538,227,2541,225,2543,223,2544,221,2544xe" filled="t" fillcolor="white" stroked="f">
                <v:path arrowok="t"/>
              </v:shape>
              <v:shape id="_x0000_s3105" o:spid="_x0000_s2081" style="width:1992;height:1104;left:215;position:absolute;top:2160" coordorigin="215,2160" coordsize="1992,1104" path="m221,2568l219,2568,217,2567,215,2565,215,2562,215,2560,217,2558,219,2557,221,2556,223,2557,225,2558,227,2560,227,2562,227,2565,225,2567,223,2568,221,2568xe" filled="t" fillcolor="white" stroked="f">
                <v:path arrowok="t"/>
              </v:shape>
              <v:shape id="_x0000_s3106" o:spid="_x0000_s2082" style="width:1992;height:1104;left:215;position:absolute;top:2160" coordorigin="215,2160" coordsize="1992,1104" path="m221,2592l219,2592,217,2591,215,2589,215,2586,215,2584,217,2582,219,2581,221,2580,223,2581,225,2582,227,2584,227,2586,227,2589,225,2591,223,2592,221,2592xe" filled="t" fillcolor="white" stroked="f">
                <v:path arrowok="t"/>
              </v:shape>
              <v:shape id="_x0000_s3107" o:spid="_x0000_s2083" style="width:1992;height:1104;left:215;position:absolute;top:2160" coordorigin="215,2160" coordsize="1992,1104" path="m221,2616l219,2616,217,2615,215,2613,215,2610,215,2608,217,2606,219,2605,221,2604,223,2605,225,2606,227,2608,227,2610,227,2613,225,2615,223,2616,221,2616xe" filled="t" fillcolor="white" stroked="f">
                <v:path arrowok="t"/>
              </v:shape>
              <v:shape id="_x0000_s3108" o:spid="_x0000_s2084" style="width:1992;height:1104;left:215;position:absolute;top:2160" coordorigin="215,2160" coordsize="1992,1104" path="m221,2640l219,2640,217,2639,215,2637,215,2634,215,2632,217,2630,219,2629,221,2628,223,2629,225,2630,227,2632,227,2634,227,2637,225,2639,223,2640,221,2640xe" filled="t" fillcolor="white" stroked="f">
                <v:path arrowok="t"/>
              </v:shape>
              <v:shape id="_x0000_s3109" o:spid="_x0000_s2085" style="width:1992;height:1104;left:215;position:absolute;top:2160" coordorigin="215,2160" coordsize="1992,1104" path="m221,2664l219,2664,217,2663,215,2661,215,2658,215,2656,217,2654,219,2653,221,2652,223,2653,225,2654,227,2656,227,2658,227,2661,225,2663,223,2664,221,2664xe" filled="t" fillcolor="white" stroked="f">
                <v:path arrowok="t"/>
              </v:shape>
              <v:shape id="_x0000_s3110" o:spid="_x0000_s2086" style="width:1992;height:1104;left:215;position:absolute;top:2160" coordorigin="215,2160" coordsize="1992,1104" path="m221,2688l219,2688,217,2687,215,2685,215,2682,215,2680,217,2678,219,2677,221,2676,223,2677,225,2678,227,2680,227,2682,227,2685,225,2687,223,2688,221,2688xe" filled="t" fillcolor="white" stroked="f">
                <v:path arrowok="t"/>
              </v:shape>
              <v:shape id="_x0000_s3111" o:spid="_x0000_s2087" style="width:1992;height:1104;left:215;position:absolute;top:2160" coordorigin="215,2160" coordsize="1992,1104" path="m221,2712l219,2712,217,2711,215,2709,215,2706,215,2704,217,2702,219,2701,221,2700,223,2701,225,2702,227,2704,227,2706,227,2709,225,2711,223,2712,221,2712xe" filled="t" fillcolor="white" stroked="f">
                <v:path arrowok="t"/>
              </v:shape>
              <v:shape id="_x0000_s3112" o:spid="_x0000_s2088" style="width:1992;height:1104;left:215;position:absolute;top:2160" coordorigin="215,2160" coordsize="1992,1104" path="m221,2736l219,2736,217,2735,215,2733,215,2730,215,2728,217,2726,219,2725,221,2724,223,2725,225,2726,227,2728,227,2730,227,2733,225,2735,223,2736,221,2736xe" filled="t" fillcolor="white" stroked="f">
                <v:path arrowok="t"/>
              </v:shape>
              <v:shape id="_x0000_s3113" o:spid="_x0000_s2089" style="width:1992;height:1104;left:215;position:absolute;top:2160" coordorigin="215,2160" coordsize="1992,1104" path="m221,2760l219,2760,217,2759,215,2757,215,2754,215,2752,217,2750,219,2749,221,2748,223,2749,225,2750,227,2752,227,2754,227,2757,225,2759,223,2760,221,2760xe" filled="t" fillcolor="white" stroked="f">
                <v:path arrowok="t"/>
              </v:shape>
              <v:shape id="_x0000_s3114" o:spid="_x0000_s2090" style="width:1992;height:1104;left:215;position:absolute;top:2160" coordorigin="215,2160" coordsize="1992,1104" path="m221,2784l219,2784,217,2783,215,2781,215,2778,215,2776,217,2774,219,2773,221,2772,223,2773,225,2774,227,2776,227,2778,227,2781,225,2783,223,2784,221,2784xe" filled="t" fillcolor="white" stroked="f">
                <v:path arrowok="t"/>
              </v:shape>
              <v:shape id="_x0000_s3115" o:spid="_x0000_s2091" style="width:1992;height:1104;left:215;position:absolute;top:2160" coordorigin="215,2160" coordsize="1992,1104" path="m221,2808l219,2808,217,2807,215,2805,215,2802,215,2800,217,2798,219,2797,221,2796,223,2797,225,2798,227,2800,227,2802,227,2805,225,2807,223,2808,221,2808xe" filled="t" fillcolor="white" stroked="f">
                <v:path arrowok="t"/>
              </v:shape>
              <v:shape id="_x0000_s3116" o:spid="_x0000_s2092" style="width:1992;height:1104;left:215;position:absolute;top:2160" coordorigin="215,2160" coordsize="1992,1104" path="m221,2832l219,2832,217,2831,215,2829,215,2826,215,2824,217,2822,219,2821,221,2820,223,2821,225,2822,227,2824,227,2826,227,2829,225,2831,223,2832,221,2832xe" filled="t" fillcolor="white" stroked="f">
                <v:path arrowok="t"/>
              </v:shape>
              <v:shape id="_x0000_s3117" o:spid="_x0000_s2093" style="width:1992;height:1104;left:215;position:absolute;top:2160" coordorigin="215,2160" coordsize="1992,1104" path="m221,2856l219,2856,217,2855,215,2853,215,2850,215,2848,217,2846,219,2845,221,2844,223,2845,225,2846,227,2848,227,2850,227,2853,225,2855,223,2856,221,2856xe" filled="t" fillcolor="white" stroked="f">
                <v:path arrowok="t"/>
              </v:shape>
              <v:shape id="_x0000_s3118" o:spid="_x0000_s2094" style="width:1992;height:1104;left:215;position:absolute;top:2160" coordorigin="215,2160" coordsize="1992,1104" path="m221,2880l219,2880,217,2879,215,2877,215,2874,215,2872,217,2870,219,2869,221,2868,223,2869,225,2870,227,2872,227,2874,227,2877,225,2879,223,2880,221,2880xe" filled="t" fillcolor="white" stroked="f">
                <v:path arrowok="t"/>
              </v:shape>
              <v:shape id="_x0000_s3119" o:spid="_x0000_s2095" style="width:1992;height:1104;left:215;position:absolute;top:2160" coordorigin="215,2160" coordsize="1992,1104" path="m221,2904l219,2904,217,2903,215,2901,215,2898,215,2896,217,2894,219,2893,221,2892,223,2893,225,2894,227,2896,227,2898,227,2901,225,2903,223,2904,221,2904xe" filled="t" fillcolor="white" stroked="f">
                <v:path arrowok="t"/>
              </v:shape>
              <v:shape id="_x0000_s3120" o:spid="_x0000_s2096" style="width:1992;height:1104;left:215;position:absolute;top:2160" coordorigin="215,2160" coordsize="1992,1104" path="m221,2928l219,2928,217,2927,215,2925,215,2922,215,2920,217,2918,219,2917,221,2916,223,2917,225,2918,227,2920,227,2922,227,2925,225,2927,223,2928,221,2928xe" filled="t" fillcolor="white" stroked="f">
                <v:path arrowok="t"/>
              </v:shape>
              <v:shape id="_x0000_s3121" o:spid="_x0000_s2097" style="width:1992;height:1104;left:215;position:absolute;top:2160" coordorigin="215,2160" coordsize="1992,1104" path="m221,2952l219,2952,217,2951,215,2949,215,2946,215,2944,217,2942,219,2941,221,2940,223,2941,225,2942,227,2944,227,2946,227,2949,225,2951,223,2952,221,2952xe" filled="t" fillcolor="white" stroked="f">
                <v:path arrowok="t"/>
              </v:shape>
              <v:shape id="_x0000_s3122" o:spid="_x0000_s2098" style="width:1992;height:1104;left:215;position:absolute;top:2160" coordorigin="215,2160" coordsize="1992,1104" path="m221,2976l219,2976,217,2975,215,2973,215,2970,215,2968,217,2966,219,2965,221,2964,223,2965,225,2966,227,2968,227,2970,227,2973,225,2975,223,2976,221,2976xe" filled="t" fillcolor="white" stroked="f">
                <v:path arrowok="t"/>
              </v:shape>
              <v:shape id="_x0000_s3123" o:spid="_x0000_s2099" style="width:1992;height:1104;left:215;position:absolute;top:2160" coordorigin="215,2160" coordsize="1992,1104" path="m221,3000l219,3000,217,2999,215,2997,215,2994,215,2992,217,2990,219,2989,221,2988,223,2989,225,2990,227,2992,227,2994,227,2997,225,2999,223,3000,221,3000xe" filled="t" fillcolor="white" stroked="f">
                <v:path arrowok="t"/>
              </v:shape>
              <v:shape id="_x0000_s3124" o:spid="_x0000_s2100" style="width:1992;height:1104;left:215;position:absolute;top:2160" coordorigin="215,2160" coordsize="1992,1104" path="m221,3024l219,3024,217,3023,215,3021,215,3018,215,3016,217,3014,219,3013,221,3012,223,3013,225,3014,227,3016,227,3018,227,3021,225,3023,223,3024,221,3024xe" filled="t" fillcolor="white" stroked="f">
                <v:path arrowok="t"/>
              </v:shape>
              <v:shape id="_x0000_s3125" o:spid="_x0000_s2101" style="width:1992;height:1104;left:215;position:absolute;top:2160" coordorigin="215,2160" coordsize="1992,1104" path="m221,3048l219,3048,217,3047,215,3045,215,3042,215,3040,217,3038,219,3037,221,3036,223,3037,225,3038,227,3040,227,3042,227,3045,225,3047,223,3048,221,3048xe" filled="t" fillcolor="white" stroked="f">
                <v:path arrowok="t"/>
              </v:shape>
              <v:shape id="_x0000_s3126" o:spid="_x0000_s2102" style="width:1992;height:1104;left:215;position:absolute;top:2160" coordorigin="215,2160" coordsize="1992,1104" path="m221,3072l219,3072,217,3071,215,3069,215,3066,215,3064,217,3062,219,3061,221,3060,223,3061,225,3062,227,3064,227,3066,227,3069,225,3071,223,3072,221,3072xe" filled="t" fillcolor="white" stroked="f">
                <v:path arrowok="t"/>
              </v:shape>
              <v:shape id="_x0000_s3127" o:spid="_x0000_s2103" style="width:1992;height:1104;left:215;position:absolute;top:2160" coordorigin="215,2160" coordsize="1992,1104" path="m221,3096l219,3096,217,3095,215,3093,215,3090,215,3088,217,3086,219,3085,221,3084,223,3085,225,3086,227,3088,227,3090,227,3093,225,3095,223,3096,221,3096xe" filled="t" fillcolor="white" stroked="f">
                <v:path arrowok="t"/>
              </v:shape>
              <v:shape id="_x0000_s3128" o:spid="_x0000_s2104" style="width:1992;height:1104;left:215;position:absolute;top:2160" coordorigin="215,2160" coordsize="1992,1104" path="m221,3120l219,3120,217,3119,215,3117,215,3114,215,3112,217,3110,219,3109,221,3108,223,3109,225,3110,227,3112,227,3114,227,3117,225,3119,223,3120,221,3120xe" filled="t" fillcolor="white" stroked="f">
                <v:path arrowok="t"/>
              </v:shape>
              <v:shape id="_x0000_s3129" o:spid="_x0000_s2105" style="width:1992;height:1104;left:215;position:absolute;top:2160" coordorigin="215,2160" coordsize="1992,1104" path="m221,3144l219,3144,217,3143,215,3141,215,3138,215,3136,217,3134,219,3133,221,3132,223,3133,225,3134,227,3136,227,3138,227,3141,225,3143,223,3144,221,3144xe" filled="t" fillcolor="white" stroked="f">
                <v:path arrowok="t"/>
              </v:shape>
              <v:shape id="_x0000_s3130" o:spid="_x0000_s2106" style="width:1992;height:1104;left:215;position:absolute;top:2160" coordorigin="215,2160" coordsize="1992,1104" path="m221,3168l219,3168,217,3167,215,3165,215,3162,215,3160,217,3158,219,3157,221,3156,223,3157,225,3158,227,3160,227,3162,227,3165,225,3167,223,3168,221,3168xe" filled="t" fillcolor="white" stroked="f">
                <v:path arrowok="t"/>
              </v:shape>
              <v:shape id="_x0000_s3131" o:spid="_x0000_s2107" style="width:1992;height:1104;left:215;position:absolute;top:2160" coordorigin="215,2160" coordsize="1992,1104" path="m221,3192l219,3192,217,3191,215,3189,215,3186,215,3184,217,3182,219,3181,221,3180,223,3181,225,3182,227,3184,227,3186,227,3189,225,3191,223,3192,221,3192xe" filled="t" fillcolor="white" stroked="f">
                <v:path arrowok="t"/>
              </v:shape>
              <v:shape id="_x0000_s3132" o:spid="_x0000_s2108" style="width:1992;height:1104;left:215;position:absolute;top:2160" coordorigin="215,2160" coordsize="1992,1104" path="m221,3216l219,3216,217,3215,215,3213,215,3210,215,3208,217,3206,219,3205,221,3204,223,3205,225,3206,227,3208,227,3210,227,3213,225,3215,223,3216,221,3216xe" filled="t" fillcolor="white" stroked="f">
                <v:path arrowok="t"/>
              </v:shape>
              <v:shape id="_x0000_s3133" o:spid="_x0000_s2109" style="width:1992;height:1104;left:215;position:absolute;top:2160" coordorigin="215,2160" coordsize="1992,1104" path="m221,3240l219,3240,217,3239,215,3237,215,3234,215,3232,217,3230,219,3229,221,3228,223,3229,225,3230,227,3232,227,3234,227,3237,225,3239,223,3240,221,3240xe" filled="t" fillcolor="white" stroked="f">
                <v:path arrowok="t"/>
              </v:shape>
              <v:shape id="_x0000_s3134" o:spid="_x0000_s2110" style="width:1992;height:1104;left:215;position:absolute;top:2160" coordorigin="215,2160" coordsize="1992,1104" path="m221,3264l219,3264,217,3262,215,3260,215,3258,215,3256,217,3254,219,3253,221,3252,223,3253,225,3254,227,3256,227,3258,227,3260,225,3262,223,3264,221,3264xe" filled="t" fillcolor="white" stroked="f">
                <v:path arrowok="t"/>
              </v:shape>
              <v:shape id="_x0000_s3135" o:spid="_x0000_s2111" style="width:1992;height:1104;left:215;position:absolute;top:2160" coordorigin="215,2160" coordsize="1992,1104" path="m245,3264l243,3264,241,3262,239,3260,239,3258,239,3256,241,3254,243,3253,245,3252,247,3253,249,3254,251,3256,251,3258,251,3260,249,3262,247,3264,245,3264xe" filled="t" fillcolor="white" stroked="f">
                <v:path arrowok="t"/>
              </v:shape>
              <v:shape id="_x0000_s3136" o:spid="_x0000_s2112" style="width:1992;height:1104;left:215;position:absolute;top:2160" coordorigin="215,2160" coordsize="1992,1104" path="m269,3264l267,3264,265,3262,263,3260,263,3258,263,3256,265,3254,267,3253,269,3252,271,3253,273,3254,275,3256,275,3258,275,3260,273,3262,271,3264,269,3264xe" filled="t" fillcolor="white" stroked="f">
                <v:path arrowok="t"/>
              </v:shape>
              <v:shape id="_x0000_s3137" o:spid="_x0000_s2113" style="width:1992;height:1104;left:215;position:absolute;top:2160" coordorigin="215,2160" coordsize="1992,1104" path="m293,3264l291,3264,289,3262,287,3260,287,3258,287,3256,289,3254,291,3253,293,3252,295,3253,297,3254,299,3256,299,3258,299,3260,297,3262,295,3264,293,3264xe" filled="t" fillcolor="white" stroked="f">
                <v:path arrowok="t"/>
              </v:shape>
              <v:shape id="_x0000_s3138" o:spid="_x0000_s2114" style="width:1992;height:1104;left:215;position:absolute;top:2160" coordorigin="215,2160" coordsize="1992,1104" path="m317,3264l315,3264,313,3262,311,3260,311,3258,311,3256,313,3254,315,3253,317,3252,319,3253,321,3254,323,3256,323,3258,323,3260,321,3262,319,3264,317,3264xe" filled="t" fillcolor="white" stroked="f">
                <v:path arrowok="t"/>
              </v:shape>
              <v:shape id="_x0000_s3139" o:spid="_x0000_s2115" style="width:1992;height:1104;left:215;position:absolute;top:2160" coordorigin="215,2160" coordsize="1992,1104" path="m341,3264l339,3264,337,3262,335,3260,335,3258,335,3256,337,3254,339,3253,341,3252,343,3253,345,3254,347,3256,347,3258,347,3260,345,3262,343,3264,341,3264xe" filled="t" fillcolor="white" stroked="f">
                <v:path arrowok="t"/>
              </v:shape>
              <v:shape id="_x0000_s3140" o:spid="_x0000_s2116" style="width:1992;height:1104;left:215;position:absolute;top:2160" coordorigin="215,2160" coordsize="1992,1104" path="m365,3264l363,3264,361,3262,359,3260,359,3258,359,3256,361,3254,363,3253,365,3252,367,3253,369,3254,371,3256,371,3258,371,3260,369,3262,367,3264,365,3264xe" filled="t" fillcolor="white" stroked="f">
                <v:path arrowok="t"/>
              </v:shape>
              <v:shape id="_x0000_s3141" o:spid="_x0000_s2117" style="width:1992;height:1104;left:215;position:absolute;top:2160" coordorigin="215,2160" coordsize="1992,1104" path="m389,3264l387,3264,385,3262,383,3260,383,3258,383,3256,385,3254,387,3253,389,3252,391,3253,393,3254,395,3256,395,3258,395,3260,393,3262,391,3264,389,3264xe" filled="t" fillcolor="white" stroked="f">
                <v:path arrowok="t"/>
              </v:shape>
              <v:shape id="_x0000_s3142" o:spid="_x0000_s2118" style="width:1992;height:1104;left:215;position:absolute;top:2160" coordorigin="215,2160" coordsize="1992,1104" path="m413,3264l411,3264,409,3262,407,3260,407,3258,407,3256,409,3254,411,3253,413,3252,415,3253,417,3254,419,3256,419,3258,419,3260,417,3262,415,3264,413,3264xe" filled="t" fillcolor="white" stroked="f">
                <v:path arrowok="t"/>
              </v:shape>
              <v:shape id="_x0000_s3143" o:spid="_x0000_s2119" style="width:1992;height:1104;left:215;position:absolute;top:2160" coordorigin="215,2160" coordsize="1992,1104" path="m437,3264l435,3264,433,3262,431,3260,431,3258,431,3256,433,3254,435,3253,437,3252,439,3253,441,3254,443,3256,443,3258,443,3260,441,3262,439,3264,437,3264xe" filled="t" fillcolor="white" stroked="f">
                <v:path arrowok="t"/>
              </v:shape>
              <v:shape id="_x0000_s3144" o:spid="_x0000_s2120" style="width:1992;height:1104;left:215;position:absolute;top:2160" coordorigin="215,2160" coordsize="1992,1104" path="m461,3264l459,3264,457,3262,455,3260,455,3258,455,3256,457,3254,459,3253,461,3252,463,3253,465,3254,467,3256,467,3258,467,3260,465,3262,463,3264,461,3264xe" filled="t" fillcolor="white" stroked="f">
                <v:path arrowok="t"/>
              </v:shape>
              <v:shape id="_x0000_s3145" o:spid="_x0000_s2121" style="width:1992;height:1104;left:215;position:absolute;top:2160" coordorigin="215,2160" coordsize="1992,1104" path="m485,3264l483,3264,481,3262,479,3260,479,3258,479,3256,481,3254,483,3253,485,3252,487,3253,489,3254,491,3256,491,3258,491,3260,489,3262,487,3264,485,3264xe" filled="t" fillcolor="white" stroked="f">
                <v:path arrowok="t"/>
              </v:shape>
              <v:shape id="_x0000_s3146" o:spid="_x0000_s2122" style="width:1992;height:1104;left:215;position:absolute;top:2160" coordorigin="215,2160" coordsize="1992,1104" path="m509,3264l507,3264,505,3262,503,3260,503,3258,503,3256,505,3254,507,3253,509,3252,511,3253,513,3254,515,3256,515,3258,515,3260,513,3262,511,3264,509,3264xe" filled="t" fillcolor="white" stroked="f">
                <v:path arrowok="t"/>
              </v:shape>
              <v:shape id="_x0000_s3147" o:spid="_x0000_s2123" style="width:1992;height:1104;left:215;position:absolute;top:2160" coordorigin="215,2160" coordsize="1992,1104" path="m533,3264l531,3264,529,3262,527,3260,527,3258,527,3256,529,3254,531,3253,533,3252,535,3253,537,3254,539,3256,539,3258,539,3260,537,3262,535,3264,533,3264xe" filled="t" fillcolor="white" stroked="f">
                <v:path arrowok="t"/>
              </v:shape>
              <v:shape id="_x0000_s3148" o:spid="_x0000_s2124" style="width:1992;height:1104;left:215;position:absolute;top:2160" coordorigin="215,2160" coordsize="1992,1104" path="m557,3264l555,3264,553,3262,551,3260,551,3258,551,3256,553,3254,555,3253,557,3252,559,3253,561,3254,563,3256,563,3258,563,3260,561,3262,559,3264,557,3264xe" filled="t" fillcolor="white" stroked="f">
                <v:path arrowok="t"/>
              </v:shape>
              <v:shape id="_x0000_s3149" o:spid="_x0000_s2125" style="width:1992;height:1104;left:215;position:absolute;top:2160" coordorigin="215,2160" coordsize="1992,1104" path="m581,3264l579,3264,577,3262,575,3260,575,3258,575,3256,577,3254,579,3253,581,3252,583,3253,585,3254,587,3256,587,3258,587,3260,585,3262,583,3264,581,3264xe" filled="t" fillcolor="white" stroked="f">
                <v:path arrowok="t"/>
              </v:shape>
              <v:shape id="_x0000_s3150" o:spid="_x0000_s2126" style="width:1992;height:1104;left:215;position:absolute;top:2160" coordorigin="215,2160" coordsize="1992,1104" path="m605,3264l603,3264,601,3262,599,3260,599,3258,599,3256,601,3254,603,3253,605,3252,607,3253,609,3254,611,3256,611,3258,611,3260,609,3262,607,3264,605,3264xe" filled="t" fillcolor="white" stroked="f">
                <v:path arrowok="t"/>
              </v:shape>
              <v:shape id="_x0000_s3151" o:spid="_x0000_s2127" style="width:1992;height:1104;left:215;position:absolute;top:2160" coordorigin="215,2160" coordsize="1992,1104" path="m629,3264l627,3264,625,3262,623,3260,623,3258,623,3256,625,3254,627,3253,629,3252,631,3253,633,3254,635,3256,635,3258,635,3260,633,3262,631,3264,629,3264xe" filled="t" fillcolor="white" stroked="f">
                <v:path arrowok="t"/>
              </v:shape>
              <v:shape id="_x0000_s3152" o:spid="_x0000_s2128" style="width:1992;height:1104;left:215;position:absolute;top:2160" coordorigin="215,2160" coordsize="1992,1104" path="m653,3264l651,3264,649,3262,647,3260,647,3258,647,3256,649,3254,651,3253,653,3252,655,3253,657,3254,659,3256,659,3258,659,3260,657,3262,655,3264,653,3264xe" filled="t" fillcolor="white" stroked="f">
                <v:path arrowok="t"/>
              </v:shape>
              <v:shape id="_x0000_s3153" o:spid="_x0000_s2129" style="width:1992;height:1104;left:215;position:absolute;top:2160" coordorigin="215,2160" coordsize="1992,1104" path="m677,3264l675,3264,673,3262,671,3260,671,3258,671,3256,673,3254,675,3253,677,3252,679,3253,681,3254,683,3256,683,3258,683,3260,681,3262,679,3264,677,3264xe" filled="t" fillcolor="white" stroked="f">
                <v:path arrowok="t"/>
              </v:shape>
              <v:shape id="_x0000_s3154" o:spid="_x0000_s2130" style="width:1992;height:1104;left:215;position:absolute;top:2160" coordorigin="215,2160" coordsize="1992,1104" path="m701,3264l699,3264,697,3262,695,3260,695,3258,695,3256,697,3254,699,3253,701,3252,703,3253,705,3254,707,3256,707,3258,707,3260,705,3262,703,3264,701,3264xe" filled="t" fillcolor="white" stroked="f">
                <v:path arrowok="t"/>
              </v:shape>
              <v:shape id="_x0000_s3155" o:spid="_x0000_s2131" style="width:1992;height:1104;left:215;position:absolute;top:2160" coordorigin="215,2160" coordsize="1992,1104" path="m725,3264l723,3264,721,3262,719,3260,719,3258,719,3256,721,3254,723,3253,725,3252,727,3253,729,3254,731,3256,731,3258,731,3260,729,3262,727,3264,725,3264xe" filled="t" fillcolor="white" stroked="f">
                <v:path arrowok="t"/>
              </v:shape>
              <v:shape id="_x0000_s3156" o:spid="_x0000_s2132" style="width:1992;height:1104;left:215;position:absolute;top:2160" coordorigin="215,2160" coordsize="1992,1104" path="m749,3264l747,3264,745,3262,743,3260,743,3258,743,3256,745,3254,747,3253,749,3252,751,3253,753,3254,755,3256,755,3258,755,3260,753,3262,751,3264,749,3264xe" filled="t" fillcolor="white" stroked="f">
                <v:path arrowok="t"/>
              </v:shape>
              <v:shape id="_x0000_s3157" o:spid="_x0000_s2133" style="width:1992;height:1104;left:215;position:absolute;top:2160" coordorigin="215,2160" coordsize="1992,1104" path="m773,3264l771,3264,769,3262,767,3260,767,3258,767,3256,769,3254,771,3253,773,3252,775,3253,777,3254,779,3256,779,3258,779,3260,777,3262,775,3264,773,3264xe" filled="t" fillcolor="white" stroked="f">
                <v:path arrowok="t"/>
              </v:shape>
              <v:shape id="_x0000_s3158" o:spid="_x0000_s2134" style="width:1992;height:1104;left:215;position:absolute;top:2160" coordorigin="215,2160" coordsize="1992,1104" path="m797,3264l795,3264,793,3262,791,3260,791,3258,791,3256,793,3254,795,3253,797,3252,799,3253,801,3254,803,3256,803,3258,803,3260,801,3262,799,3264,797,3264xe" filled="t" fillcolor="white" stroked="f">
                <v:path arrowok="t"/>
              </v:shape>
              <v:shape id="_x0000_s3159" o:spid="_x0000_s2135" style="width:1992;height:1104;left:215;position:absolute;top:2160" coordorigin="215,2160" coordsize="1992,1104" path="m821,3264l819,3264,817,3262,815,3260,815,3258,815,3256,817,3254,819,3253,821,3252,823,3253,825,3254,827,3256,827,3258,827,3260,825,3262,823,3264,821,3264xe" filled="t" fillcolor="white" stroked="f">
                <v:path arrowok="t"/>
              </v:shape>
              <v:shape id="_x0000_s3160" o:spid="_x0000_s2136" style="width:1992;height:1104;left:215;position:absolute;top:2160" coordorigin="215,2160" coordsize="1992,1104" path="m845,3264l843,3264,841,3262,839,3260,839,3258,839,3256,841,3254,843,3253,845,3252,847,3253,849,3254,851,3256,851,3258,851,3260,849,3262,847,3264,845,3264xe" filled="t" fillcolor="white" stroked="f">
                <v:path arrowok="t"/>
              </v:shape>
              <v:shape id="_x0000_s3161" o:spid="_x0000_s2137" style="width:1992;height:1104;left:215;position:absolute;top:2160" coordorigin="215,2160" coordsize="1992,1104" path="m869,3264l867,3264,865,3262,863,3260,863,3258,863,3256,865,3254,867,3253,869,3252,871,3253,873,3254,875,3256,875,3258,875,3260,873,3262,871,3264,869,3264xe" filled="t" fillcolor="white" stroked="f">
                <v:path arrowok="t"/>
              </v:shape>
              <v:shape id="_x0000_s3162" o:spid="_x0000_s2138" style="width:1992;height:1104;left:215;position:absolute;top:2160" coordorigin="215,2160" coordsize="1992,1104" path="m893,3264l891,3264,889,3262,887,3260,887,3258,887,3256,889,3254,891,3253,893,3252,895,3253,897,3254,899,3256,899,3258,899,3260,897,3262,895,3264,893,3264xe" filled="t" fillcolor="white" stroked="f">
                <v:path arrowok="t"/>
              </v:shape>
              <v:shape id="_x0000_s3163" o:spid="_x0000_s2139" style="width:1992;height:1104;left:215;position:absolute;top:2160" coordorigin="215,2160" coordsize="1992,1104" path="m917,3264l915,3264,913,3262,911,3260,911,3258,911,3256,913,3254,915,3253,917,3252,919,3253,921,3254,923,3256,923,3258,923,3260,921,3262,919,3264,917,3264xe" filled="t" fillcolor="white" stroked="f">
                <v:path arrowok="t"/>
              </v:shape>
              <v:shape id="_x0000_s3164" o:spid="_x0000_s2140" style="width:1992;height:1104;left:215;position:absolute;top:2160" coordorigin="215,2160" coordsize="1992,1104" path="m941,3264l939,3264,937,3262,935,3260,935,3258,935,3256,937,3254,939,3253,941,3252,943,3253,945,3254,947,3256,947,3258,947,3260,945,3262,943,3264,941,3264xe" filled="t" fillcolor="white" stroked="f">
                <v:path arrowok="t"/>
              </v:shape>
              <v:shape id="_x0000_s3165" o:spid="_x0000_s2141" style="width:1992;height:1104;left:215;position:absolute;top:2160" coordorigin="215,2160" coordsize="1992,1104" path="m965,3264l963,3264,961,3262,959,3260,959,3258,959,3256,961,3254,963,3253,965,3252,967,3253,969,3254,971,3256,971,3258,971,3260,969,3262,967,3264,965,3264xe" filled="t" fillcolor="white" stroked="f">
                <v:path arrowok="t"/>
              </v:shape>
              <v:shape id="_x0000_s3166" o:spid="_x0000_s2142" style="width:1992;height:1104;left:215;position:absolute;top:2160" coordorigin="215,2160" coordsize="1992,1104" path="m989,3264l987,3264,985,3262,983,3260,983,3258,983,3256,985,3254,987,3253,989,3252,991,3253,993,3254,995,3256,995,3258,995,3260,993,3262,991,3264,989,3264xe" filled="t" fillcolor="white" stroked="f">
                <v:path arrowok="t"/>
              </v:shape>
              <v:shape id="_x0000_s3167" o:spid="_x0000_s2143" style="width:1992;height:1104;left:215;position:absolute;top:2160" coordorigin="215,2160" coordsize="1992,1104" path="m1013,3264l1011,3264,1009,3262,1007,3260,1007,3258,1007,3256,1009,3254,1011,3253,1013,3252,1015,3253,1017,3254,1019,3256,1019,3258,1019,3260,1017,3262,1015,3264,1013,3264xe" filled="t" fillcolor="white" stroked="f">
                <v:path arrowok="t"/>
              </v:shape>
              <v:shape id="_x0000_s3168" o:spid="_x0000_s2144" style="width:1992;height:1104;left:215;position:absolute;top:2160" coordorigin="215,2160" coordsize="1992,1104" path="m1037,3264l1035,3264,1033,3262,1031,3260,1031,3258,1031,3256,1033,3254,1035,3253,1037,3252,1039,3253,1041,3254,1043,3256,1043,3258,1043,3260,1041,3262,1039,3264,1037,3264xe" filled="t" fillcolor="white" stroked="f">
                <v:path arrowok="t"/>
              </v:shape>
              <v:shape id="_x0000_s3169" o:spid="_x0000_s2145" style="width:1992;height:1104;left:215;position:absolute;top:2160" coordorigin="215,2160" coordsize="1992,1104" path="m1061,3264l1059,3264,1057,3262,1055,3260,1055,3258,1055,3256,1057,3254,1059,3253,1061,3252,1063,3253,1065,3254,1067,3256,1067,3258,1067,3260,1065,3262,1063,3264,1061,3264xe" filled="t" fillcolor="white" stroked="f">
                <v:path arrowok="t"/>
              </v:shape>
              <v:shape id="_x0000_s3170" o:spid="_x0000_s2146" style="width:1992;height:1104;left:215;position:absolute;top:2160" coordorigin="215,2160" coordsize="1992,1104" path="m1085,3264l1083,3264,1081,3262,1079,3260,1079,3258,1079,3256,1081,3254,1083,3253,1085,3252,1087,3253,1089,3254,1091,3256,1091,3258,1091,3260,1089,3262,1087,3264,1085,3264xe" filled="t" fillcolor="white" stroked="f">
                <v:path arrowok="t"/>
              </v:shape>
              <v:shape id="_x0000_s3171" o:spid="_x0000_s2147" style="width:1992;height:1104;left:215;position:absolute;top:2160" coordorigin="215,2160" coordsize="1992,1104" path="m1109,3264l1107,3264,1105,3262,1103,3260,1103,3258,1103,3256,1105,3254,1107,3253,1109,3252,1111,3253,1113,3254,1115,3256,1115,3258,1115,3260,1113,3262,1111,3264,1109,3264xe" filled="t" fillcolor="white" stroked="f">
                <v:path arrowok="t"/>
              </v:shape>
              <v:shape id="_x0000_s3172" o:spid="_x0000_s2148" style="width:1992;height:1104;left:215;position:absolute;top:2160" coordorigin="215,2160" coordsize="1992,1104" path="m1133,3264l1131,3264,1129,3262,1127,3260,1127,3258,1127,3256,1129,3254,1131,3253,1133,3252,1135,3253,1137,3254,1139,3256,1139,3258,1139,3260,1137,3262,1135,3264,1133,3264xe" filled="t" fillcolor="white" stroked="f">
                <v:path arrowok="t"/>
              </v:shape>
              <v:shape id="_x0000_s3173" o:spid="_x0000_s2149" style="width:1992;height:1104;left:215;position:absolute;top:2160" coordorigin="215,2160" coordsize="1992,1104" path="m1157,3264l1155,3264,1153,3262,1151,3260,1151,3258,1151,3256,1153,3254,1155,3253,1157,3252,1159,3253,1161,3254,1163,3256,1163,3258,1163,3260,1161,3262,1159,3264,1157,3264xe" filled="t" fillcolor="white" stroked="f">
                <v:path arrowok="t"/>
              </v:shape>
              <v:shape id="_x0000_s3174" o:spid="_x0000_s2150" style="width:1992;height:1104;left:215;position:absolute;top:2160" coordorigin="215,2160" coordsize="1992,1104" path="m1181,3264l1179,3264,1177,3262,1175,3260,1175,3258,1175,3256,1177,3254,1179,3253,1181,3252,1183,3253,1185,3254,1187,3256,1187,3258,1187,3260,1185,3262,1183,3264,1181,3264xe" filled="t" fillcolor="white" stroked="f">
                <v:path arrowok="t"/>
              </v:shape>
              <v:shape id="_x0000_s3175" o:spid="_x0000_s2151" style="width:1992;height:1104;left:215;position:absolute;top:2160" coordorigin="215,2160" coordsize="1992,1104" path="m1205,3264l1203,3264,1201,3262,1199,3260,1199,3258,1199,3256,1201,3254,1203,3253,1205,3252,1207,3253,1209,3254,1211,3256,1211,3258,1211,3260,1209,3262,1207,3264,1205,3264xe" filled="t" fillcolor="white" stroked="f">
                <v:path arrowok="t"/>
              </v:shape>
              <v:shape id="_x0000_s3176" o:spid="_x0000_s2152" style="width:1992;height:1104;left:215;position:absolute;top:2160" coordorigin="215,2160" coordsize="1992,1104" path="m1229,3264l1227,3264,1225,3262,1223,3260,1223,3258,1223,3256,1225,3254,1227,3253,1229,3252,1231,3253,1233,3254,1235,3256,1235,3258,1235,3260,1233,3262,1231,3264,1229,3264xe" filled="t" fillcolor="white" stroked="f">
                <v:path arrowok="t"/>
              </v:shape>
              <v:shape id="_x0000_s3177" o:spid="_x0000_s2153" style="width:1992;height:1104;left:215;position:absolute;top:2160" coordorigin="215,2160" coordsize="1992,1104" path="m1253,3264l1251,3264,1249,3262,1247,3260,1247,3258,1247,3256,1249,3254,1251,3253,1253,3252,1255,3253,1257,3254,1259,3256,1259,3258,1259,3260,1257,3262,1255,3264,1253,3264xe" filled="t" fillcolor="white" stroked="f">
                <v:path arrowok="t"/>
              </v:shape>
              <v:shape id="_x0000_s3178" o:spid="_x0000_s2154" style="width:1992;height:1104;left:215;position:absolute;top:2160" coordorigin="215,2160" coordsize="1992,1104" path="m1277,3264l1275,3264,1273,3262,1271,3260,1271,3258,1271,3256,1273,3254,1275,3253,1277,3252,1279,3253,1281,3254,1283,3256,1283,3258,1283,3260,1281,3262,1279,3264,1277,3264xe" filled="t" fillcolor="white" stroked="f">
                <v:path arrowok="t"/>
              </v:shape>
              <v:shape id="_x0000_s3179" o:spid="_x0000_s2155" style="width:1992;height:1104;left:215;position:absolute;top:2160" coordorigin="215,2160" coordsize="1992,1104" path="m1301,3264l1299,3264,1297,3262,1295,3260,1295,3258,1295,3256,1297,3254,1299,3253,1301,3252,1303,3253,1305,3254,1307,3256,1307,3258,1307,3260,1305,3262,1303,3264,1301,3264xe" filled="t" fillcolor="white" stroked="f">
                <v:path arrowok="t"/>
              </v:shape>
              <v:shape id="_x0000_s3180" o:spid="_x0000_s2156" style="width:1992;height:1104;left:215;position:absolute;top:2160" coordorigin="215,2160" coordsize="1992,1104" path="m1325,3264l1323,3264,1321,3262,1319,3260,1319,3258,1319,3256,1321,3254,1323,3253,1325,3252,1327,3253,1329,3254,1331,3256,1331,3258,1331,3260,1329,3262,1327,3264,1325,3264xe" filled="t" fillcolor="white" stroked="f">
                <v:path arrowok="t"/>
              </v:shape>
              <v:shape id="_x0000_s3181" o:spid="_x0000_s2157" style="width:1992;height:1104;left:215;position:absolute;top:2160" coordorigin="215,2160" coordsize="1992,1104" path="m1349,3264l1347,3264,1345,3262,1343,3260,1343,3258,1343,3256,1345,3254,1347,3253,1349,3252,1351,3253,1353,3254,1355,3256,1355,3258,1355,3260,1353,3262,1351,3264,1349,3264xe" filled="t" fillcolor="white" stroked="f">
                <v:path arrowok="t"/>
              </v:shape>
              <v:shape id="_x0000_s3182" o:spid="_x0000_s2158" style="width:1992;height:1104;left:215;position:absolute;top:2160" coordorigin="215,2160" coordsize="1992,1104" path="m1373,3264l1371,3264,1369,3262,1367,3260,1367,3258,1367,3256,1369,3254,1371,3253,1373,3252,1375,3253,1377,3254,1379,3256,1379,3258,1379,3260,1377,3262,1375,3264,1373,3264xe" filled="t" fillcolor="white" stroked="f">
                <v:path arrowok="t"/>
              </v:shape>
              <v:shape id="_x0000_s3183" o:spid="_x0000_s2159" style="width:1992;height:1104;left:215;position:absolute;top:2160" coordorigin="215,2160" coordsize="1992,1104" path="m1397,3264l1395,3264,1393,3262,1391,3260,1391,3258,1391,3256,1393,3254,1395,3253,1397,3252,1399,3253,1401,3254,1403,3256,1403,3258,1403,3260,1401,3262,1399,3264,1397,3264xe" filled="t" fillcolor="white" stroked="f">
                <v:path arrowok="t"/>
              </v:shape>
              <v:shape id="_x0000_s3184" o:spid="_x0000_s2160" style="width:1992;height:1104;left:215;position:absolute;top:2160" coordorigin="215,2160" coordsize="1992,1104" path="m1421,3264l1419,3264,1417,3262,1415,3260,1415,3258,1415,3256,1417,3254,1419,3253,1421,3252,1423,3253,1425,3254,1427,3256,1427,3258,1427,3260,1425,3262,1423,3264,1421,3264xe" filled="t" fillcolor="white" stroked="f">
                <v:path arrowok="t"/>
              </v:shape>
              <v:shape id="_x0000_s3185" o:spid="_x0000_s2161" style="width:1992;height:1104;left:215;position:absolute;top:2160" coordorigin="215,2160" coordsize="1992,1104" path="m1445,3264l1443,3264,1441,3262,1439,3260,1439,3258,1439,3256,1441,3254,1443,3253,1445,3252,1447,3253,1449,3254,1451,3256,1451,3258,1451,3260,1449,3262,1447,3264,1445,3264xe" filled="t" fillcolor="white" stroked="f">
                <v:path arrowok="t"/>
              </v:shape>
              <v:shape id="_x0000_s3186" o:spid="_x0000_s2162" style="width:1992;height:1104;left:215;position:absolute;top:2160" coordorigin="215,2160" coordsize="1992,1104" path="m1469,3264l1467,3264,1465,3262,1463,3260,1463,3258,1463,3256,1465,3254,1467,3253,1469,3252,1471,3253,1473,3254,1475,3256,1475,3258,1475,3260,1473,3262,1471,3264,1469,3264xe" filled="t" fillcolor="white" stroked="f">
                <v:path arrowok="t"/>
              </v:shape>
              <v:shape id="_x0000_s3187" o:spid="_x0000_s2163" style="width:1992;height:1104;left:215;position:absolute;top:2160" coordorigin="215,2160" coordsize="1992,1104" path="m1493,3264l1491,3264,1489,3262,1487,3260,1487,3258,1487,3256,1489,3254,1491,3253,1493,3252,1495,3253,1497,3254,1499,3256,1499,3258,1499,3260,1497,3262,1495,3264,1493,3264xe" filled="t" fillcolor="white" stroked="f">
                <v:path arrowok="t"/>
              </v:shape>
              <v:shape id="_x0000_s3188" o:spid="_x0000_s2164" style="width:1992;height:1104;left:215;position:absolute;top:2160" coordorigin="215,2160" coordsize="1992,1104" path="m1517,3264l1515,3264,1513,3262,1511,3260,1511,3258,1511,3256,1513,3254,1515,3253,1517,3252,1519,3253,1521,3254,1523,3256,1523,3258,1523,3260,1521,3262,1519,3264,1517,3264xe" filled="t" fillcolor="white" stroked="f">
                <v:path arrowok="t"/>
              </v:shape>
              <v:shape id="_x0000_s3189" o:spid="_x0000_s2165" style="width:1992;height:1104;left:215;position:absolute;top:2160" coordorigin="215,2160" coordsize="1992,1104" path="m1541,3264l1539,3264,1537,3262,1535,3260,1535,3258,1535,3256,1537,3254,1539,3253,1541,3252,1543,3253,1545,3254,1547,3256,1547,3258,1547,3260,1545,3262,1543,3264,1541,3264xe" filled="t" fillcolor="white" stroked="f">
                <v:path arrowok="t"/>
              </v:shape>
              <v:shape id="_x0000_s3190" o:spid="_x0000_s2166" style="width:1992;height:1104;left:215;position:absolute;top:2160" coordorigin="215,2160" coordsize="1992,1104" path="m1565,3264l1563,3264,1561,3262,1559,3260,1559,3258,1559,3256,1561,3254,1563,3253,1565,3252,1567,3253,1569,3254,1571,3256,1571,3258,1571,3260,1569,3262,1567,3264,1565,3264xe" filled="t" fillcolor="white" stroked="f">
                <v:path arrowok="t"/>
              </v:shape>
              <v:shape id="_x0000_s3191" o:spid="_x0000_s2167" style="width:1992;height:1104;left:215;position:absolute;top:2160" coordorigin="215,2160" coordsize="1992,1104" path="m1589,3264l1587,3264,1585,3262,1583,3260,1583,3258,1583,3256,1585,3254,1587,3253,1589,3252,1591,3253,1593,3254,1595,3256,1595,3258,1595,3260,1593,3262,1591,3264,1589,3264xe" filled="t" fillcolor="white" stroked="f">
                <v:path arrowok="t"/>
              </v:shape>
              <v:shape id="_x0000_s3192" o:spid="_x0000_s2168" style="width:1992;height:1104;left:215;position:absolute;top:2160" coordorigin="215,2160" coordsize="1992,1104" path="m1613,3264l1611,3264,1609,3262,1607,3260,1607,3258,1607,3256,1609,3254,1611,3253,1613,3252,1615,3253,1617,3254,1619,3256,1619,3258,1619,3260,1617,3262,1615,3264,1613,3264xe" filled="t" fillcolor="white" stroked="f">
                <v:path arrowok="t"/>
              </v:shape>
              <v:shape id="_x0000_s3193" o:spid="_x0000_s2169" style="width:1992;height:1104;left:215;position:absolute;top:2160" coordorigin="215,2160" coordsize="1992,1104" path="m1637,3264l1635,3264,1633,3262,1631,3260,1631,3258,1631,3256,1633,3254,1635,3253,1637,3252,1639,3253,1641,3254,1643,3256,1643,3258,1643,3260,1641,3262,1639,3264,1637,3264xe" filled="t" fillcolor="white" stroked="f">
                <v:path arrowok="t"/>
              </v:shape>
              <v:shape id="_x0000_s3194" o:spid="_x0000_s2170" style="width:1992;height:1104;left:215;position:absolute;top:2160" coordorigin="215,2160" coordsize="1992,1104" path="m1661,3264l1659,3264,1657,3262,1655,3260,1655,3258,1655,3256,1657,3254,1659,3253,1661,3252,1663,3253,1665,3254,1667,3256,1667,3258,1667,3260,1665,3262,1663,3264,1661,3264xe" filled="t" fillcolor="white" stroked="f">
                <v:path arrowok="t"/>
              </v:shape>
              <v:shape id="_x0000_s3195" o:spid="_x0000_s2171" style="width:1992;height:1104;left:215;position:absolute;top:2160" coordorigin="215,2160" coordsize="1992,1104" path="m1685,3264l1683,3264,1681,3262,1679,3260,1679,3258,1679,3256,1681,3254,1683,3253,1685,3252,1687,3253,1689,3254,1691,3256,1691,3258,1691,3260,1689,3262,1687,3264,1685,3264xe" filled="t" fillcolor="white" stroked="f">
                <v:path arrowok="t"/>
              </v:shape>
              <v:shape id="_x0000_s3196" o:spid="_x0000_s2172" style="width:1992;height:1104;left:215;position:absolute;top:2160" coordorigin="215,2160" coordsize="1992,1104" path="m1709,3264l1707,3264,1705,3262,1703,3260,1703,3258,1703,3256,1705,3254,1707,3253,1709,3252,1711,3253,1713,3254,1715,3256,1715,3258,1715,3260,1713,3262,1711,3264,1709,3264xe" filled="t" fillcolor="white" stroked="f">
                <v:path arrowok="t"/>
              </v:shape>
              <v:shape id="_x0000_s3197" o:spid="_x0000_s2173" style="width:1992;height:1104;left:215;position:absolute;top:2160" coordorigin="215,2160" coordsize="1992,1104" path="m1733,3264l1731,3264,1729,3262,1727,3260,1727,3258,1727,3256,1729,3254,1731,3253,1733,3252,1735,3253,1737,3254,1739,3256,1739,3258,1739,3260,1737,3262,1735,3264,1733,3264xe" filled="t" fillcolor="white" stroked="f">
                <v:path arrowok="t"/>
              </v:shape>
              <v:shape id="_x0000_s3198" o:spid="_x0000_s2174" style="width:1992;height:1104;left:215;position:absolute;top:2160" coordorigin="215,2160" coordsize="1992,1104" path="m1757,3264l1755,3264,1753,3262,1751,3260,1751,3258,1751,3256,1753,3254,1755,3253,1757,3252,1759,3253,1761,3254,1763,3256,1763,3258,1763,3260,1761,3262,1759,3264,1757,3264xe" filled="t" fillcolor="white" stroked="f">
                <v:path arrowok="t"/>
              </v:shape>
              <v:shape id="_x0000_s3199" o:spid="_x0000_s2175" style="width:1992;height:1104;left:215;position:absolute;top:2160" coordorigin="215,2160" coordsize="1992,1104" path="m1781,3264l1779,3264,1777,3262,1775,3260,1775,3258,1775,3256,1777,3254,1779,3253,1781,3252,1783,3253,1785,3254,1787,3256,1787,3258,1787,3260,1785,3262,1783,3264,1781,3264xe" filled="t" fillcolor="white" stroked="f">
                <v:path arrowok="t"/>
              </v:shape>
              <v:shape id="_x0000_s3200" o:spid="_x0000_s2176" style="width:1992;height:1104;left:215;position:absolute;top:2160" coordorigin="215,2160" coordsize="1992,1104" path="m1805,3264l1803,3264,1801,3262,1799,3260,1799,3258,1799,3256,1801,3254,1803,3253,1805,3252,1807,3253,1809,3254,1811,3256,1811,3258,1811,3260,1809,3262,1807,3264,1805,3264xe" filled="t" fillcolor="white" stroked="f">
                <v:path arrowok="t"/>
              </v:shape>
              <v:shape id="_x0000_s3201" o:spid="_x0000_s2177" style="width:1992;height:1104;left:215;position:absolute;top:2160" coordorigin="215,2160" coordsize="1992,1104" path="m1829,3264l1827,3264,1825,3262,1823,3260,1823,3258,1823,3256,1825,3254,1827,3253,1829,3252,1831,3253,1833,3254,1835,3256,1835,3258,1835,3260,1833,3262,1831,3264,1829,3264xe" filled="t" fillcolor="white" stroked="f">
                <v:path arrowok="t"/>
              </v:shape>
              <v:shape id="_x0000_s3202" o:spid="_x0000_s2178" style="width:1992;height:1104;left:215;position:absolute;top:2160" coordorigin="215,2160" coordsize="1992,1104" path="m1853,3264l1851,3264,1849,3262,1847,3260,1847,3258,1847,3256,1849,3254,1851,3253,1853,3252,1855,3253,1857,3254,1859,3256,1859,3258,1859,3260,1857,3262,1855,3264,1853,3264xe" filled="t" fillcolor="white" stroked="f">
                <v:path arrowok="t"/>
              </v:shape>
              <v:shape id="_x0000_s3203" o:spid="_x0000_s2179" style="width:1992;height:1104;left:215;position:absolute;top:2160" coordorigin="215,2160" coordsize="1992,1104" path="m1877,3264l1875,3264,1873,3262,1871,3260,1871,3258,1871,3256,1873,3254,1875,3253,1877,3252,1879,3253,1881,3254,1883,3256,1883,3258,1883,3260,1881,3262,1879,3264,1877,3264xe" filled="t" fillcolor="white" stroked="f">
                <v:path arrowok="t"/>
              </v:shape>
              <v:shape id="_x0000_s3204" o:spid="_x0000_s2180" style="width:1992;height:1104;left:215;position:absolute;top:2160" coordorigin="215,2160" coordsize="1992,1104" path="m1901,3264l1899,3264,1897,3262,1895,3260,1895,3258,1895,3256,1897,3254,1899,3253,1901,3252,1903,3253,1905,3254,1907,3256,1907,3258,1907,3260,1905,3262,1903,3264,1901,3264xe" filled="t" fillcolor="white" stroked="f">
                <v:path arrowok="t"/>
              </v:shape>
              <v:shape id="_x0000_s3205" o:spid="_x0000_s2181" style="width:1992;height:1104;left:215;position:absolute;top:2160" coordorigin="215,2160" coordsize="1992,1104" path="m1925,3264l1923,3264,1921,3262,1919,3260,1919,3258,1919,3256,1921,3254,1923,3253,1925,3252,1927,3253,1929,3254,1931,3256,1931,3258,1931,3260,1929,3262,1927,3264,1925,3264xe" filled="t" fillcolor="white" stroked="f">
                <v:path arrowok="t"/>
              </v:shape>
              <v:shape id="_x0000_s3206" o:spid="_x0000_s2182" style="width:1992;height:1104;left:215;position:absolute;top:2160" coordorigin="215,2160" coordsize="1992,1104" path="m1949,3264l1947,3264,1945,3262,1943,3260,1943,3258,1943,3256,1945,3254,1947,3253,1949,3252,1951,3253,1953,3254,1955,3256,1955,3258,1955,3260,1953,3262,1951,3264,1949,3264xe" filled="t" fillcolor="white" stroked="f">
                <v:path arrowok="t"/>
              </v:shape>
              <v:shape id="_x0000_s3207" o:spid="_x0000_s2183" style="width:1992;height:1104;left:215;position:absolute;top:2160" coordorigin="215,2160" coordsize="1992,1104" path="m1973,3264l1971,3264,1969,3262,1967,3260,1967,3258,1967,3256,1969,3254,1971,3253,1973,3252,1975,3253,1977,3254,1979,3256,1979,3258,1979,3260,1977,3262,1975,3264,1973,3264xe" filled="t" fillcolor="white" stroked="f">
                <v:path arrowok="t"/>
              </v:shape>
              <v:shape id="_x0000_s3208" o:spid="_x0000_s2184" style="width:1992;height:1104;left:215;position:absolute;top:2160" coordorigin="215,2160" coordsize="1992,1104" path="m1997,3264l1995,3264,1993,3262,1991,3260,1991,3258,1991,3256,1993,3254,1995,3253,1997,3252,1999,3253,2001,3254,2003,3256,2003,3258,2003,3260,2001,3262,1999,3264,1997,3264xe" filled="t" fillcolor="white" stroked="f">
                <v:path arrowok="t"/>
              </v:shape>
              <v:shape id="_x0000_s3209" o:spid="_x0000_s2185" style="width:1992;height:1104;left:215;position:absolute;top:2160" coordorigin="215,2160" coordsize="1992,1104" path="m2021,3264l2019,3264,2017,3262,2015,3260,2015,3258,2015,3256,2017,3254,2019,3253,2021,3252,2023,3253,2025,3254,2027,3256,2027,3258,2027,3260,2025,3262,2023,3264,2021,3264xe" filled="t" fillcolor="white" stroked="f">
                <v:path arrowok="t"/>
              </v:shape>
              <v:shape id="_x0000_s3210" o:spid="_x0000_s2186" style="width:1992;height:1104;left:215;position:absolute;top:2160" coordorigin="215,2160" coordsize="1992,1104" path="m2045,3264l2043,3264,2041,3262,2039,3260,2039,3258,2039,3256,2041,3254,2043,3253,2045,3252,2047,3253,2049,3254,2051,3256,2051,3258,2051,3260,2049,3262,2047,3264,2045,3264xe" filled="t" fillcolor="white" stroked="f">
                <v:path arrowok="t"/>
              </v:shape>
              <v:shape id="_x0000_s3211" o:spid="_x0000_s2187" style="width:1992;height:1104;left:215;position:absolute;top:2160" coordorigin="215,2160" coordsize="1992,1104" path="m2069,3264l2067,3264,2065,3262,2063,3260,2063,3258,2063,3256,2065,3254,2067,3253,2069,3252,2071,3253,2073,3254,2075,3256,2075,3258,2075,3260,2073,3262,2071,3264,2069,3264xe" filled="t" fillcolor="white" stroked="f">
                <v:path arrowok="t"/>
              </v:shape>
              <v:shape id="_x0000_s3212" o:spid="_x0000_s2188" style="width:1992;height:1104;left:215;position:absolute;top:2160" coordorigin="215,2160" coordsize="1992,1104" path="m2093,3264l2091,3264,2089,3262,2087,3260,2087,3258,2087,3256,2089,3254,2091,3253,2093,3252,2095,3253,2097,3254,2099,3256,2099,3258,2099,3260,2097,3262,2095,3264,2093,3264xe" filled="t" fillcolor="white" stroked="f">
                <v:path arrowok="t"/>
              </v:shape>
              <v:shape id="_x0000_s3213" o:spid="_x0000_s2189" style="width:1992;height:1104;left:215;position:absolute;top:2160" coordorigin="215,2160" coordsize="1992,1104" path="m2117,3264l2115,3264,2113,3262,2111,3260,2111,3258,2111,3256,2113,3254,2115,3253,2117,3252,2119,3253,2121,3254,2123,3256,2123,3258,2123,3260,2121,3262,2119,3264,2117,3264xe" filled="t" fillcolor="white" stroked="f">
                <v:path arrowok="t"/>
              </v:shape>
              <v:shape id="_x0000_s3214" o:spid="_x0000_s2190" style="width:1992;height:1104;left:215;position:absolute;top:2160" coordorigin="215,2160" coordsize="1992,1104" path="m2141,3264l2139,3264,2137,3262,2135,3260,2135,3258,2135,3256,2137,3254,2139,3253,2141,3252,2143,3253,2145,3254,2147,3256,2147,3258,2147,3260,2145,3262,2143,3264,2141,3264xe" filled="t" fillcolor="white" stroked="f">
                <v:path arrowok="t"/>
              </v:shape>
              <v:shape id="_x0000_s3215" o:spid="_x0000_s2191" style="width:1992;height:1104;left:215;position:absolute;top:2160" coordorigin="215,2160" coordsize="1992,1104" path="m2165,3264l2163,3264,2161,3262,2159,3260,2159,3258,2159,3256,2161,3254,2163,3253,2165,3252,2167,3253,2169,3254,2171,3256,2171,3258,2171,3260,2169,3262,2167,3264,2165,3264xe" filled="t" fillcolor="white" stroked="f">
                <v:path arrowok="t"/>
              </v:shape>
              <v:shape id="_x0000_s3216" o:spid="_x0000_s2192" style="width:1992;height:1104;left:215;position:absolute;top:2160" coordorigin="215,2160" coordsize="1992,1104" path="m2201,3252l2199,3252,2197,3250,2195,3248,2195,3246,2195,3244,2197,3242,2199,3240,2201,3240,2203,3240,2205,3242,2207,3244,2207,3246,2207,3248,2205,3250,2203,3252,2201,3252xe" filled="t" fillcolor="white" stroked="f">
                <v:path arrowok="t"/>
              </v:shape>
              <v:shape id="_x0000_s3217" o:spid="_x0000_s2193" style="width:1992;height:1104;left:215;position:absolute;top:2160" coordorigin="215,2160" coordsize="1992,1104" path="m2189,3264l2187,3264,2185,3262,2183,3260,2183,3258,2183,3256,2185,3254,2187,3253,2189,3252,2191,3253,2193,3254,2195,3256,2195,3258,2195,3260,2193,3262,2191,3264,2189,3264xe" filled="t" fillcolor="white" stroked="f">
                <v:path arrowok="t"/>
              </v:shape>
              <v:shape id="_x0000_s3218" o:spid="_x0000_s2194" style="width:1992;height:1104;left:215;position:absolute;top:2160" coordorigin="215,2160" coordsize="1992,1104" path="m2201,3228l2199,3228,2197,3226,2195,3224,2195,3222,2195,3220,2197,3218,2199,3216,2201,3216,2203,3216,2205,3218,2207,3220,2207,3222,2207,3224,2205,3226,2203,3228,2201,3228xe" filled="t" fillcolor="white" stroked="f">
                <v:path arrowok="t"/>
              </v:shape>
              <v:shape id="_x0000_s3219" o:spid="_x0000_s2195" style="width:1992;height:1104;left:215;position:absolute;top:2160" coordorigin="215,2160" coordsize="1992,1104" path="m2201,3204l2199,3204,2197,3202,2195,3200,2195,3198,2195,3196,2197,3194,2199,3192,2201,3192,2203,3192,2205,3194,2207,3196,2207,3198,2207,3200,2205,3202,2203,3204,2201,3204xe" filled="t" fillcolor="white" stroked="f">
                <v:path arrowok="t"/>
              </v:shape>
              <v:shape id="_x0000_s3220" o:spid="_x0000_s2196" style="width:1992;height:1104;left:215;position:absolute;top:2160" coordorigin="215,2160" coordsize="1992,1104" path="m2201,3180l2199,3180,2197,3178,2195,3176,2195,3174,2195,3172,2197,3170,2199,3168,2201,3168,2203,3168,2205,3170,2207,3172,2207,3174,2207,3176,2205,3178,2203,3180,2201,3180xe" filled="t" fillcolor="white" stroked="f">
                <v:path arrowok="t"/>
              </v:shape>
              <v:shape id="_x0000_s3221" o:spid="_x0000_s2197" style="width:1992;height:1104;left:215;position:absolute;top:2160" coordorigin="215,2160" coordsize="1992,1104" path="m2201,3156l2199,3156,2197,3154,2195,3152,2195,3150,2195,3148,2197,3146,2199,3144,2201,3144,2203,3144,2205,3146,2207,3148,2207,3150,2207,3152,2205,3154,2203,3156,2201,3156xe" filled="t" fillcolor="white" stroked="f">
                <v:path arrowok="t"/>
              </v:shape>
              <v:shape id="_x0000_s3222" o:spid="_x0000_s2198" style="width:1992;height:1104;left:215;position:absolute;top:2160" coordorigin="215,2160" coordsize="1992,1104" path="m2201,3132l2199,3132,2197,3130,2195,3128,2195,3126,2195,3124,2197,3122,2199,3120,2201,3120,2203,3120,2205,3122,2207,3124,2207,3126,2207,3128,2205,3130,2203,3132,2201,3132xe" filled="t" fillcolor="white" stroked="f">
                <v:path arrowok="t"/>
              </v:shape>
              <v:shape id="_x0000_s3223" o:spid="_x0000_s2199" style="width:1992;height:1104;left:215;position:absolute;top:2160" coordorigin="215,2160" coordsize="1992,1104" path="m2201,3108l2199,3108,2197,3106,2195,3104,2195,3102,2195,3100,2197,3098,2199,3096,2201,3096,2203,3096,2205,3098,2207,3100,2207,3102,2207,3104,2205,3106,2203,3108,2201,3108xe" filled="t" fillcolor="white" stroked="f">
                <v:path arrowok="t"/>
              </v:shape>
              <v:shape id="_x0000_s3224" o:spid="_x0000_s2200" style="width:1992;height:1104;left:215;position:absolute;top:2160" coordorigin="215,2160" coordsize="1992,1104" path="m2201,3084l2199,3084,2197,3082,2195,3080,2195,3078,2195,3076,2197,3074,2199,3072,2201,3072,2203,3072,2205,3074,2207,3076,2207,3078,2207,3080,2205,3082,2203,3084,2201,3084xe" filled="t" fillcolor="white" stroked="f">
                <v:path arrowok="t"/>
              </v:shape>
              <v:shape id="_x0000_s3225" o:spid="_x0000_s2201" style="width:1992;height:1104;left:215;position:absolute;top:2160" coordorigin="215,2160" coordsize="1992,1104" path="m2201,3060l2199,3060,2197,3058,2195,3056,2195,3054,2195,3052,2197,3050,2199,3048,2201,3048,2203,3048,2205,3050,2207,3052,2207,3054,2207,3056,2205,3058,2203,3060,2201,3060xe" filled="t" fillcolor="white" stroked="f">
                <v:path arrowok="t"/>
              </v:shape>
              <v:shape id="_x0000_s3226" o:spid="_x0000_s2202" style="width:1992;height:1104;left:215;position:absolute;top:2160" coordorigin="215,2160" coordsize="1992,1104" path="m2201,3036l2199,3036,2197,3034,2195,3032,2195,3030,2195,3028,2197,3026,2199,3024,2201,3024,2203,3024,2205,3026,2207,3028,2207,3030,2207,3032,2205,3034,2203,3036,2201,3036xe" filled="t" fillcolor="white" stroked="f">
                <v:path arrowok="t"/>
              </v:shape>
              <v:shape id="_x0000_s3227" o:spid="_x0000_s2203" style="width:1992;height:1104;left:215;position:absolute;top:2160" coordorigin="215,2160" coordsize="1992,1104" path="m2201,3012l2199,3012,2197,3010,2195,3008,2195,3006,2195,3004,2197,3002,2199,3000,2201,3000,2203,3000,2205,3002,2207,3004,2207,3006,2207,3008,2205,3010,2203,3012,2201,3012xe" filled="t" fillcolor="white" stroked="f">
                <v:path arrowok="t"/>
              </v:shape>
              <v:shape id="_x0000_s3228" o:spid="_x0000_s2204" style="width:1992;height:1104;left:215;position:absolute;top:2160" coordorigin="215,2160" coordsize="1992,1104" path="m2201,2988l2199,2988,2197,2986,2195,2984,2195,2982,2195,2980,2197,2978,2199,2976,2201,2976,2203,2976,2205,2978,2207,2980,2207,2982,2207,2984,2205,2986,2203,2988,2201,2988xe" filled="t" fillcolor="white" stroked="f">
                <v:path arrowok="t"/>
              </v:shape>
              <v:shape id="_x0000_s3229" o:spid="_x0000_s2205" style="width:1992;height:1104;left:215;position:absolute;top:2160" coordorigin="215,2160" coordsize="1992,1104" path="m2201,2964l2199,2964,2197,2962,2195,2960,2195,2958,2195,2956,2197,2954,2199,2952,2201,2952,2203,2952,2205,2954,2207,2956,2207,2958,2207,2960,2205,2962,2203,2964,2201,2964xe" filled="t" fillcolor="white" stroked="f">
                <v:path arrowok="t"/>
              </v:shape>
              <v:shape id="_x0000_s3230" o:spid="_x0000_s2206" style="width:1992;height:1104;left:215;position:absolute;top:2160" coordorigin="215,2160" coordsize="1992,1104" path="m2201,2940l2199,2940,2197,2938,2195,2936,2195,2934,2195,2932,2197,2930,2199,2928,2201,2928,2203,2928,2205,2930,2207,2932,2207,2934,2207,2936,2205,2938,2203,2940,2201,2940xe" filled="t" fillcolor="white" stroked="f">
                <v:path arrowok="t"/>
              </v:shape>
              <v:shape id="_x0000_s3231" o:spid="_x0000_s2207" style="width:1992;height:1104;left:215;position:absolute;top:2160" coordorigin="215,2160" coordsize="1992,1104" path="m2201,2916l2199,2916,2197,2914,2195,2912,2195,2910,2195,2908,2197,2906,2199,2904,2201,2904,2203,2904,2205,2906,2207,2908,2207,2910,2207,2912,2205,2914,2203,2916,2201,2916xe" filled="t" fillcolor="white" stroked="f">
                <v:path arrowok="t"/>
              </v:shape>
              <v:shape id="_x0000_s3232" o:spid="_x0000_s2208" style="width:1992;height:1104;left:215;position:absolute;top:2160" coordorigin="215,2160" coordsize="1992,1104" path="m2201,2892l2199,2892,2197,2890,2195,2888,2195,2886,2195,2884,2197,2882,2199,2880,2201,2880,2203,2880,2205,2882,2207,2884,2207,2886,2207,2888,2205,2890,2203,2892,2201,2892xe" filled="t" fillcolor="white" stroked="f">
                <v:path arrowok="t"/>
              </v:shape>
              <v:shape id="_x0000_s3233" o:spid="_x0000_s2209" style="width:1992;height:1104;left:215;position:absolute;top:2160" coordorigin="215,2160" coordsize="1992,1104" path="m2201,2868l2199,2868,2197,2866,2195,2864,2195,2862,2195,2860,2197,2858,2199,2856,2201,2856,2203,2856,2205,2858,2207,2860,2207,2862,2207,2864,2205,2866,2203,2868,2201,2868xe" filled="t" fillcolor="white" stroked="f">
                <v:path arrowok="t"/>
              </v:shape>
              <v:shape id="_x0000_s3234" o:spid="_x0000_s2210" style="width:1992;height:1104;left:215;position:absolute;top:2160" coordorigin="215,2160" coordsize="1992,1104" path="m2201,2844l2199,2844,2197,2842,2195,2840,2195,2838,2195,2836,2197,2834,2199,2832,2201,2832,2203,2832,2205,2834,2207,2836,2207,2838,2207,2840,2205,2842,2203,2844,2201,2844xe" filled="t" fillcolor="white" stroked="f">
                <v:path arrowok="t"/>
              </v:shape>
              <v:shape id="_x0000_s3235" o:spid="_x0000_s2211" style="width:1992;height:1104;left:215;position:absolute;top:2160" coordorigin="215,2160" coordsize="1992,1104" path="m2201,2820l2199,2820,2197,2818,2195,2816,2195,2814,2195,2812,2197,2810,2199,2808,2201,2808,2203,2808,2205,2810,2207,2812,2207,2814,2207,2816,2205,2818,2203,2820,2201,2820xe" filled="t" fillcolor="white" stroked="f">
                <v:path arrowok="t"/>
              </v:shape>
              <v:shape id="_x0000_s3236" o:spid="_x0000_s2212" style="width:1992;height:1104;left:215;position:absolute;top:2160" coordorigin="215,2160" coordsize="1992,1104" path="m2201,2796l2199,2796,2197,2794,2195,2792,2195,2790,2195,2788,2197,2786,2199,2784,2201,2784,2203,2784,2205,2786,2207,2788,2207,2790,2207,2792,2205,2794,2203,2796,2201,2796xe" filled="t" fillcolor="white" stroked="f">
                <v:path arrowok="t"/>
              </v:shape>
              <v:shape id="_x0000_s3237" o:spid="_x0000_s2213" style="width:1992;height:1104;left:215;position:absolute;top:2160" coordorigin="215,2160" coordsize="1992,1104" path="m2201,2772l2199,2772,2197,2770,2195,2768,2195,2766,2195,2764,2197,2762,2199,2760,2201,2760,2203,2760,2205,2762,2207,2764,2207,2766,2207,2768,2205,2770,2203,2772,2201,2772xe" filled="t" fillcolor="white" stroked="f">
                <v:path arrowok="t"/>
              </v:shape>
              <v:shape id="_x0000_s3238" o:spid="_x0000_s2214" style="width:1992;height:1104;left:215;position:absolute;top:2160" coordorigin="215,2160" coordsize="1992,1104" path="m2201,2748l2199,2748,2197,2746,2195,2744,2195,2742,2195,2740,2197,2738,2199,2736,2201,2736,2203,2736,2205,2738,2207,2740,2207,2742,2207,2744,2205,2746,2203,2748,2201,2748xe" filled="t" fillcolor="white" stroked="f">
                <v:path arrowok="t"/>
              </v:shape>
              <v:shape id="_x0000_s3239" o:spid="_x0000_s2215" style="width:1992;height:1104;left:215;position:absolute;top:2160" coordorigin="215,2160" coordsize="1992,1104" path="m2201,2724l2199,2724,2197,2722,2195,2720,2195,2718,2195,2716,2197,2714,2199,2712,2201,2712,2203,2712,2205,2714,2207,2716,2207,2718,2207,2720,2205,2722,2203,2724,2201,2724xe" filled="t" fillcolor="white" stroked="f">
                <v:path arrowok="t"/>
              </v:shape>
              <v:shape id="_x0000_s3240" o:spid="_x0000_s2216" style="width:1992;height:1104;left:215;position:absolute;top:2160" coordorigin="215,2160" coordsize="1992,1104" path="m2201,2700l2199,2700,2197,2698,2195,2696,2195,2694,2195,2692,2197,2690,2199,2688,2201,2688,2203,2688,2205,2690,2207,2692,2207,2694,2207,2696,2205,2698,2203,2700,2201,2700xe" filled="t" fillcolor="white" stroked="f">
                <v:path arrowok="t"/>
              </v:shape>
              <v:shape id="_x0000_s3241" o:spid="_x0000_s2217" style="width:1992;height:1104;left:215;position:absolute;top:2160" coordorigin="215,2160" coordsize="1992,1104" path="m2201,2676l2199,2676,2197,2674,2195,2672,2195,2670,2195,2668,2197,2666,2199,2664,2201,2664,2203,2664,2205,2666,2207,2668,2207,2670,2207,2672,2205,2674,2203,2676,2201,2676xe" filled="t" fillcolor="white" stroked="f">
                <v:path arrowok="t"/>
              </v:shape>
              <v:shape id="_x0000_s3242" o:spid="_x0000_s2218" style="width:1992;height:1104;left:215;position:absolute;top:2160" coordorigin="215,2160" coordsize="1992,1104" path="m2201,2652l2199,2652,2197,2650,2195,2648,2195,2646,2195,2644,2197,2642,2199,2640,2201,2640,2203,2640,2205,2642,2207,2644,2207,2646,2207,2648,2205,2650,2203,2652,2201,2652xe" filled="t" fillcolor="white" stroked="f">
                <v:path arrowok="t"/>
              </v:shape>
              <v:shape id="_x0000_s3243" o:spid="_x0000_s2219" style="width:1992;height:1104;left:215;position:absolute;top:2160" coordorigin="215,2160" coordsize="1992,1104" path="m2201,2628l2199,2628,2197,2626,2195,2624,2195,2622,2195,2620,2197,2618,2199,2616,2201,2616,2203,2616,2205,2618,2207,2620,2207,2622,2207,2624,2205,2626,2203,2628,2201,2628xe" filled="t" fillcolor="white" stroked="f">
                <v:path arrowok="t"/>
              </v:shape>
              <v:shape id="_x0000_s3244" o:spid="_x0000_s2220" style="width:1992;height:1104;left:215;position:absolute;top:2160" coordorigin="215,2160" coordsize="1992,1104" path="m2201,2604l2199,2604,2197,2602,2195,2600,2195,2598,2195,2596,2197,2594,2199,2592,2201,2592,2203,2592,2205,2594,2207,2596,2207,2598,2207,2600,2205,2602,2203,2604,2201,2604xe" filled="t" fillcolor="white" stroked="f">
                <v:path arrowok="t"/>
              </v:shape>
              <v:shape id="_x0000_s3245" o:spid="_x0000_s2221" style="width:1992;height:1104;left:215;position:absolute;top:2160" coordorigin="215,2160" coordsize="1992,1104" path="m2201,2580l2199,2580,2197,2578,2195,2576,2195,2574,2195,2572,2197,2570,2199,2568,2201,2568,2203,2568,2205,2570,2207,2572,2207,2574,2207,2576,2205,2578,2203,2580,2201,2580xe" filled="t" fillcolor="white" stroked="f">
                <v:path arrowok="t"/>
              </v:shape>
              <v:shape id="_x0000_s3246" o:spid="_x0000_s2222" style="width:1992;height:1104;left:215;position:absolute;top:2160" coordorigin="215,2160" coordsize="1992,1104" path="m2201,2556l2199,2556,2197,2554,2195,2552,2195,2550,2195,2548,2197,2546,2199,2544,2201,2544,2203,2544,2205,2546,2207,2548,2207,2550,2207,2552,2205,2554,2203,2556,2201,2556xe" filled="t" fillcolor="white" stroked="f">
                <v:path arrowok="t"/>
              </v:shape>
              <v:shape id="_x0000_s3247" o:spid="_x0000_s2223" style="width:1992;height:1104;left:215;position:absolute;top:2160" coordorigin="215,2160" coordsize="1992,1104" path="m2201,2532l2199,2532,2197,2530,2195,2528,2195,2526,2195,2524,2197,2522,2199,2520,2201,2520,2203,2520,2205,2522,2207,2524,2207,2526,2207,2528,2205,2530,2203,2532,2201,2532xe" filled="t" fillcolor="white" stroked="f">
                <v:path arrowok="t"/>
              </v:shape>
              <v:shape id="_x0000_s3248" o:spid="_x0000_s2224" style="width:1992;height:1104;left:215;position:absolute;top:2160" coordorigin="215,2160" coordsize="1992,1104" path="m2201,2508l2199,2508,2197,2506,2195,2504,2195,2502,2195,2500,2197,2498,2199,2496,2201,2496,2203,2496,2205,2498,2207,2500,2207,2502,2207,2504,2205,2506,2203,2508,2201,2508xe" filled="t" fillcolor="white" stroked="f">
                <v:path arrowok="t"/>
              </v:shape>
              <v:shape id="_x0000_s3249" o:spid="_x0000_s2225" style="width:1992;height:1104;left:215;position:absolute;top:2160" coordorigin="215,2160" coordsize="1992,1104" path="m2201,2484l2199,2484,2197,2482,2195,2480,2195,2478,2195,2476,2197,2474,2199,2472,2201,2472,2203,2472,2205,2474,2207,2476,2207,2478,2207,2480,2205,2482,2203,2484,2201,2484xe" filled="t" fillcolor="white" stroked="f">
                <v:path arrowok="t"/>
              </v:shape>
              <v:shape id="_x0000_s3250" o:spid="_x0000_s2226" style="width:1992;height:1104;left:215;position:absolute;top:2160" coordorigin="215,2160" coordsize="1992,1104" path="m2201,2460l2199,2460,2197,2458,2195,2456,2195,2454,2195,2452,2197,2450,2199,2448,2201,2448,2203,2448,2205,2450,2207,2452,2207,2454,2207,2456,2205,2458,2203,2460,2201,2460xe" filled="t" fillcolor="white" stroked="f">
                <v:path arrowok="t"/>
              </v:shape>
              <v:shape id="_x0000_s3251" o:spid="_x0000_s2227" style="width:1992;height:1104;left:215;position:absolute;top:2160" coordorigin="215,2160" coordsize="1992,1104" path="m2201,2436l2199,2436,2197,2434,2195,2432,2195,2430,2195,2428,2197,2426,2199,2424,2201,2424,2203,2424,2205,2426,2207,2428,2207,2430,2207,2432,2205,2434,2203,2436,2201,2436xe" filled="t" fillcolor="white" stroked="f">
                <v:path arrowok="t"/>
              </v:shape>
              <v:shape id="_x0000_s3252" o:spid="_x0000_s2228" style="width:1992;height:1104;left:215;position:absolute;top:2160" coordorigin="215,2160" coordsize="1992,1104" path="m2201,2412l2199,2412,2197,2410,2195,2408,2195,2406,2195,2404,2197,2402,2199,2400,2201,2400,2203,2400,2205,2402,2207,2404,2207,2406,2207,2408,2205,2410,2203,2412,2201,2412xe" filled="t" fillcolor="white" stroked="f">
                <v:path arrowok="t"/>
              </v:shape>
              <v:shape id="_x0000_s3253" o:spid="_x0000_s2229" style="width:1992;height:1104;left:215;position:absolute;top:2160" coordorigin="215,2160" coordsize="1992,1104" path="m2201,2388l2199,2388,2197,2386,2195,2384,2195,2382,2195,2380,2197,2378,2199,2376,2201,2376,2203,2376,2205,2378,2207,2380,2207,2382,2207,2384,2205,2386,2203,2388,2201,2388xe" filled="t" fillcolor="white" stroked="f">
                <v:path arrowok="t"/>
              </v:shape>
              <v:shape id="_x0000_s3254" o:spid="_x0000_s2230" style="width:1992;height:1104;left:215;position:absolute;top:2160" coordorigin="215,2160" coordsize="1992,1104" path="m2201,2364l2199,2364,2197,2362,2195,2360,2195,2358,2195,2356,2197,2354,2199,2352,2201,2352,2203,2352,2205,2354,2207,2356,2207,2358,2207,2360,2205,2362,2203,2364,2201,2364xe" filled="t" fillcolor="white" stroked="f">
                <v:path arrowok="t"/>
              </v:shape>
              <v:shape id="_x0000_s3255" o:spid="_x0000_s2231" style="width:1992;height:1104;left:215;position:absolute;top:2160" coordorigin="215,2160" coordsize="1992,1104" path="m2201,2340l2199,2340,2197,2338,2195,2336,2195,2334,2195,2332,2197,2330,2199,2328,2201,2328,2203,2328,2205,2330,2207,2332,2207,2334,2207,2336,2205,2338,2203,2340,2201,2340xe" filled="t" fillcolor="white" stroked="f">
                <v:path arrowok="t"/>
              </v:shape>
              <v:shape id="_x0000_s3256" o:spid="_x0000_s2232" style="width:1992;height:1104;left:215;position:absolute;top:2160" coordorigin="215,2160" coordsize="1992,1104" path="m2201,2316l2199,2316,2197,2314,2195,2312,2195,2310,2195,2308,2197,2306,2199,2304,2201,2304,2203,2304,2205,2306,2207,2308,2207,2310,2207,2312,2205,2314,2203,2316,2201,2316xe" filled="t" fillcolor="white" stroked="f">
                <v:path arrowok="t"/>
              </v:shape>
              <v:shape id="_x0000_s3257" o:spid="_x0000_s2233" style="width:1992;height:1104;left:215;position:absolute;top:2160" coordorigin="215,2160" coordsize="1992,1104" path="m2201,2292l2199,2292,2197,2290,2195,2288,2195,2286,2195,2284,2197,2282,2199,2280,2201,2280,2203,2280,2205,2282,2207,2284,2207,2286,2207,2288,2205,2290,2203,2292,2201,2292xe" filled="t" fillcolor="white" stroked="f">
                <v:path arrowok="t"/>
              </v:shape>
              <v:shape id="_x0000_s3258" o:spid="_x0000_s2234" style="width:1992;height:1104;left:215;position:absolute;top:2160" coordorigin="215,2160" coordsize="1992,1104" path="m2201,2268l2199,2268,2197,2266,2195,2264,2195,2262,2195,2260,2197,2258,2199,2256,2201,2256,2203,2256,2205,2258,2207,2260,2207,2262,2207,2264,2205,2266,2203,2268,2201,2268xe" filled="t" fillcolor="white" stroked="f">
                <v:path arrowok="t"/>
              </v:shape>
              <v:shape id="_x0000_s3259" o:spid="_x0000_s2235" style="width:1992;height:1104;left:215;position:absolute;top:2160" coordorigin="215,2160" coordsize="1992,1104" path="m2201,2244l2199,2244,2197,2242,2195,2240,2195,2238,2195,2236,2197,2234,2199,2232,2201,2232,2203,2232,2205,2234,2207,2236,2207,2238,2207,2240,2205,2242,2203,2244,2201,2244xe" filled="t" fillcolor="white" stroked="f">
                <v:path arrowok="t"/>
              </v:shape>
              <v:shape id="_x0000_s3260" o:spid="_x0000_s2236" style="width:1992;height:1104;left:215;position:absolute;top:2160" coordorigin="215,2160" coordsize="1992,1104" path="m2201,2220l2199,2220,2197,2218,2195,2216,2195,2214,2195,2212,2197,2210,2199,2208,2201,2208,2203,2208,2205,2210,2207,2212,2207,2214,2207,2216,2205,2218,2203,2220,2201,2220xe" filled="t" fillcolor="white" stroked="f">
                <v:path arrowok="t"/>
              </v:shape>
              <v:shape id="_x0000_s3261" o:spid="_x0000_s2237" style="width:1992;height:1104;left:215;position:absolute;top:2160" coordorigin="215,2160" coordsize="1992,1104" path="m2201,2196l2199,2196,2197,2194,2195,2192,2195,2190,2195,2188,2197,2186,2199,2184,2201,2184,2203,2184,2205,2186,2207,2188,2207,2190,2207,2192,2205,2194,2203,2196,2201,2196xe" filled="t" fillcolor="white" stroked="f">
                <v:path arrowok="t"/>
              </v:shape>
            </v:group>
            <v:group id="_x0000_s3262" o:spid="_x0000_s2238" style="width:1492;height:2;left:318;position:absolute;top:2243" coordorigin="318,2243" coordsize="1492,2">
              <v:shape id="_x0000_s3263" o:spid="_x0000_s2239" style="width:1492;height:2;left:318;position:absolute;top:2243" coordorigin="318,2243" coordsize="1492,0" path="m318,2243l1810,2243e" filled="f" stroked="t" strokecolor="black">
                <v:path arrowok="t"/>
              </v:shape>
            </v:group>
            <v:group id="_x0000_s3264" o:spid="_x0000_s2240" style="width:1492;height:2;left:318;position:absolute;top:2711" coordorigin="318,2711" coordsize="1492,2">
              <v:shape id="_x0000_s3265" o:spid="_x0000_s2241" style="width:1492;height:2;left:318;position:absolute;top:2711" coordorigin="318,2711" coordsize="1492,0" path="m318,2711l1810,2711e" filled="f" stroked="t" strokecolor="black">
                <v:path arrowok="t"/>
              </v:shape>
            </v:group>
            <v:group id="_x0000_s3266" o:spid="_x0000_s2242" style="width:1492;height:2;left:318;position:absolute;top:3180" coordorigin="318,3180" coordsize="1492,2">
              <v:shape id="_x0000_s3267" o:spid="_x0000_s2243" style="width:1492;height:2;left:318;position:absolute;top:3180" coordorigin="318,3180" coordsize="1492,0" path="m318,3180l1810,3180e" filled="f" stroked="t" strokecolor="black">
                <v:path arrowok="t"/>
              </v:shape>
            </v:group>
            <v:group id="_x0000_s3268" o:spid="_x0000_s2244" style="width:2;height:937;left:323;position:absolute;top:2238" coordorigin="323,2238" coordsize="2,937">
              <v:shape id="_x0000_s3269" o:spid="_x0000_s2245" style="width:2;height:937;left:323;position:absolute;top:2238" coordorigin="323,2238" coordsize="0,937" path="m323,2238l323,3175e" filled="f" stroked="t" strokecolor="black">
                <v:path arrowok="t"/>
              </v:shape>
            </v:group>
            <v:group id="_x0000_s3270" o:spid="_x0000_s2246" style="width:2;height:937;left:1805;position:absolute;top:2238" coordorigin="1805,2238" coordsize="2,937">
              <v:shape id="_x0000_s3271" o:spid="_x0000_s2247" style="width:2;height:937;left:1805;position:absolute;top:2238" coordorigin="1805,2238" coordsize="0,937" path="m1805,2238l1805,3175e" filled="f" stroked="t" strokecolor="black">
                <v:path arrowok="t"/>
              </v:shape>
              <v:shape id="_x0000_s3272" o:spid="_x0000_s2248" type="#_x0000_t202" style="width:240;height:240;left:583;position:absolute;top:2357" coordsize="21600,21600" filled="f" stroked="f">
                <v:stroke joinstyle="miter"/>
                <v:textbox inset="0,0,0,0">
                  <w:txbxContent>
                    <w:p>
                      <w:pPr>
                        <w:spacing w:before="0" w:line="240" w:lineRule="exact"/>
                        <w:ind w:left="0" w:right="0" w:firstLine="0"/>
                        <w:jc w:val="left"/>
                        <w:rPr>
                          <w:rFonts w:ascii="宋体" w:eastAsia="宋体" w:hAnsi="宋体" w:cs="宋体" w:hint="default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w w:val="95"/>
                          <w:sz w:val="24"/>
                          <w:szCs w:val="24"/>
                        </w:rPr>
                        <w:t>学</w:t>
                      </w:r>
                    </w:p>
                  </w:txbxContent>
                </v:textbox>
              </v:shape>
              <v:shape id="_x0000_s3273" o:spid="_x0000_s2249" type="#_x0000_t202" style="width:240;height:240;left:1303;position:absolute;top:2357" coordsize="21600,21600" filled="f" stroked="f">
                <v:stroke joinstyle="miter"/>
                <v:textbox inset="0,0,0,0">
                  <w:txbxContent>
                    <w:p>
                      <w:pPr>
                        <w:spacing w:before="0" w:line="240" w:lineRule="exact"/>
                        <w:ind w:left="0" w:right="0" w:firstLine="0"/>
                        <w:jc w:val="left"/>
                        <w:rPr>
                          <w:rFonts w:ascii="宋体" w:eastAsia="宋体" w:hAnsi="宋体" w:cs="宋体" w:hint="default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w w:val="95"/>
                          <w:sz w:val="24"/>
                          <w:szCs w:val="24"/>
                        </w:rPr>
                        <w:t>校</w:t>
                      </w:r>
                    </w:p>
                  </w:txbxContent>
                </v:textbox>
              </v:shape>
              <v:shape id="_x0000_s3274" o:spid="_x0000_s2250" type="#_x0000_t202" style="width:1992;height:11581;left:215;position:absolute;top:57" coordsize="21600,21600" filled="f" stroked="f">
                <v:stroke joinstyle="miter"/>
                <v:textbox inset="0,0,0,0">
                  <w:txbxContent>
                    <w:p>
                      <w:pPr>
                        <w:spacing w:before="0" w:line="240" w:lineRule="auto"/>
                        <w:rPr>
                          <w:rFonts w:ascii="宋体" w:eastAsia="宋体" w:hAnsi="宋体" w:cs="宋体" w:hint="default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宋体" w:eastAsia="宋体" w:hAnsi="宋体" w:cs="宋体" w:hint="default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宋体" w:eastAsia="宋体" w:hAnsi="宋体" w:cs="宋体" w:hint="default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宋体" w:eastAsia="宋体" w:hAnsi="宋体" w:cs="宋体" w:hint="default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宋体" w:eastAsia="宋体" w:hAnsi="宋体" w:cs="宋体" w:hint="default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宋体" w:eastAsia="宋体" w:hAnsi="宋体" w:cs="宋体" w:hint="default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宋体" w:eastAsia="宋体" w:hAnsi="宋体" w:cs="宋体" w:hint="default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宋体" w:eastAsia="宋体" w:hAnsi="宋体" w:cs="宋体" w:hint="default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宋体" w:eastAsia="宋体" w:hAnsi="宋体" w:cs="宋体" w:hint="default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宋体" w:eastAsia="宋体" w:hAnsi="宋体" w:cs="宋体" w:hint="default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宋体" w:eastAsia="宋体" w:hAnsi="宋体" w:cs="宋体" w:hint="default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宋体" w:eastAsia="宋体" w:hAnsi="宋体" w:cs="宋体" w:hint="default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6" w:line="240" w:lineRule="auto"/>
                        <w:rPr>
                          <w:rFonts w:ascii="宋体" w:eastAsia="宋体" w:hAnsi="宋体" w:cs="宋体" w:hint="default"/>
                          <w:sz w:val="19"/>
                          <w:szCs w:val="19"/>
                        </w:rPr>
                      </w:pPr>
                    </w:p>
                    <w:p>
                      <w:pPr>
                        <w:spacing w:before="0" w:line="273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1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△△△△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1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4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1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2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  <w:p>
                      <w:pPr>
                        <w:spacing w:before="0" w:line="273" w:lineRule="exact"/>
                        <w:ind w:left="329" w:right="0" w:firstLine="0"/>
                        <w:jc w:val="left"/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  <w:r>
                        <w:rPr>
                          <w:rFonts w:ascii="宋体" w:eastAsia="宋体" w:hAnsi="宋体" w:cs="宋体" w:hint="default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 w:hint="default"/>
                          <w:sz w:val="21"/>
                          <w:szCs w:val="21"/>
                        </w:rPr>
                        <w:t>△</w:t>
                      </w:r>
                    </w:p>
                  </w:txbxContent>
                </v:textbox>
              </v:shape>
            </v:group>
          </v:group>
        </w:pict>
      </w:r>
      <w:r>
        <w:pict>
          <v:group id="_x0000_s3275" o:spid="_x0000_s2251" style="width:75.1pt;height:47.6pt;margin-top:-13.1pt;margin-left:15.65pt;mso-height-relative:page;mso-position-horizontal-relative:page;mso-width-relative:page;position:absolute;z-index:251689984" coordorigin="313,-263" coordsize="1502,952">
            <v:group id="_x0000_s3276" o:spid="_x0000_s2252" style="width:1492;height:2;left:318;position:absolute;top:-253" coordorigin="318,-253" coordsize="1492,2">
              <v:shape id="_x0000_s3277" o:spid="_x0000_s2253" style="width:1492;height:2;left:318;position:absolute;top:-253" coordorigin="318,-253" coordsize="1492,0" path="m318,-253l1810,-253e" filled="f" stroked="t" strokecolor="black">
                <v:path arrowok="t"/>
              </v:shape>
            </v:group>
            <v:group id="_x0000_s3278" o:spid="_x0000_s2254" style="width:1492;height:2;left:318;position:absolute;top:215" coordorigin="318,215" coordsize="1492,2">
              <v:shape id="_x0000_s3279" o:spid="_x0000_s2255" style="width:1492;height:2;left:318;position:absolute;top:215" coordorigin="318,215" coordsize="1492,0" path="m318,215l1810,215e" filled="f" stroked="t" strokecolor="black">
                <v:path arrowok="t"/>
              </v:shape>
            </v:group>
            <v:group id="_x0000_s3280" o:spid="_x0000_s2256" style="width:1492;height:2;left:318;position:absolute;top:684" coordorigin="318,684" coordsize="1492,2">
              <v:shape id="_x0000_s3281" o:spid="_x0000_s2257" style="width:1492;height:2;left:318;position:absolute;top:684" coordorigin="318,684" coordsize="1492,0" path="m318,684l1810,684e" filled="f" stroked="t" strokecolor="black">
                <v:path arrowok="t"/>
              </v:shape>
            </v:group>
            <v:group id="_x0000_s3282" o:spid="_x0000_s2258" style="width:2;height:937;left:323;position:absolute;top:-258" coordorigin="323,-258" coordsize="2,937">
              <v:shape id="_x0000_s3283" o:spid="_x0000_s2259" style="width:2;height:937;left:323;position:absolute;top:-258" coordorigin="323,-258" coordsize="0,937" path="m323,-258l323,679e" filled="f" stroked="t" strokecolor="black">
                <v:path arrowok="t"/>
              </v:shape>
            </v:group>
            <v:group id="_x0000_s3284" o:spid="_x0000_s2260" style="width:2;height:937;left:1805;position:absolute;top:-258" coordorigin="1805,-258" coordsize="2,937">
              <v:shape id="_x0000_s3285" o:spid="_x0000_s2261" style="width:2;height:937;left:1805;position:absolute;top:-258" coordorigin="1805,-258" coordsize="0,937" path="m1805,-258l1805,679e" filled="f" stroked="t" strokecolor="black">
                <v:path arrowok="t"/>
              </v:shape>
              <v:shape id="_x0000_s3286" o:spid="_x0000_s2262" type="#_x0000_t202" style="width:240;height:240;left:583;position:absolute;top:-139" coordsize="21600,21600" filled="f" stroked="f">
                <v:stroke joinstyle="miter"/>
                <v:textbox inset="0,0,0,0">
                  <w:txbxContent>
                    <w:p>
                      <w:pPr>
                        <w:spacing w:before="0" w:line="240" w:lineRule="exact"/>
                        <w:ind w:left="0" w:right="0" w:firstLine="0"/>
                        <w:jc w:val="left"/>
                        <w:rPr>
                          <w:rFonts w:ascii="宋体" w:eastAsia="宋体" w:hAnsi="宋体" w:cs="宋体" w:hint="default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w w:val="95"/>
                          <w:sz w:val="24"/>
                          <w:szCs w:val="24"/>
                        </w:rPr>
                        <w:t>考</w:t>
                      </w:r>
                    </w:p>
                  </w:txbxContent>
                </v:textbox>
              </v:shape>
              <v:shape id="_x0000_s3287" o:spid="_x0000_s2263" type="#_x0000_t202" style="width:240;height:240;left:1303;position:absolute;top:-139" coordsize="21600,21600" filled="f" stroked="f">
                <v:stroke joinstyle="miter"/>
                <v:textbox inset="0,0,0,0">
                  <w:txbxContent>
                    <w:p>
                      <w:pPr>
                        <w:spacing w:before="0" w:line="240" w:lineRule="exact"/>
                        <w:ind w:left="0" w:right="0" w:firstLine="0"/>
                        <w:jc w:val="left"/>
                        <w:rPr>
                          <w:rFonts w:ascii="宋体" w:eastAsia="宋体" w:hAnsi="宋体" w:cs="宋体" w:hint="default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w w:val="95"/>
                          <w:sz w:val="24"/>
                          <w:szCs w:val="24"/>
                        </w:rPr>
                        <w:t>号</w:t>
                      </w:r>
                    </w:p>
                  </w:txbxContent>
                </v:textbox>
              </v:shape>
            </v:group>
          </v:group>
        </w:pict>
      </w:r>
      <w:r>
        <w:pict>
          <v:group id="_x0000_s3288" o:spid="_x0000_s2264" style="width:75.1pt;height:47.6pt;margin-top:49.25pt;margin-left:15.65pt;mso-height-relative:page;mso-position-horizontal-relative:page;mso-width-relative:page;position:absolute;z-index:251691008" coordorigin="313,985" coordsize="1502,952">
            <v:group id="_x0000_s3289" o:spid="_x0000_s2265" style="width:1492;height:2;left:318;position:absolute;top:995" coordorigin="318,995" coordsize="1492,2">
              <v:shape id="_x0000_s3290" o:spid="_x0000_s2266" style="width:1492;height:2;left:318;position:absolute;top:995" coordorigin="318,995" coordsize="1492,0" path="m318,995l1810,995e" filled="f" stroked="t" strokecolor="black">
                <v:path arrowok="t"/>
              </v:shape>
            </v:group>
            <v:group id="_x0000_s3291" o:spid="_x0000_s2267" style="width:1492;height:2;left:318;position:absolute;top:1463" coordorigin="318,1463" coordsize="1492,2">
              <v:shape id="_x0000_s3292" o:spid="_x0000_s2268" style="width:1492;height:2;left:318;position:absolute;top:1463" coordorigin="318,1463" coordsize="1492,0" path="m318,1463l1810,1463e" filled="f" stroked="t" strokecolor="black">
                <v:path arrowok="t"/>
              </v:shape>
            </v:group>
            <v:group id="_x0000_s3293" o:spid="_x0000_s2269" style="width:1492;height:2;left:318;position:absolute;top:1932" coordorigin="318,1932" coordsize="1492,2">
              <v:shape id="_x0000_s3294" o:spid="_x0000_s2270" style="width:1492;height:2;left:318;position:absolute;top:1932" coordorigin="318,1932" coordsize="1492,0" path="m318,1932l1810,1932e" filled="f" stroked="t" strokecolor="black">
                <v:path arrowok="t"/>
              </v:shape>
            </v:group>
            <v:group id="_x0000_s3295" o:spid="_x0000_s2271" style="width:2;height:937;left:323;position:absolute;top:990" coordorigin="323,990" coordsize="2,937">
              <v:shape id="_x0000_s3296" o:spid="_x0000_s2272" style="width:2;height:937;left:323;position:absolute;top:990" coordorigin="323,990" coordsize="0,937" path="m323,990l323,1927e" filled="f" stroked="t" strokecolor="black">
                <v:path arrowok="t"/>
              </v:shape>
            </v:group>
            <v:group id="_x0000_s3297" o:spid="_x0000_s2273" style="width:2;height:937;left:1805;position:absolute;top:990" coordorigin="1805,990" coordsize="2,937">
              <v:shape id="_x0000_s3298" o:spid="_x0000_s2274" style="width:2;height:937;left:1805;position:absolute;top:990" coordorigin="1805,990" coordsize="0,937" path="m1805,990l1805,1927e" filled="f" stroked="t" strokecolor="black">
                <v:path arrowok="t"/>
              </v:shape>
              <v:shape id="_x0000_s3299" o:spid="_x0000_s2275" type="#_x0000_t202" style="width:240;height:240;left:583;position:absolute;top:1109" coordsize="21600,21600" filled="f" stroked="f">
                <v:stroke joinstyle="miter"/>
                <v:textbox inset="0,0,0,0">
                  <w:txbxContent>
                    <w:p>
                      <w:pPr>
                        <w:spacing w:before="0" w:line="240" w:lineRule="exact"/>
                        <w:ind w:left="0" w:right="0" w:firstLine="0"/>
                        <w:jc w:val="left"/>
                        <w:rPr>
                          <w:rFonts w:ascii="宋体" w:eastAsia="宋体" w:hAnsi="宋体" w:cs="宋体" w:hint="default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w w:val="95"/>
                          <w:sz w:val="24"/>
                          <w:szCs w:val="24"/>
                        </w:rPr>
                        <w:t>姓</w:t>
                      </w:r>
                    </w:p>
                  </w:txbxContent>
                </v:textbox>
              </v:shape>
              <v:shape id="_x0000_s3300" o:spid="_x0000_s2276" type="#_x0000_t202" style="width:240;height:240;left:1303;position:absolute;top:1109" coordsize="21600,21600" filled="f" stroked="f">
                <v:stroke joinstyle="miter"/>
                <v:textbox inset="0,0,0,0">
                  <w:txbxContent>
                    <w:p>
                      <w:pPr>
                        <w:spacing w:before="0" w:line="240" w:lineRule="exact"/>
                        <w:ind w:left="0" w:right="0" w:firstLine="0"/>
                        <w:jc w:val="left"/>
                        <w:rPr>
                          <w:rFonts w:ascii="宋体" w:eastAsia="宋体" w:hAnsi="宋体" w:cs="宋体" w:hint="default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cs="宋体" w:hint="default"/>
                          <w:w w:val="95"/>
                          <w:sz w:val="24"/>
                          <w:szCs w:val="24"/>
                        </w:rPr>
                        <w:t>名</w:t>
                      </w:r>
                    </w:p>
                  </w:txbxContent>
                </v:textbox>
              </v:shape>
            </v:group>
          </v:group>
        </w:pict>
      </w:r>
      <w:r>
        <w:t>20.在水平桌面上有一质量为</w:t>
      </w:r>
      <w:r>
        <w:rPr>
          <w:spacing w:val="-61"/>
        </w:rPr>
        <w:t xml:space="preserve"> </w:t>
      </w:r>
      <w:r>
        <w:t>1kg</w:t>
      </w:r>
      <w:r>
        <w:rPr>
          <w:spacing w:val="-61"/>
        </w:rPr>
        <w:t xml:space="preserve"> </w:t>
      </w:r>
      <w:r>
        <w:t>的长方体。用</w:t>
      </w:r>
      <w:r>
        <w:rPr>
          <w:spacing w:val="-58"/>
        </w:rPr>
        <w:t xml:space="preserve"> </w:t>
      </w:r>
      <w:r>
        <w:t>4N</w:t>
      </w:r>
      <w:r>
        <w:rPr>
          <w:spacing w:val="-58"/>
        </w:rPr>
        <w:t xml:space="preserve"> </w:t>
      </w:r>
      <w:r>
        <w:t xml:space="preserve">的水平拉力向右拉，长方体静止 </w:t>
      </w:r>
      <w:r>
        <w:rPr>
          <w:spacing w:val="-2"/>
        </w:rPr>
        <w:t>不动，此时它所受的摩擦力为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rPr>
          <w:spacing w:val="-2"/>
        </w:rPr>
        <w:t>N；拉力增大至</w:t>
      </w:r>
      <w:r>
        <w:rPr>
          <w:spacing w:val="-43"/>
        </w:rPr>
        <w:t xml:space="preserve"> </w:t>
      </w:r>
      <w:r>
        <w:rPr>
          <w:spacing w:val="-1"/>
        </w:rPr>
        <w:t>6N</w:t>
      </w:r>
      <w:r>
        <w:rPr>
          <w:spacing w:val="-43"/>
        </w:rPr>
        <w:t xml:space="preserve"> </w:t>
      </w:r>
      <w:r>
        <w:rPr>
          <w:spacing w:val="-2"/>
        </w:rPr>
        <w:t>时长方体做匀速直线运</w:t>
      </w:r>
      <w:r>
        <w:rPr>
          <w:w w:val="100"/>
        </w:rPr>
        <w:t xml:space="preserve"> </w:t>
      </w:r>
      <w:r>
        <w:t>动；若拉力增大至</w:t>
      </w:r>
      <w:r>
        <w:rPr>
          <w:spacing w:val="-64"/>
        </w:rPr>
        <w:t xml:space="preserve"> </w:t>
      </w:r>
      <w:r>
        <w:t>8N</w:t>
      </w:r>
      <w:r>
        <w:rPr>
          <w:spacing w:val="-61"/>
        </w:rPr>
        <w:t xml:space="preserve"> </w:t>
      </w:r>
      <w:r>
        <w:t>时长方体所受的摩擦力为</w:t>
      </w:r>
      <w:r>
        <w:rPr>
          <w:rFonts w:ascii="Times New Roman" w:eastAsia="Times New Roman" w:hAnsi="Times New Roman" w:cs="Times New Roman" w:hint="default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u w:val="single" w:color="000000"/>
        </w:rPr>
        <w:tab/>
      </w:r>
      <w:r>
        <w:t>N。</w:t>
      </w:r>
    </w:p>
    <w:p>
      <w:pPr>
        <w:pStyle w:val="BodyText"/>
        <w:tabs>
          <w:tab w:val="left" w:pos="5359"/>
          <w:tab w:val="left" w:pos="9648"/>
        </w:tabs>
        <w:spacing w:before="33" w:line="357" w:lineRule="auto"/>
        <w:ind w:left="2612" w:right="439" w:hanging="332"/>
        <w:jc w:val="left"/>
      </w:pPr>
      <w:r>
        <w:t xml:space="preserve">21.一个人通过细绳用 20N 的力拉着小车在绝对光滑的水平面上运动，如果细绳突然 </w:t>
      </w:r>
      <w:r>
        <w:rPr>
          <w:spacing w:val="-2"/>
        </w:rPr>
        <w:t>断了，小车将做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rPr>
          <w:spacing w:val="-2"/>
        </w:rPr>
        <w:t>运动，这时小车在水平方向上一定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rPr>
          <w:spacing w:val="-1"/>
        </w:rPr>
        <w:t>力。(选</w:t>
      </w:r>
      <w:r>
        <w:t xml:space="preserve"> 填“受”或“不受”)</w:t>
      </w:r>
    </w:p>
    <w:p>
      <w:pPr>
        <w:pStyle w:val="BodyText"/>
        <w:tabs>
          <w:tab w:val="left" w:pos="7066"/>
          <w:tab w:val="left" w:pos="10456"/>
        </w:tabs>
        <w:spacing w:before="31" w:line="357" w:lineRule="auto"/>
        <w:ind w:left="2501" w:right="387" w:hanging="221"/>
        <w:jc w:val="left"/>
      </w:pPr>
      <w:r>
        <w:pict>
          <v:shape id="_x0000_s3301" o:spid="_x0000_s2277" type="#_x0000_t75" style="width:143pt;height:85.8pt;margin-top:34.25pt;margin-left:405.1pt;mso-height-relative:page;mso-position-horizontal-relative:page;mso-width-relative:page;position:absolute;z-index:-251606016" coordsize="21600,21600" filled="f" stroked="f">
            <v:imagedata r:id="rId31" o:title=""/>
            <o:lock v:ext="edit" aspectratio="t"/>
          </v:shape>
        </w:pict>
      </w:r>
      <w:r>
        <w:rPr>
          <w:spacing w:val="-2"/>
        </w:rPr>
        <w:t>22.意大利科学家托里拆利首先用实验测定了大气压的值，1</w:t>
      </w:r>
      <w:r>
        <w:rPr>
          <w:spacing w:val="-7"/>
        </w:rPr>
        <w:t xml:space="preserve"> </w:t>
      </w:r>
      <w:r>
        <w:rPr>
          <w:spacing w:val="-2"/>
        </w:rPr>
        <w:t>标准大气压可以支撑</w:t>
      </w:r>
      <w:r>
        <w:rPr>
          <w:rFonts w:ascii="Times New Roman" w:eastAsia="Times New Roman" w:hAnsi="Times New Roman" w:cs="Times New Roman" w:hint="default"/>
          <w:w w:val="100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u w:val="single" w:color="000000"/>
        </w:rPr>
        <w:tab/>
      </w:r>
      <w:r>
        <w:rPr>
          <w:rFonts w:ascii="Times New Roman" w:eastAsia="Times New Roman" w:hAnsi="Times New Roman" w:cs="Times New Roman" w:hint="default"/>
          <w:w w:val="30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</w:rPr>
        <w:t xml:space="preserve"> </w:t>
      </w:r>
      <w:r>
        <w:t>厘米高的水银柱。1</w:t>
      </w:r>
      <w:r>
        <w:rPr>
          <w:spacing w:val="-68"/>
        </w:rPr>
        <w:t xml:space="preserve"> </w:t>
      </w:r>
      <w:r>
        <w:t>标准大气压值等于</w:t>
      </w:r>
      <w:r>
        <w:rPr>
          <w:rFonts w:ascii="Times New Roman" w:eastAsia="Times New Roman" w:hAnsi="Times New Roman" w:cs="Times New Roman" w:hint="default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u w:val="single" w:color="000000"/>
        </w:rPr>
        <w:tab/>
      </w:r>
      <w:r>
        <w:t>帕。</w:t>
      </w:r>
    </w:p>
    <w:p>
      <w:pPr>
        <w:pStyle w:val="BodyText"/>
        <w:tabs>
          <w:tab w:val="left" w:pos="5470"/>
          <w:tab w:val="left" w:pos="7339"/>
        </w:tabs>
        <w:spacing w:before="20" w:line="343" w:lineRule="auto"/>
        <w:ind w:left="2501" w:right="3024" w:hanging="221"/>
        <w:jc w:val="left"/>
      </w:pPr>
      <w:r>
        <w:pict>
          <v:shape id="_x0000_s3302" o:spid="_x0000_s2278" type="#_x0000_t202" style="width:12.45pt;height:23.05pt;margin-top:23.15pt;margin-left:89.45pt;mso-height-relative:page;mso-position-horizontal-relative:page;mso-width-relative:page;position:absolute;z-index:251692032" coordsize="21600,21600" filled="f" stroked="f">
            <v:stroke joinstyle="miter"/>
            <v:textbox style="layout-flow:vertical-ideographic" inset="0,0,0,0">
              <w:txbxContent>
                <w:p>
                  <w:pPr>
                    <w:spacing w:before="0" w:line="132" w:lineRule="auto"/>
                    <w:ind w:left="20" w:right="0" w:firstLine="0"/>
                    <w:jc w:val="left"/>
                    <w:rPr>
                      <w:rFonts w:ascii="宋体" w:eastAsia="宋体" w:hAnsi="宋体" w:cs="宋体" w:hint="default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default"/>
                      <w:b/>
                      <w:bCs/>
                      <w:spacing w:val="2"/>
                      <w:w w:val="99"/>
                      <w:sz w:val="21"/>
                      <w:szCs w:val="21"/>
                    </w:rPr>
                    <w:t>（</w:t>
                  </w:r>
                  <w:r>
                    <w:rPr>
                      <w:rFonts w:ascii="宋体" w:eastAsia="宋体" w:hAnsi="宋体" w:cs="宋体" w:hint="default"/>
                      <w:b/>
                      <w:bCs/>
                      <w:w w:val="99"/>
                      <w:sz w:val="21"/>
                      <w:szCs w:val="21"/>
                    </w:rPr>
                    <w:t>密</w:t>
                  </w:r>
                </w:p>
              </w:txbxContent>
            </v:textbox>
          </v:shape>
        </w:pict>
      </w:r>
      <w:r>
        <w:pict>
          <v:shape id="_x0000_s3303" o:spid="_x0000_s2279" type="#_x0000_t202" style="width:12.45pt;height:12.45pt;margin-top:59.95pt;margin-left:89.45pt;mso-height-relative:page;mso-position-horizontal-relative:page;mso-width-relative:page;position:absolute;z-index:251693056" coordsize="21600,21600" filled="f" stroked="f">
            <v:stroke joinstyle="miter"/>
            <v:textbox style="layout-flow:vertical-ideographic" inset="0,0,0,0">
              <w:txbxContent>
                <w:p>
                  <w:pPr>
                    <w:spacing w:before="0" w:line="132" w:lineRule="auto"/>
                    <w:ind w:left="20" w:right="0" w:firstLine="0"/>
                    <w:jc w:val="left"/>
                    <w:rPr>
                      <w:rFonts w:ascii="宋体" w:eastAsia="宋体" w:hAnsi="宋体" w:cs="宋体" w:hint="default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default"/>
                      <w:b/>
                      <w:bCs/>
                      <w:w w:val="99"/>
                      <w:sz w:val="21"/>
                      <w:szCs w:val="21"/>
                    </w:rPr>
                    <w:t>封</w:t>
                  </w:r>
                </w:p>
              </w:txbxContent>
            </v:textbox>
          </v:shape>
        </w:pict>
      </w:r>
      <w:r>
        <w:t>23.如图所示，在水平拉力</w:t>
      </w:r>
      <w:r>
        <w:rPr>
          <w:spacing w:val="-69"/>
        </w:rPr>
        <w:t xml:space="preserve"> </w:t>
      </w:r>
      <w:r>
        <w:rPr>
          <w:rFonts w:ascii="宋体" w:eastAsia="宋体" w:hAnsi="宋体" w:cs="宋体" w:hint="default"/>
          <w:i/>
          <w:spacing w:val="-3"/>
          <w:sz w:val="23"/>
          <w:szCs w:val="23"/>
        </w:rPr>
        <w:t>F</w:t>
      </w:r>
      <w:r>
        <w:rPr>
          <w:spacing w:val="-3"/>
        </w:rPr>
        <w:t>的作用下重</w:t>
      </w:r>
      <w:r>
        <w:rPr>
          <w:spacing w:val="-59"/>
        </w:rPr>
        <w:t xml:space="preserve"> </w:t>
      </w:r>
      <w:r>
        <w:t>100</w:t>
      </w:r>
      <w:r>
        <w:rPr>
          <w:spacing w:val="-4"/>
        </w:rPr>
        <w:t xml:space="preserve"> </w:t>
      </w:r>
      <w:r>
        <w:t>N</w:t>
      </w:r>
      <w:r>
        <w:rPr>
          <w:spacing w:val="-56"/>
        </w:rPr>
        <w:t xml:space="preserve"> </w:t>
      </w:r>
      <w:r>
        <w:t>的物体</w:t>
      </w:r>
      <w:r>
        <w:rPr>
          <w:spacing w:val="-66"/>
        </w:rPr>
        <w:t xml:space="preserve"> </w:t>
      </w:r>
      <w:r>
        <w:rPr>
          <w:rFonts w:ascii="宋体" w:eastAsia="宋体" w:hAnsi="宋体" w:cs="宋体" w:hint="default"/>
          <w:i/>
          <w:spacing w:val="-32"/>
          <w:sz w:val="23"/>
          <w:szCs w:val="23"/>
        </w:rPr>
        <w:t>A</w:t>
      </w:r>
      <w:r>
        <w:rPr>
          <w:spacing w:val="-32"/>
        </w:rPr>
        <w:t xml:space="preserve">， </w:t>
      </w:r>
      <w:r>
        <w:t>沿水平桌面做匀速直线运动，弹簧秤</w:t>
      </w:r>
      <w:r>
        <w:rPr>
          <w:spacing w:val="-69"/>
        </w:rPr>
        <w:t xml:space="preserve"> </w:t>
      </w:r>
      <w:r>
        <w:rPr>
          <w:rFonts w:ascii="宋体" w:eastAsia="宋体" w:hAnsi="宋体" w:cs="宋体" w:hint="default"/>
          <w:i/>
          <w:spacing w:val="-3"/>
          <w:sz w:val="23"/>
          <w:szCs w:val="23"/>
        </w:rPr>
        <w:t>B</w:t>
      </w:r>
      <w:r>
        <w:rPr>
          <w:spacing w:val="-3"/>
        </w:rPr>
        <w:t>的示数为</w:t>
      </w:r>
      <w:r>
        <w:rPr>
          <w:spacing w:val="-56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t>N， 则拉力</w:t>
      </w:r>
      <w:r>
        <w:rPr>
          <w:spacing w:val="-66"/>
        </w:rPr>
        <w:t xml:space="preserve"> </w:t>
      </w:r>
      <w:r>
        <w:rPr>
          <w:rFonts w:ascii="宋体" w:eastAsia="宋体" w:hAnsi="宋体" w:cs="宋体" w:hint="default"/>
          <w:i/>
          <w:spacing w:val="-3"/>
          <w:sz w:val="23"/>
          <w:szCs w:val="23"/>
        </w:rPr>
        <w:t>F</w:t>
      </w:r>
      <w:r>
        <w:rPr>
          <w:spacing w:val="-3"/>
        </w:rPr>
        <w:t>的大小为</w:t>
      </w:r>
      <w:r>
        <w:rPr>
          <w:rFonts w:ascii="Times New Roman" w:eastAsia="Times New Roman" w:hAnsi="Times New Roman" w:cs="Times New Roman" w:hint="default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3"/>
          <w:u w:val="single" w:color="000000"/>
        </w:rPr>
        <w:tab/>
      </w:r>
      <w:r>
        <w:t>N，物体</w:t>
      </w:r>
      <w:r>
        <w:rPr>
          <w:spacing w:val="-69"/>
        </w:rPr>
        <w:t xml:space="preserve"> </w:t>
      </w:r>
      <w:r>
        <w:rPr>
          <w:rFonts w:ascii="宋体" w:eastAsia="宋体" w:hAnsi="宋体" w:cs="宋体" w:hint="default"/>
          <w:i/>
          <w:spacing w:val="-5"/>
          <w:sz w:val="23"/>
          <w:szCs w:val="23"/>
        </w:rPr>
        <w:t>A</w:t>
      </w:r>
      <w:r>
        <w:rPr>
          <w:spacing w:val="-5"/>
        </w:rPr>
        <w:t>受</w:t>
      </w:r>
      <w:r>
        <w:rPr>
          <w:rFonts w:ascii="Times New Roman" w:eastAsia="Times New Roman" w:hAnsi="Times New Roman" w:cs="Times New Roman" w:hint="default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5"/>
          <w:u w:val="single" w:color="000000"/>
        </w:rPr>
        <w:tab/>
      </w:r>
      <w:r>
        <w:t>对 平衡力。</w:t>
      </w:r>
    </w:p>
    <w:p>
      <w:pPr>
        <w:spacing w:before="43"/>
        <w:ind w:left="2280" w:right="3024" w:firstLine="0"/>
        <w:jc w:val="left"/>
        <w:rPr>
          <w:rFonts w:ascii="宋体" w:eastAsia="宋体" w:hAnsi="宋体" w:cs="宋体" w:hint="default"/>
          <w:sz w:val="22"/>
          <w:szCs w:val="22"/>
        </w:rPr>
      </w:pPr>
      <w:r>
        <w:pict>
          <v:shape id="_x0000_s3304" o:spid="_x0000_s2280" type="#_x0000_t202" style="width:12.45pt;height:12.45pt;margin-top:6.75pt;margin-left:89.45pt;mso-height-relative:page;mso-position-horizontal-relative:page;mso-width-relative:page;position:absolute;z-index:251694080" coordsize="21600,21600" filled="f" stroked="f">
            <v:stroke joinstyle="miter"/>
            <v:textbox style="layout-flow:vertical-ideographic" inset="0,0,0,0">
              <w:txbxContent>
                <w:p>
                  <w:pPr>
                    <w:spacing w:before="0" w:line="132" w:lineRule="auto"/>
                    <w:ind w:left="20" w:right="0" w:firstLine="0"/>
                    <w:jc w:val="left"/>
                    <w:rPr>
                      <w:rFonts w:ascii="宋体" w:eastAsia="宋体" w:hAnsi="宋体" w:cs="宋体" w:hint="default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default"/>
                      <w:b/>
                      <w:bCs/>
                      <w:w w:val="99"/>
                      <w:sz w:val="21"/>
                      <w:szCs w:val="21"/>
                    </w:rPr>
                    <w:t>线</w:t>
                  </w:r>
                </w:p>
              </w:txbxContent>
            </v:textbox>
          </v:shape>
        </w:pict>
      </w:r>
      <w:r>
        <w:rPr>
          <w:rFonts w:ascii="宋体" w:eastAsia="宋体" w:hAnsi="宋体" w:cs="宋体" w:hint="default"/>
          <w:sz w:val="22"/>
          <w:szCs w:val="22"/>
        </w:rPr>
        <w:t>四、</w:t>
      </w:r>
      <w:r>
        <w:rPr>
          <w:rFonts w:ascii="宋体" w:eastAsia="宋体" w:hAnsi="宋体" w:cs="宋体" w:hint="default"/>
          <w:b/>
          <w:bCs/>
          <w:sz w:val="24"/>
          <w:szCs w:val="24"/>
        </w:rPr>
        <w:t>探究与实验</w:t>
      </w:r>
      <w:r>
        <w:rPr>
          <w:rFonts w:ascii="宋体" w:eastAsia="宋体" w:hAnsi="宋体" w:cs="宋体" w:hint="default"/>
          <w:sz w:val="22"/>
          <w:szCs w:val="22"/>
        </w:rPr>
        <w:t>（每题</w:t>
      </w:r>
      <w:r>
        <w:rPr>
          <w:rFonts w:ascii="宋体" w:eastAsia="宋体" w:hAnsi="宋体" w:cs="宋体" w:hint="default"/>
          <w:spacing w:val="-56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sz w:val="22"/>
          <w:szCs w:val="22"/>
        </w:rPr>
        <w:t>8</w:t>
      </w:r>
      <w:r>
        <w:rPr>
          <w:rFonts w:ascii="宋体" w:eastAsia="宋体" w:hAnsi="宋体" w:cs="宋体" w:hint="default"/>
          <w:spacing w:val="-56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sz w:val="22"/>
          <w:szCs w:val="22"/>
        </w:rPr>
        <w:t>分，共</w:t>
      </w:r>
      <w:r>
        <w:rPr>
          <w:rFonts w:ascii="宋体" w:eastAsia="宋体" w:hAnsi="宋体" w:cs="宋体" w:hint="default"/>
          <w:spacing w:val="-56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sz w:val="22"/>
          <w:szCs w:val="22"/>
        </w:rPr>
        <w:t>24</w:t>
      </w:r>
      <w:r>
        <w:rPr>
          <w:rFonts w:ascii="宋体" w:eastAsia="宋体" w:hAnsi="宋体" w:cs="宋体" w:hint="default"/>
          <w:spacing w:val="-59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sz w:val="22"/>
          <w:szCs w:val="22"/>
        </w:rPr>
        <w:t>分。）</w:t>
      </w:r>
    </w:p>
    <w:p>
      <w:pPr>
        <w:pStyle w:val="BodyText"/>
        <w:spacing w:before="155" w:line="355" w:lineRule="auto"/>
        <w:ind w:left="2501" w:right="0" w:hanging="221"/>
        <w:jc w:val="left"/>
      </w:pPr>
      <w:r>
        <w:pict>
          <v:shape id="_x0000_s3305" o:spid="_x0000_s2281" type="#_x0000_t202" style="width:12.45pt;height:12.45pt;margin-top:20.4pt;margin-left:89.45pt;mso-height-relative:page;mso-position-horizontal-relative:page;mso-width-relative:page;position:absolute;z-index:251695104" coordsize="21600,21600" filled="f" stroked="f">
            <v:stroke joinstyle="miter"/>
            <v:textbox style="layout-flow:vertical-ideographic" inset="0,0,0,0">
              <w:txbxContent>
                <w:p>
                  <w:pPr>
                    <w:spacing w:before="0" w:line="132" w:lineRule="auto"/>
                    <w:ind w:left="20" w:right="0" w:firstLine="0"/>
                    <w:jc w:val="left"/>
                    <w:rPr>
                      <w:rFonts w:ascii="宋体" w:eastAsia="宋体" w:hAnsi="宋体" w:cs="宋体" w:hint="default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default"/>
                      <w:b/>
                      <w:bCs/>
                      <w:w w:val="99"/>
                      <w:sz w:val="21"/>
                      <w:szCs w:val="21"/>
                    </w:rPr>
                    <w:t>内</w:t>
                  </w:r>
                </w:p>
              </w:txbxContent>
            </v:textbox>
          </v:shape>
        </w:pict>
      </w:r>
      <w:r>
        <w:pict>
          <v:shape id="_x0000_s3306" o:spid="_x0000_s2282" type="#_x0000_t202" style="width:12.45pt;height:12.45pt;margin-top:52.1pt;margin-left:89.45pt;mso-height-relative:page;mso-position-horizontal-relative:page;mso-width-relative:page;position:absolute;z-index:251696128" coordsize="21600,21600" filled="f" stroked="f">
            <v:stroke joinstyle="miter"/>
            <v:textbox style="layout-flow:vertical-ideographic" inset="0,0,0,0">
              <w:txbxContent>
                <w:p>
                  <w:pPr>
                    <w:spacing w:before="0" w:line="132" w:lineRule="auto"/>
                    <w:ind w:left="20" w:right="0" w:firstLine="0"/>
                    <w:jc w:val="left"/>
                    <w:rPr>
                      <w:rFonts w:ascii="宋体" w:eastAsia="宋体" w:hAnsi="宋体" w:cs="宋体" w:hint="default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default"/>
                      <w:b/>
                      <w:bCs/>
                      <w:w w:val="99"/>
                      <w:sz w:val="21"/>
                      <w:szCs w:val="21"/>
                    </w:rPr>
                    <w:t>不</w:t>
                  </w:r>
                </w:p>
              </w:txbxContent>
            </v:textbox>
          </v:shape>
        </w:pict>
      </w:r>
      <w:r>
        <w:pict>
          <v:shape id="_x0000_s3307" o:spid="_x0000_s2283" type="#_x0000_t202" style="width:12.45pt;height:12.45pt;margin-top:83.65pt;margin-left:89.45pt;mso-height-relative:page;mso-position-horizontal-relative:page;mso-width-relative:page;position:absolute;z-index:251697152" coordsize="21600,21600" filled="f" stroked="f">
            <v:stroke joinstyle="miter"/>
            <v:textbox style="layout-flow:vertical-ideographic" inset="0,0,0,0">
              <w:txbxContent>
                <w:p>
                  <w:pPr>
                    <w:spacing w:before="0" w:line="132" w:lineRule="auto"/>
                    <w:ind w:left="20" w:right="0" w:firstLine="0"/>
                    <w:jc w:val="left"/>
                    <w:rPr>
                      <w:rFonts w:ascii="宋体" w:eastAsia="宋体" w:hAnsi="宋体" w:cs="宋体" w:hint="default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default"/>
                      <w:b/>
                      <w:bCs/>
                      <w:w w:val="99"/>
                      <w:sz w:val="21"/>
                      <w:szCs w:val="21"/>
                    </w:rPr>
                    <w:t>要</w:t>
                  </w:r>
                </w:p>
              </w:txbxContent>
            </v:textbox>
          </v:shape>
        </w:pict>
      </w:r>
      <w:r>
        <w:pict>
          <v:shape id="_x0000_s3308" o:spid="_x0000_s2284" type="#_x0000_t202" style="width:12.45pt;height:12.45pt;margin-top:115.35pt;margin-left:89.45pt;mso-height-relative:page;mso-position-horizontal-relative:page;mso-width-relative:page;position:absolute;z-index:251698176" coordsize="21600,21600" filled="f" stroked="f">
            <v:stroke joinstyle="miter"/>
            <v:textbox style="layout-flow:vertical-ideographic" inset="0,0,0,0">
              <w:txbxContent>
                <w:p>
                  <w:pPr>
                    <w:spacing w:before="0" w:line="132" w:lineRule="auto"/>
                    <w:ind w:left="20" w:right="0" w:firstLine="0"/>
                    <w:jc w:val="left"/>
                    <w:rPr>
                      <w:rFonts w:ascii="宋体" w:eastAsia="宋体" w:hAnsi="宋体" w:cs="宋体" w:hint="default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default"/>
                      <w:b/>
                      <w:bCs/>
                      <w:w w:val="99"/>
                      <w:sz w:val="21"/>
                      <w:szCs w:val="21"/>
                    </w:rPr>
                    <w:t>答</w:t>
                  </w:r>
                </w:p>
              </w:txbxContent>
            </v:textbox>
          </v:shape>
        </w:pict>
      </w:r>
      <w:r>
        <w:t xml:space="preserve">24. </w:t>
      </w:r>
      <w:r>
        <w:rPr>
          <w:spacing w:val="-5"/>
        </w:rPr>
        <w:t xml:space="preserve">小明同学用一个弹簧测力计、一个金属块、两个相同的烧杯(分别装有一定量的水 </w:t>
      </w:r>
      <w:r>
        <w:t>和煤油)，对浸在液体中的物体所受的浮力进行了探究。探究过程及有关数据如图 所示。</w:t>
      </w:r>
    </w:p>
    <w:p>
      <w:pPr>
        <w:spacing w:before="6" w:line="240" w:lineRule="auto"/>
        <w:ind w:right="0"/>
        <w:rPr>
          <w:rFonts w:ascii="宋体" w:eastAsia="宋体" w:hAnsi="宋体" w:cs="宋体" w:hint="default"/>
          <w:sz w:val="5"/>
          <w:szCs w:val="5"/>
        </w:rPr>
      </w:pPr>
    </w:p>
    <w:p>
      <w:pPr>
        <w:spacing w:line="240" w:lineRule="auto"/>
        <w:ind w:left="2280" w:right="0" w:firstLine="0"/>
        <w:rPr>
          <w:rFonts w:ascii="宋体" w:eastAsia="宋体" w:hAnsi="宋体" w:cs="宋体" w:hint="default"/>
          <w:sz w:val="20"/>
          <w:szCs w:val="20"/>
        </w:rPr>
      </w:pPr>
      <w:r>
        <w:rPr>
          <w:rFonts w:ascii="宋体" w:eastAsia="宋体" w:hAnsi="宋体" w:cs="宋体" w:hint="default"/>
          <w:sz w:val="20"/>
          <w:szCs w:val="20"/>
        </w:rPr>
        <w:drawing>
          <wp:inline distT="0" distB="0" distL="0" distR="0">
            <wp:extent cx="3773170" cy="1460500"/>
            <wp:effectExtent l="0" t="0" r="0" b="0"/>
            <wp:docPr id="7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110781" name="image2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3250" cy="1460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tabs>
          <w:tab w:val="left" w:pos="4314"/>
          <w:tab w:val="left" w:pos="6790"/>
          <w:tab w:val="left" w:pos="7450"/>
          <w:tab w:val="left" w:pos="9211"/>
        </w:tabs>
        <w:spacing w:before="110" w:line="357" w:lineRule="auto"/>
        <w:ind w:left="2501" w:right="547" w:hanging="221"/>
        <w:jc w:val="both"/>
      </w:pPr>
      <w:r>
        <w:pict>
          <v:shape id="_x0000_s3309" o:spid="_x0000_s2285" type="#_x0000_t202" style="width:12.45pt;height:23.05pt;margin-top:-41.8pt;margin-left:89.45pt;mso-height-relative:page;mso-position-horizontal-relative:page;mso-width-relative:page;position:absolute;z-index:251699200" coordsize="21600,21600" filled="f" stroked="f">
            <v:stroke joinstyle="miter"/>
            <v:textbox style="layout-flow:vertical-ideographic" inset="0,0,0,0">
              <w:txbxContent>
                <w:p>
                  <w:pPr>
                    <w:spacing w:before="0" w:line="132" w:lineRule="auto"/>
                    <w:ind w:left="20" w:right="0" w:firstLine="0"/>
                    <w:jc w:val="left"/>
                    <w:rPr>
                      <w:rFonts w:ascii="宋体" w:eastAsia="宋体" w:hAnsi="宋体" w:cs="宋体" w:hint="default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 w:hint="default"/>
                      <w:b/>
                      <w:bCs/>
                      <w:spacing w:val="2"/>
                      <w:w w:val="99"/>
                      <w:sz w:val="21"/>
                      <w:szCs w:val="21"/>
                    </w:rPr>
                    <w:t>题</w:t>
                  </w:r>
                  <w:r>
                    <w:rPr>
                      <w:rFonts w:ascii="宋体" w:eastAsia="宋体" w:hAnsi="宋体" w:cs="宋体" w:hint="default"/>
                      <w:b/>
                      <w:bCs/>
                      <w:w w:val="99"/>
                      <w:sz w:val="21"/>
                      <w:szCs w:val="21"/>
                    </w:rPr>
                    <w:t>）</w:t>
                  </w:r>
                </w:p>
              </w:txbxContent>
            </v:textbox>
          </v:shape>
        </w:pict>
      </w:r>
      <w:r>
        <w:rPr>
          <w:spacing w:val="-1"/>
        </w:rPr>
        <w:t>(1)观察</w:t>
      </w:r>
      <w:r>
        <w:rPr>
          <w:rFonts w:ascii="Times New Roman" w:eastAsia="Times New Roman" w:hAnsi="Times New Roman" w:cs="Times New Roman" w:hint="default"/>
          <w:spacing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u w:val="single" w:color="000000"/>
        </w:rPr>
        <w:tab/>
      </w:r>
      <w:r>
        <w:rPr>
          <w:spacing w:val="-2"/>
        </w:rPr>
        <w:t>四个图(填图的序号)可得出结论：金属块在同种液体中受到浮</w:t>
      </w:r>
      <w:r>
        <w:t xml:space="preserve"> </w:t>
      </w:r>
      <w:r>
        <w:rPr>
          <w:spacing w:val="-2"/>
        </w:rPr>
        <w:t>力的大小随物体排开液体体积的增大而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rPr>
          <w:spacing w:val="-2"/>
        </w:rPr>
        <w:t>(选“增大”或“减小”)；当</w:t>
      </w:r>
      <w:r>
        <w:t xml:space="preserve"> </w:t>
      </w:r>
      <w:r>
        <w:rPr>
          <w:spacing w:val="-2"/>
        </w:rPr>
        <w:t>金属块浸没在水中，受到的浮力是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rPr>
          <w:spacing w:val="-2"/>
        </w:rPr>
        <w:t>N，方向是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t>。</w:t>
      </w:r>
    </w:p>
    <w:p>
      <w:pPr>
        <w:pStyle w:val="BodyText"/>
        <w:tabs>
          <w:tab w:val="left" w:pos="7560"/>
        </w:tabs>
        <w:spacing w:before="31" w:line="240" w:lineRule="auto"/>
        <w:ind w:left="2280" w:right="0"/>
        <w:jc w:val="left"/>
      </w:pPr>
      <w:r>
        <w:rPr>
          <w:spacing w:val="-2"/>
        </w:rPr>
        <w:t>(2)物体浸没在煤油中时排开煤油的重力是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rPr>
          <w:spacing w:val="-1"/>
        </w:rPr>
        <w:t>N。</w:t>
      </w:r>
    </w:p>
    <w:p>
      <w:pPr>
        <w:pStyle w:val="BodyText"/>
        <w:tabs>
          <w:tab w:val="left" w:pos="9869"/>
        </w:tabs>
        <w:spacing w:before="139" w:line="240" w:lineRule="auto"/>
        <w:ind w:left="2280" w:right="0"/>
        <w:jc w:val="left"/>
      </w:pPr>
      <w:r>
        <w:t>(3)分析</w:t>
      </w:r>
      <w:r>
        <w:rPr>
          <w:spacing w:val="-49"/>
        </w:rPr>
        <w:t xml:space="preserve"> </w:t>
      </w:r>
      <w:r>
        <w:t>A、</w:t>
      </w:r>
      <w:r>
        <w:rPr>
          <w:spacing w:val="-27"/>
        </w:rPr>
        <w:t xml:space="preserve"> </w:t>
      </w:r>
      <w:r>
        <w:t>D、</w:t>
      </w:r>
      <w:r>
        <w:rPr>
          <w:spacing w:val="-27"/>
        </w:rPr>
        <w:t xml:space="preserve"> </w:t>
      </w:r>
      <w:r>
        <w:t>E</w:t>
      </w:r>
      <w:r>
        <w:rPr>
          <w:spacing w:val="-49"/>
        </w:rPr>
        <w:t xml:space="preserve"> </w:t>
      </w:r>
      <w:r>
        <w:rPr>
          <w:spacing w:val="-4"/>
        </w:rPr>
        <w:t>三个图，说明浸没在液体中的物体受到的浮力大小与</w:t>
      </w:r>
      <w:r>
        <w:rPr>
          <w:rFonts w:ascii="Times New Roman" w:eastAsia="Times New Roman" w:hAnsi="Times New Roman" w:cs="Times New Roman" w:hint="default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4"/>
          <w:u w:val="single" w:color="000000"/>
        </w:rPr>
        <w:tab/>
      </w:r>
      <w:r>
        <w:t>有关。</w:t>
      </w:r>
    </w:p>
    <w:p>
      <w:pPr>
        <w:pStyle w:val="BodyText"/>
        <w:spacing w:before="33" w:line="240" w:lineRule="auto"/>
        <w:ind w:left="360" w:right="950" w:firstLine="441"/>
        <w:jc w:val="left"/>
      </w:pPr>
      <w:r>
        <w:br w:type="column"/>
      </w:r>
      <w:r>
        <w:t>在水平面上的纸盒相碰，铁球与纸盒在水平面上共同移动一段距离后静止。</w:t>
      </w:r>
    </w:p>
    <w:p>
      <w:pPr>
        <w:spacing w:before="4" w:line="240" w:lineRule="auto"/>
        <w:ind w:right="0"/>
        <w:rPr>
          <w:rFonts w:ascii="宋体" w:eastAsia="宋体" w:hAnsi="宋体" w:cs="宋体" w:hint="default"/>
          <w:sz w:val="13"/>
          <w:szCs w:val="13"/>
        </w:rPr>
      </w:pPr>
    </w:p>
    <w:p>
      <w:pPr>
        <w:spacing w:line="240" w:lineRule="auto"/>
        <w:ind w:left="802" w:right="0" w:firstLine="0"/>
        <w:rPr>
          <w:rFonts w:ascii="宋体" w:eastAsia="宋体" w:hAnsi="宋体" w:cs="宋体" w:hint="default"/>
          <w:sz w:val="20"/>
          <w:szCs w:val="20"/>
        </w:rPr>
      </w:pPr>
      <w:r>
        <w:rPr>
          <w:rFonts w:ascii="宋体" w:eastAsia="宋体" w:hAnsi="宋体" w:cs="宋体" w:hint="default"/>
          <w:sz w:val="20"/>
          <w:szCs w:val="20"/>
        </w:rPr>
        <w:drawing>
          <wp:inline distT="0" distB="0" distL="0" distR="0">
            <wp:extent cx="5285105" cy="781685"/>
            <wp:effectExtent l="0" t="0" r="0" b="0"/>
            <wp:docPr id="9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839543" name="image2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85231" cy="781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tabs>
          <w:tab w:val="left" w:pos="2340"/>
          <w:tab w:val="left" w:pos="5422"/>
        </w:tabs>
        <w:spacing w:before="123" w:line="355" w:lineRule="auto"/>
        <w:ind w:left="802" w:right="732" w:hanging="442"/>
        <w:jc w:val="left"/>
      </w:pPr>
      <w:r>
        <w:rPr>
          <w:spacing w:val="-2"/>
        </w:rPr>
        <w:t>(1)要探究动能大小与物体质量的关系应选用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rPr>
          <w:spacing w:val="-2"/>
        </w:rPr>
        <w:t>两图；实验中应保证铁球到达水</w:t>
      </w:r>
      <w:r>
        <w:t xml:space="preserve"> </w:t>
      </w:r>
      <w:r>
        <w:rPr>
          <w:spacing w:val="-2"/>
        </w:rPr>
        <w:t>平面时的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rPr>
          <w:spacing w:val="-2"/>
        </w:rPr>
        <w:t>相同。</w:t>
      </w:r>
    </w:p>
    <w:p>
      <w:pPr>
        <w:pStyle w:val="BodyText"/>
        <w:tabs>
          <w:tab w:val="left" w:pos="4762"/>
          <w:tab w:val="left" w:pos="8280"/>
        </w:tabs>
        <w:spacing w:before="36" w:line="355" w:lineRule="auto"/>
        <w:ind w:left="360" w:right="733"/>
        <w:jc w:val="center"/>
      </w:pPr>
      <w:r>
        <w:rPr>
          <w:spacing w:val="-2"/>
        </w:rPr>
        <w:t>(2)选用甲、丙两次实验可以得出的结论是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t>。</w:t>
      </w:r>
      <w:r>
        <w:rPr>
          <w:w w:val="100"/>
        </w:rPr>
        <w:t xml:space="preserve"> </w:t>
      </w:r>
      <w:r>
        <w:rPr>
          <w:spacing w:val="-2"/>
        </w:rPr>
        <w:t>(3)该实验是通过观察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rPr>
          <w:spacing w:val="-2"/>
        </w:rPr>
        <w:t>来比较铁球动能的大小，从而得出结论</w:t>
      </w:r>
    </w:p>
    <w:p>
      <w:pPr>
        <w:pStyle w:val="BodyText"/>
        <w:tabs>
          <w:tab w:val="left" w:pos="4431"/>
          <w:tab w:val="left" w:pos="5751"/>
        </w:tabs>
        <w:spacing w:before="33" w:line="357" w:lineRule="auto"/>
        <w:ind w:left="360" w:right="841" w:firstLine="441"/>
        <w:jc w:val="left"/>
      </w:pPr>
      <w:r>
        <w:rPr>
          <w:spacing w:val="-2"/>
        </w:rPr>
        <w:t>的，这种研究方法的叫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t xml:space="preserve">。 </w:t>
      </w:r>
      <w:r>
        <w:rPr>
          <w:spacing w:val="-2"/>
        </w:rPr>
        <w:t>(4)如本实验中水平面绝对光滑，本次实验将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rPr>
          <w:spacing w:val="-2"/>
        </w:rPr>
        <w:t>（选填“能”或“不能”）</w:t>
      </w:r>
    </w:p>
    <w:p>
      <w:pPr>
        <w:pStyle w:val="BodyText"/>
        <w:tabs>
          <w:tab w:val="left" w:pos="6742"/>
        </w:tabs>
        <w:spacing w:before="31" w:line="355" w:lineRule="auto"/>
        <w:ind w:left="360" w:right="950" w:firstLine="441"/>
        <w:jc w:val="left"/>
      </w:pPr>
      <w:r>
        <w:t xml:space="preserve">达到实验目的。  </w:t>
      </w:r>
      <w:r>
        <w:rPr>
          <w:spacing w:val="-2"/>
        </w:rPr>
        <w:t>(5)实验表明：质量相同物体，运动的速度越大，它的动能越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rPr>
          <w:spacing w:val="-2"/>
        </w:rPr>
        <w:t>；运动速度相同</w:t>
      </w:r>
    </w:p>
    <w:p>
      <w:pPr>
        <w:pStyle w:val="BodyText"/>
        <w:tabs>
          <w:tab w:val="left" w:pos="4872"/>
        </w:tabs>
        <w:spacing w:before="36" w:line="355" w:lineRule="auto"/>
        <w:ind w:left="360" w:right="621" w:firstLine="441"/>
        <w:jc w:val="left"/>
      </w:pPr>
      <w:r>
        <w:rPr>
          <w:spacing w:val="-2"/>
        </w:rPr>
        <w:t>的物体，质量越大，它的动能也越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t xml:space="preserve">。 </w:t>
      </w:r>
      <w:r>
        <w:rPr>
          <w:spacing w:val="-2"/>
        </w:rPr>
        <w:t>26.甲、乙两位同学一起做探究杠杆的平衡条件的实验，以杠杆中点为支点，如图甲、</w:t>
      </w:r>
    </w:p>
    <w:p>
      <w:pPr>
        <w:pStyle w:val="BodyText"/>
        <w:spacing w:before="33" w:line="240" w:lineRule="auto"/>
        <w:ind w:left="802" w:right="950"/>
        <w:jc w:val="left"/>
      </w:pPr>
      <w:r>
        <w:pict>
          <v:shape id="_x0000_s3310" o:spid="_x0000_s2286" type="#_x0000_t75" style="width:245.75pt;height:121.85pt;margin-top:8.45pt;margin-left:660.45pt;mso-height-relative:page;mso-position-horizontal-relative:page;mso-width-relative:page;position:absolute;z-index:251700224" coordsize="21600,21600" filled="f" stroked="f">
            <v:imagedata r:id="rId34" o:title=""/>
            <o:lock v:ext="edit" aspectratio="t"/>
          </v:shape>
        </w:pict>
      </w:r>
      <w:r>
        <w:t>乙所示。</w:t>
      </w:r>
    </w:p>
    <w:p>
      <w:pPr>
        <w:spacing w:before="0" w:line="240" w:lineRule="auto"/>
        <w:ind w:right="0"/>
        <w:rPr>
          <w:rFonts w:ascii="宋体" w:eastAsia="宋体" w:hAnsi="宋体" w:cs="宋体" w:hint="default"/>
          <w:sz w:val="22"/>
          <w:szCs w:val="22"/>
        </w:rPr>
      </w:pPr>
    </w:p>
    <w:p>
      <w:pPr>
        <w:spacing w:before="0" w:line="240" w:lineRule="auto"/>
        <w:ind w:right="0"/>
        <w:rPr>
          <w:rFonts w:ascii="宋体" w:eastAsia="宋体" w:hAnsi="宋体" w:cs="宋体" w:hint="default"/>
          <w:sz w:val="22"/>
          <w:szCs w:val="22"/>
        </w:rPr>
      </w:pPr>
    </w:p>
    <w:p>
      <w:pPr>
        <w:spacing w:before="0" w:line="240" w:lineRule="auto"/>
        <w:ind w:right="0"/>
        <w:rPr>
          <w:rFonts w:ascii="宋体" w:eastAsia="宋体" w:hAnsi="宋体" w:cs="宋体" w:hint="default"/>
          <w:sz w:val="22"/>
          <w:szCs w:val="22"/>
        </w:rPr>
      </w:pPr>
    </w:p>
    <w:p>
      <w:pPr>
        <w:spacing w:before="0" w:line="240" w:lineRule="auto"/>
        <w:ind w:right="0"/>
        <w:rPr>
          <w:rFonts w:ascii="宋体" w:eastAsia="宋体" w:hAnsi="宋体" w:cs="宋体" w:hint="default"/>
          <w:sz w:val="22"/>
          <w:szCs w:val="22"/>
        </w:rPr>
      </w:pPr>
    </w:p>
    <w:p>
      <w:pPr>
        <w:spacing w:before="0" w:line="240" w:lineRule="auto"/>
        <w:ind w:right="0"/>
        <w:rPr>
          <w:rFonts w:ascii="宋体" w:eastAsia="宋体" w:hAnsi="宋体" w:cs="宋体" w:hint="default"/>
          <w:sz w:val="22"/>
          <w:szCs w:val="22"/>
        </w:rPr>
      </w:pPr>
    </w:p>
    <w:p>
      <w:pPr>
        <w:spacing w:before="0" w:line="240" w:lineRule="auto"/>
        <w:ind w:right="0"/>
        <w:rPr>
          <w:rFonts w:ascii="宋体" w:eastAsia="宋体" w:hAnsi="宋体" w:cs="宋体" w:hint="default"/>
          <w:sz w:val="22"/>
          <w:szCs w:val="22"/>
        </w:rPr>
      </w:pPr>
    </w:p>
    <w:p>
      <w:pPr>
        <w:spacing w:before="0" w:line="240" w:lineRule="auto"/>
        <w:ind w:right="0"/>
        <w:rPr>
          <w:rFonts w:ascii="宋体" w:eastAsia="宋体" w:hAnsi="宋体" w:cs="宋体" w:hint="default"/>
          <w:sz w:val="22"/>
          <w:szCs w:val="22"/>
        </w:rPr>
      </w:pPr>
    </w:p>
    <w:p>
      <w:pPr>
        <w:spacing w:before="11" w:line="240" w:lineRule="auto"/>
        <w:ind w:right="0"/>
        <w:rPr>
          <w:rFonts w:ascii="宋体" w:eastAsia="宋体" w:hAnsi="宋体" w:cs="宋体" w:hint="default"/>
          <w:sz w:val="30"/>
          <w:szCs w:val="30"/>
        </w:rPr>
      </w:pPr>
    </w:p>
    <w:p>
      <w:pPr>
        <w:pStyle w:val="BodyText"/>
        <w:tabs>
          <w:tab w:val="left" w:pos="4320"/>
          <w:tab w:val="left" w:pos="6067"/>
          <w:tab w:val="left" w:pos="8280"/>
        </w:tabs>
        <w:spacing w:line="350" w:lineRule="auto"/>
        <w:ind w:left="581" w:right="621" w:hanging="221"/>
        <w:jc w:val="left"/>
      </w:pPr>
      <w:r>
        <w:rPr>
          <w:rFonts w:ascii="Times New Roman" w:eastAsia="Times New Roman" w:hAnsi="Times New Roman" w:cs="Times New Roman" w:hint="default"/>
          <w:spacing w:val="-4"/>
        </w:rPr>
        <w:t>(1)</w:t>
      </w:r>
      <w:r>
        <w:rPr>
          <w:spacing w:val="-4"/>
        </w:rPr>
        <w:t>实验前，杠杆左端下沉，则应将左端的平衡螺母向</w:t>
      </w:r>
      <w:r>
        <w:rPr>
          <w:rFonts w:ascii="Times New Roman" w:eastAsia="Times New Roman" w:hAnsi="Times New Roman" w:cs="Times New Roman" w:hint="default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4"/>
          <w:u w:val="single" w:color="000000"/>
        </w:rPr>
        <w:tab/>
      </w:r>
      <w:r>
        <w:rPr>
          <w:spacing w:val="-5"/>
        </w:rPr>
        <w:t>调节（选填</w:t>
      </w:r>
      <w:r>
        <w:rPr>
          <w:rFonts w:ascii="Times New Roman" w:eastAsia="Times New Roman" w:hAnsi="Times New Roman" w:cs="Times New Roman" w:hint="default"/>
          <w:spacing w:val="-5"/>
        </w:rPr>
        <w:t>“</w:t>
      </w:r>
      <w:r>
        <w:rPr>
          <w:spacing w:val="-5"/>
        </w:rPr>
        <w:t>左</w:t>
      </w:r>
      <w:r>
        <w:rPr>
          <w:rFonts w:ascii="Times New Roman" w:eastAsia="Times New Roman" w:hAnsi="Times New Roman" w:cs="Times New Roman" w:hint="default"/>
          <w:spacing w:val="-5"/>
        </w:rPr>
        <w:t>”</w:t>
      </w:r>
      <w:r>
        <w:rPr>
          <w:spacing w:val="-5"/>
        </w:rPr>
        <w:t>或</w:t>
      </w:r>
      <w:r>
        <w:rPr>
          <w:rFonts w:ascii="Times New Roman" w:eastAsia="Times New Roman" w:hAnsi="Times New Roman" w:cs="Times New Roman" w:hint="default"/>
          <w:spacing w:val="-5"/>
        </w:rPr>
        <w:t>“</w:t>
      </w:r>
      <w:r>
        <w:rPr>
          <w:spacing w:val="-5"/>
        </w:rPr>
        <w:t>右</w:t>
      </w:r>
      <w:r>
        <w:rPr>
          <w:rFonts w:ascii="Times New Roman" w:eastAsia="Times New Roman" w:hAnsi="Times New Roman" w:cs="Times New Roman" w:hint="default"/>
          <w:spacing w:val="-5"/>
        </w:rPr>
        <w:t>”</w:t>
      </w:r>
      <w:r>
        <w:rPr>
          <w:spacing w:val="-5"/>
        </w:rPr>
        <w:t xml:space="preserve">）， </w:t>
      </w:r>
      <w:r>
        <w:rPr>
          <w:spacing w:val="-2"/>
        </w:rPr>
        <w:t>直到杠杆在水平位置平衡。杠杆在水平位置平衡目的是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t xml:space="preserve">， 接着记录一组数据。根据这一次实验数据，甲同学立即分析得出杠杆的平衡条件， </w:t>
      </w:r>
      <w:r>
        <w:rPr>
          <w:spacing w:val="-2"/>
        </w:rPr>
        <w:t>这种做法的不足是：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t>。</w:t>
      </w:r>
    </w:p>
    <w:p>
      <w:pPr>
        <w:pStyle w:val="BodyText"/>
        <w:tabs>
          <w:tab w:val="left" w:pos="2146"/>
        </w:tabs>
        <w:spacing w:before="38" w:line="338" w:lineRule="auto"/>
        <w:ind w:left="581" w:right="673" w:hanging="221"/>
        <w:jc w:val="left"/>
      </w:pPr>
      <w:r>
        <w:rPr>
          <w:rFonts w:ascii="Times New Roman" w:eastAsia="Times New Roman" w:hAnsi="Times New Roman" w:cs="Times New Roman" w:hint="default"/>
        </w:rPr>
        <w:t>(2)</w:t>
      </w:r>
      <w:r>
        <w:t>如图甲所示，杠杆上的刻度均匀，在</w:t>
      </w:r>
      <w:r>
        <w:rPr>
          <w:spacing w:val="-60"/>
        </w:rPr>
        <w:t xml:space="preserve"> </w:t>
      </w:r>
      <w:r>
        <w:rPr>
          <w:rFonts w:ascii="Times New Roman" w:eastAsia="Times New Roman" w:hAnsi="Times New Roman" w:cs="Times New Roman" w:hint="default"/>
          <w:i/>
        </w:rPr>
        <w:t>A</w:t>
      </w:r>
      <w:r>
        <w:rPr>
          <w:rFonts w:ascii="Times New Roman" w:eastAsia="Times New Roman" w:hAnsi="Times New Roman" w:cs="Times New Roman" w:hint="default"/>
          <w:i/>
          <w:spacing w:val="-7"/>
        </w:rPr>
        <w:t xml:space="preserve"> </w:t>
      </w:r>
      <w:r>
        <w:t>点挂</w:t>
      </w:r>
      <w:r>
        <w:rPr>
          <w:spacing w:val="-60"/>
        </w:rPr>
        <w:t xml:space="preserve"> </w:t>
      </w:r>
      <w:r>
        <w:rPr>
          <w:rFonts w:ascii="Times New Roman" w:eastAsia="Times New Roman" w:hAnsi="Times New Roman" w:cs="Times New Roman" w:hint="default"/>
        </w:rPr>
        <w:t>4</w:t>
      </w:r>
      <w:r>
        <w:rPr>
          <w:rFonts w:ascii="Times New Roman" w:eastAsia="Times New Roman" w:hAnsi="Times New Roman" w:cs="Times New Roman" w:hint="default"/>
          <w:spacing w:val="-7"/>
        </w:rPr>
        <w:t xml:space="preserve"> </w:t>
      </w:r>
      <w:r>
        <w:t>个钩码，要使杠杆在水平位置平衡， 应在</w:t>
      </w:r>
      <w:r>
        <w:rPr>
          <w:spacing w:val="-59"/>
        </w:rPr>
        <w:t xml:space="preserve"> </w:t>
      </w:r>
      <w:r>
        <w:rPr>
          <w:rFonts w:ascii="Times New Roman" w:eastAsia="Times New Roman" w:hAnsi="Times New Roman" w:cs="Times New Roman" w:hint="default"/>
          <w:i/>
        </w:rPr>
        <w:t>B</w:t>
      </w:r>
      <w:r>
        <w:rPr>
          <w:rFonts w:ascii="Times New Roman" w:eastAsia="Times New Roman" w:hAnsi="Times New Roman" w:cs="Times New Roman" w:hint="default"/>
          <w:i/>
          <w:spacing w:val="-2"/>
        </w:rPr>
        <w:t xml:space="preserve"> </w:t>
      </w:r>
      <w:r>
        <w:t>点挂</w:t>
      </w:r>
      <w:r>
        <w:rPr>
          <w:rFonts w:ascii="Times New Roman" w:eastAsia="Times New Roman" w:hAnsi="Times New Roman" w:cs="Times New Roman" w:hint="default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u w:val="single" w:color="000000"/>
        </w:rPr>
        <w:tab/>
      </w:r>
      <w:r>
        <w:t>个相同的钩码。</w:t>
      </w:r>
    </w:p>
    <w:p>
      <w:pPr>
        <w:spacing w:after="0" w:line="338" w:lineRule="auto"/>
        <w:jc w:val="left"/>
        <w:sectPr>
          <w:type w:val="continuous"/>
          <w:pgSz w:w="20640" w:h="14580" w:orient="landscape"/>
          <w:pgMar w:top="500" w:right="400" w:bottom="920" w:left="100" w:header="720" w:footer="720" w:gutter="0"/>
          <w:cols w:num="2" w:space="708" w:equalWidth="0">
            <w:col w:w="10864" w:space="40"/>
            <w:col w:w="9236"/>
          </w:cols>
        </w:sectPr>
      </w:pPr>
    </w:p>
    <w:p>
      <w:pPr>
        <w:spacing w:before="11" w:line="240" w:lineRule="auto"/>
        <w:ind w:right="0"/>
        <w:rPr>
          <w:rFonts w:ascii="宋体" w:eastAsia="宋体" w:hAnsi="宋体" w:cs="宋体" w:hint="default"/>
          <w:sz w:val="10"/>
          <w:szCs w:val="10"/>
        </w:rPr>
      </w:pPr>
    </w:p>
    <w:p>
      <w:pPr>
        <w:tabs>
          <w:tab w:val="left" w:pos="3023"/>
        </w:tabs>
        <w:spacing w:before="0" w:line="39" w:lineRule="exact"/>
        <w:ind w:left="0" w:right="2595" w:firstLine="0"/>
        <w:jc w:val="center"/>
        <w:rPr>
          <w:rFonts w:ascii="宋体" w:eastAsia="宋体" w:hAnsi="宋体" w:cs="宋体" w:hint="default"/>
          <w:sz w:val="11"/>
          <w:szCs w:val="11"/>
        </w:rPr>
      </w:pPr>
      <w:r>
        <w:rPr>
          <w:rFonts w:ascii="宋体"/>
          <w:sz w:val="11"/>
        </w:rPr>
        <w:t>3</w:t>
      </w:r>
      <w:r>
        <w:rPr>
          <w:rFonts w:ascii="宋体"/>
          <w:sz w:val="11"/>
        </w:rPr>
        <w:tab/>
      </w:r>
      <w:r>
        <w:rPr>
          <w:rFonts w:ascii="宋体"/>
          <w:sz w:val="11"/>
        </w:rPr>
        <w:t>3</w:t>
      </w:r>
    </w:p>
    <w:p>
      <w:pPr>
        <w:spacing w:after="0" w:line="39" w:lineRule="exact"/>
        <w:jc w:val="center"/>
        <w:rPr>
          <w:rFonts w:ascii="宋体" w:eastAsia="宋体" w:hAnsi="宋体" w:cs="宋体" w:hint="default"/>
          <w:sz w:val="11"/>
          <w:szCs w:val="11"/>
        </w:rPr>
        <w:sectPr>
          <w:type w:val="continuous"/>
          <w:pgSz w:w="20640" w:h="14580" w:orient="landscape"/>
          <w:pgMar w:top="500" w:right="400" w:bottom="920" w:left="100" w:header="720" w:footer="720" w:gutter="0"/>
          <w:cols w:num="1" w:space="720"/>
        </w:sectPr>
      </w:pPr>
    </w:p>
    <w:p>
      <w:pPr>
        <w:spacing w:before="62"/>
        <w:ind w:left="444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w w:val="95"/>
          <w:sz w:val="21"/>
          <w:szCs w:val="21"/>
        </w:rPr>
        <w:t>△△△△</w:t>
      </w:r>
    </w:p>
    <w:p>
      <w:pPr>
        <w:pStyle w:val="BodyText"/>
        <w:tabs>
          <w:tab w:val="left" w:pos="5285"/>
          <w:tab w:val="left" w:pos="7978"/>
        </w:tabs>
        <w:spacing w:line="233" w:lineRule="exact"/>
        <w:ind w:left="444" w:right="-17"/>
        <w:jc w:val="left"/>
      </w:pPr>
      <w:r>
        <w:rPr>
          <w:spacing w:val="-2"/>
        </w:rPr>
        <w:br w:type="column"/>
      </w:r>
      <w:r>
        <w:rPr>
          <w:spacing w:val="-2"/>
        </w:rPr>
        <w:t>(4)小明通过实验计算出金属块的体积是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t>m</w:t>
      </w:r>
      <w:r>
        <w:rPr>
          <w:spacing w:val="-48"/>
        </w:rPr>
        <w:t xml:space="preserve"> </w:t>
      </w:r>
      <w:r>
        <w:rPr>
          <w:spacing w:val="-2"/>
        </w:rPr>
        <w:t>；煤油的密度为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rPr>
          <w:spacing w:val="-1"/>
        </w:rPr>
        <w:t>kg/m</w:t>
      </w:r>
      <w:r>
        <w:rPr>
          <w:spacing w:val="-54"/>
        </w:rPr>
        <w:t xml:space="preserve"> </w:t>
      </w:r>
      <w:r>
        <w:t>。</w:t>
      </w:r>
    </w:p>
    <w:p>
      <w:pPr>
        <w:pStyle w:val="BodyText"/>
        <w:spacing w:before="139" w:line="355" w:lineRule="auto"/>
        <w:ind w:left="883" w:right="-17" w:hanging="440"/>
        <w:jc w:val="left"/>
      </w:pPr>
      <w:r>
        <w:t xml:space="preserve">25.在探究“物体动能的大小与哪些因素有关”的实验中，小红同学设计了如图所示 </w:t>
      </w:r>
      <w:r>
        <w:rPr>
          <w:spacing w:val="-2"/>
        </w:rPr>
        <w:t>甲、乙、丙三次实验。让铁球从同一斜面上某处由静止开始向下运动，然后与放</w:t>
      </w:r>
    </w:p>
    <w:p>
      <w:pPr>
        <w:pStyle w:val="BodyText"/>
        <w:spacing w:line="238" w:lineRule="exact"/>
        <w:ind w:left="665" w:right="0" w:hanging="221"/>
        <w:jc w:val="left"/>
      </w:pPr>
      <w:r>
        <w:br w:type="column"/>
      </w:r>
      <w:r>
        <w:rPr>
          <w:rFonts w:ascii="Times New Roman" w:eastAsia="Times New Roman" w:hAnsi="Times New Roman" w:cs="Times New Roman" w:hint="default"/>
        </w:rPr>
        <w:t>(3)</w:t>
      </w:r>
      <w:r>
        <w:t>如图乙所示，已知每个钩码重</w:t>
      </w:r>
      <w:r>
        <w:rPr>
          <w:spacing w:val="-63"/>
        </w:rPr>
        <w:t xml:space="preserve"> </w:t>
      </w:r>
      <w:r>
        <w:rPr>
          <w:rFonts w:ascii="Times New Roman" w:eastAsia="Times New Roman" w:hAnsi="Times New Roman" w:cs="Times New Roman" w:hint="default"/>
        </w:rPr>
        <w:t>0.5N</w:t>
      </w:r>
      <w:r>
        <w:t>，当弹簧测力计在</w:t>
      </w:r>
      <w:r>
        <w:rPr>
          <w:spacing w:val="-63"/>
        </w:rPr>
        <w:t xml:space="preserve"> </w:t>
      </w:r>
      <w:r>
        <w:rPr>
          <w:rFonts w:ascii="Times New Roman" w:eastAsia="Times New Roman" w:hAnsi="Times New Roman" w:cs="Times New Roman" w:hint="default"/>
          <w:i/>
        </w:rPr>
        <w:t>C</w:t>
      </w:r>
      <w:r>
        <w:rPr>
          <w:rFonts w:ascii="Times New Roman" w:eastAsia="Times New Roman" w:hAnsi="Times New Roman" w:cs="Times New Roman" w:hint="default"/>
          <w:i/>
          <w:spacing w:val="-8"/>
        </w:rPr>
        <w:t xml:space="preserve"> </w:t>
      </w:r>
      <w:r>
        <w:t>点斜向上拉（与水平方向</w:t>
      </w:r>
    </w:p>
    <w:p>
      <w:pPr>
        <w:pStyle w:val="BodyText"/>
        <w:tabs>
          <w:tab w:val="left" w:pos="1435"/>
          <w:tab w:val="left" w:pos="4507"/>
        </w:tabs>
        <w:spacing w:line="470" w:lineRule="atLeast"/>
        <w:ind w:left="665" w:right="621"/>
        <w:jc w:val="left"/>
      </w:pPr>
      <w:r>
        <w:t xml:space="preserve">成 </w:t>
      </w:r>
      <w:r>
        <w:rPr>
          <w:rFonts w:ascii="Times New Roman" w:eastAsia="Times New Roman" w:hAnsi="Times New Roman" w:cs="Times New Roman" w:hint="default"/>
        </w:rPr>
        <w:t>30°</w:t>
      </w:r>
      <w:r>
        <w:t xml:space="preserve">角）杠杆，使杠杆在水平位置平衡时，已知 </w:t>
      </w:r>
      <w:r>
        <w:rPr>
          <w:rFonts w:ascii="Times New Roman" w:eastAsia="Times New Roman" w:hAnsi="Times New Roman" w:cs="Times New Roman" w:hint="default"/>
        </w:rPr>
        <w:t xml:space="preserve">OC </w:t>
      </w:r>
      <w:r>
        <w:t xml:space="preserve">长度为 </w:t>
      </w:r>
      <w:r>
        <w:rPr>
          <w:rFonts w:ascii="Times New Roman" w:eastAsia="Times New Roman" w:hAnsi="Times New Roman" w:cs="Times New Roman" w:hint="default"/>
        </w:rPr>
        <w:t>4cm</w:t>
      </w:r>
      <w:r>
        <w:t xml:space="preserve">，则拉力的力臂 </w:t>
      </w:r>
      <w:r>
        <w:rPr>
          <w:spacing w:val="-1"/>
          <w:w w:val="100"/>
        </w:rPr>
        <w:t>为</w:t>
      </w:r>
      <w:r>
        <w:rPr>
          <w:rFonts w:ascii="Times New Roman" w:eastAsia="Times New Roman" w:hAnsi="Times New Roman" w:cs="Times New Roman" w:hint="default"/>
          <w:spacing w:val="-1"/>
          <w:w w:val="100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w w:val="100"/>
          <w:u w:val="single" w:color="000000"/>
        </w:rPr>
        <w:tab/>
      </w:r>
      <w:r>
        <w:rPr>
          <w:rFonts w:ascii="Times New Roman" w:eastAsia="Times New Roman" w:hAnsi="Times New Roman" w:cs="Times New Roman" w:hint="default"/>
          <w:spacing w:val="-2"/>
          <w:w w:val="100"/>
        </w:rPr>
        <w:t>cm,</w:t>
      </w:r>
      <w:r>
        <w:rPr>
          <w:spacing w:val="-2"/>
          <w:w w:val="100"/>
        </w:rPr>
        <w:t>弹簧测力计示数大小为</w:t>
      </w:r>
      <w:r>
        <w:rPr>
          <w:rFonts w:ascii="Times New Roman" w:eastAsia="Times New Roman" w:hAnsi="Times New Roman" w:cs="Times New Roman" w:hint="default"/>
          <w:spacing w:val="-2"/>
          <w:w w:val="100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w w:val="100"/>
          <w:u w:val="single" w:color="000000"/>
        </w:rPr>
        <w:tab/>
      </w:r>
      <w:r>
        <w:rPr>
          <w:rFonts w:ascii="Times New Roman" w:eastAsia="Times New Roman" w:hAnsi="Times New Roman" w:cs="Times New Roman" w:hint="default"/>
          <w:spacing w:val="-8"/>
          <w:w w:val="100"/>
        </w:rPr>
        <w:t>N</w:t>
      </w:r>
      <w:r>
        <w:rPr>
          <w:spacing w:val="-8"/>
          <w:w w:val="100"/>
        </w:rPr>
        <w:t>，并在图中画出弹簧测力计拉力的力臂</w:t>
      </w:r>
      <w:r>
        <w:rPr>
          <w:spacing w:val="-60"/>
          <w:w w:val="100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w w:val="100"/>
        </w:rPr>
        <w:t>L</w:t>
      </w:r>
      <w:r>
        <w:rPr>
          <w:spacing w:val="-1"/>
          <w:w w:val="100"/>
        </w:rPr>
        <w:t>。</w:t>
      </w:r>
    </w:p>
    <w:p>
      <w:pPr>
        <w:spacing w:after="0" w:line="470" w:lineRule="atLeast"/>
        <w:jc w:val="left"/>
        <w:sectPr>
          <w:type w:val="continuous"/>
          <w:pgSz w:w="20640" w:h="14580" w:orient="landscape"/>
          <w:pgMar w:top="500" w:right="400" w:bottom="920" w:left="100" w:header="720" w:footer="720" w:gutter="0"/>
          <w:cols w:num="3" w:space="708" w:equalWidth="0">
            <w:col w:w="1283" w:space="553"/>
            <w:col w:w="8694" w:space="289"/>
            <w:col w:w="9321"/>
          </w:cols>
        </w:sectPr>
      </w:pPr>
    </w:p>
    <w:p>
      <w:pPr>
        <w:spacing w:before="0" w:line="240" w:lineRule="auto"/>
        <w:ind w:right="0"/>
        <w:rPr>
          <w:rFonts w:ascii="宋体" w:eastAsia="宋体" w:hAnsi="宋体" w:cs="宋体" w:hint="default"/>
          <w:sz w:val="20"/>
          <w:szCs w:val="20"/>
        </w:rPr>
      </w:pPr>
    </w:p>
    <w:p>
      <w:pPr>
        <w:spacing w:before="0" w:line="240" w:lineRule="auto"/>
        <w:ind w:right="0"/>
        <w:rPr>
          <w:rFonts w:ascii="宋体" w:eastAsia="宋体" w:hAnsi="宋体" w:cs="宋体" w:hint="default"/>
          <w:sz w:val="20"/>
          <w:szCs w:val="20"/>
        </w:rPr>
      </w:pPr>
    </w:p>
    <w:p>
      <w:pPr>
        <w:spacing w:before="3" w:line="240" w:lineRule="auto"/>
        <w:ind w:right="0"/>
        <w:rPr>
          <w:rFonts w:ascii="宋体" w:eastAsia="宋体" w:hAnsi="宋体" w:cs="宋体" w:hint="default"/>
          <w:sz w:val="19"/>
          <w:szCs w:val="19"/>
        </w:rPr>
      </w:pPr>
    </w:p>
    <w:p>
      <w:pPr>
        <w:spacing w:after="0" w:line="240" w:lineRule="auto"/>
        <w:rPr>
          <w:rFonts w:ascii="宋体" w:eastAsia="宋体" w:hAnsi="宋体" w:cs="宋体" w:hint="default"/>
          <w:sz w:val="19"/>
          <w:szCs w:val="19"/>
        </w:rPr>
        <w:sectPr>
          <w:pgSz w:w="20640" w:h="14580" w:orient="landscape"/>
          <w:pgMar w:top="0" w:right="280" w:bottom="1100" w:left="1020" w:header="0" w:footer="914" w:gutter="0"/>
          <w:cols w:num="1" w:space="720"/>
        </w:sectPr>
      </w:pPr>
    </w:p>
    <w:p>
      <w:pPr>
        <w:pStyle w:val="BodyText"/>
        <w:tabs>
          <w:tab w:val="left" w:pos="4055"/>
          <w:tab w:val="left" w:pos="7483"/>
          <w:tab w:val="left" w:pos="8143"/>
        </w:tabs>
        <w:spacing w:before="85" w:line="348" w:lineRule="auto"/>
        <w:ind w:left="554" w:right="0" w:hanging="442"/>
        <w:jc w:val="left"/>
      </w:pPr>
      <w:r>
        <w:rPr>
          <w:spacing w:val="-43"/>
          <w:w w:val="100"/>
        </w:rPr>
        <w:t>（</w:t>
      </w:r>
      <w:r>
        <w:rPr>
          <w:rFonts w:ascii="Times New Roman" w:eastAsia="Times New Roman" w:hAnsi="Times New Roman" w:cs="Times New Roman" w:hint="default"/>
          <w:spacing w:val="-43"/>
          <w:w w:val="100"/>
        </w:rPr>
        <w:t>4</w:t>
      </w:r>
      <w:r>
        <w:rPr>
          <w:spacing w:val="-43"/>
          <w:w w:val="100"/>
        </w:rPr>
        <w:t>）下列四个因素中，</w:t>
      </w:r>
      <w:r>
        <w:rPr>
          <w:rFonts w:ascii="宋体" w:eastAsia="宋体" w:hAnsi="宋体" w:cs="宋体" w:hint="default"/>
          <w:b/>
          <w:bCs/>
          <w:spacing w:val="-43"/>
          <w:w w:val="100"/>
        </w:rPr>
        <w:t>不</w:t>
      </w:r>
      <w:r>
        <w:rPr>
          <w:spacing w:val="-43"/>
          <w:w w:val="100"/>
          <w:position w:val="-7"/>
        </w:rPr>
        <w:t>．</w:t>
      </w:r>
      <w:r>
        <w:rPr>
          <w:rFonts w:ascii="宋体" w:eastAsia="宋体" w:hAnsi="宋体" w:cs="宋体" w:hint="default"/>
          <w:b/>
          <w:bCs/>
          <w:spacing w:val="-43"/>
          <w:w w:val="100"/>
        </w:rPr>
        <w:t>会</w:t>
      </w:r>
      <w:r>
        <w:rPr>
          <w:spacing w:val="-43"/>
          <w:w w:val="100"/>
          <w:position w:val="-7"/>
        </w:rPr>
        <w:t>．</w:t>
      </w:r>
      <w:r>
        <w:rPr>
          <w:rFonts w:ascii="宋体" w:eastAsia="宋体" w:hAnsi="宋体" w:cs="宋体" w:hint="default"/>
          <w:b/>
          <w:bCs/>
          <w:spacing w:val="-43"/>
          <w:w w:val="100"/>
        </w:rPr>
        <w:t>带</w:t>
      </w:r>
      <w:r>
        <w:rPr>
          <w:spacing w:val="-43"/>
          <w:w w:val="100"/>
          <w:position w:val="-7"/>
        </w:rPr>
        <w:t>．</w:t>
      </w:r>
      <w:r>
        <w:rPr>
          <w:rFonts w:ascii="宋体" w:eastAsia="宋体" w:hAnsi="宋体" w:cs="宋体" w:hint="default"/>
          <w:b/>
          <w:bCs/>
          <w:spacing w:val="-43"/>
          <w:w w:val="100"/>
        </w:rPr>
        <w:t>来</w:t>
      </w:r>
      <w:r>
        <w:rPr>
          <w:spacing w:val="-43"/>
          <w:w w:val="100"/>
          <w:position w:val="-7"/>
        </w:rPr>
        <w:t>．</w:t>
      </w:r>
      <w:r>
        <w:rPr>
          <w:spacing w:val="-43"/>
          <w:w w:val="100"/>
        </w:rPr>
        <w:t>实验误差的是</w:t>
      </w:r>
      <w:r>
        <w:rPr>
          <w:spacing w:val="-43"/>
          <w:w w:val="100"/>
        </w:rPr>
        <w:tab/>
      </w:r>
      <w:r>
        <w:rPr>
          <w:w w:val="100"/>
        </w:rPr>
        <w:t>（</w:t>
      </w:r>
      <w:r>
        <w:rPr>
          <w:w w:val="100"/>
        </w:rPr>
        <w:tab/>
      </w:r>
      <w:r>
        <w:rPr>
          <w:w w:val="100"/>
        </w:rPr>
        <w:t xml:space="preserve">） </w:t>
      </w:r>
      <w:r>
        <w:rPr>
          <w:rFonts w:ascii="Times New Roman" w:eastAsia="Times New Roman" w:hAnsi="Times New Roman" w:cs="Times New Roman" w:hint="default"/>
          <w:spacing w:val="-2"/>
        </w:rPr>
        <w:t>A.</w:t>
      </w:r>
      <w:r>
        <w:rPr>
          <w:spacing w:val="-2"/>
        </w:rPr>
        <w:t>铁架台自身的重力足够大</w:t>
      </w:r>
      <w:r>
        <w:rPr>
          <w:spacing w:val="-2"/>
        </w:rPr>
        <w:tab/>
      </w:r>
      <w:r>
        <w:rPr>
          <w:rFonts w:ascii="Times New Roman" w:eastAsia="Times New Roman" w:hAnsi="Times New Roman" w:cs="Times New Roman" w:hint="default"/>
          <w:spacing w:val="-2"/>
        </w:rPr>
        <w:t>B.</w:t>
      </w:r>
      <w:r>
        <w:rPr>
          <w:spacing w:val="-2"/>
        </w:rPr>
        <w:t>单个钩码的重力不完全相等</w:t>
      </w:r>
      <w:r>
        <w:t xml:space="preserve"> </w:t>
      </w:r>
      <w:r>
        <w:rPr>
          <w:rFonts w:ascii="Times New Roman" w:eastAsia="Times New Roman" w:hAnsi="Times New Roman" w:cs="Times New Roman" w:hint="default"/>
          <w:spacing w:val="-2"/>
        </w:rPr>
        <w:t>C.</w:t>
      </w:r>
      <w:r>
        <w:rPr>
          <w:spacing w:val="-2"/>
        </w:rPr>
        <w:t>悬挂钩码的绳套重力偏大</w:t>
      </w:r>
      <w:r>
        <w:rPr>
          <w:spacing w:val="-2"/>
        </w:rPr>
        <w:tab/>
      </w:r>
      <w:r>
        <w:rPr>
          <w:rFonts w:ascii="Times New Roman" w:eastAsia="Times New Roman" w:hAnsi="Times New Roman" w:cs="Times New Roman" w:hint="default"/>
          <w:spacing w:val="-2"/>
        </w:rPr>
        <w:t>D.</w:t>
      </w:r>
      <w:r>
        <w:rPr>
          <w:spacing w:val="-2"/>
        </w:rPr>
        <w:t>杠杆与转轴之间的摩擦偏大</w:t>
      </w:r>
    </w:p>
    <w:p>
      <w:pPr>
        <w:spacing w:before="0" w:line="273" w:lineRule="exact"/>
        <w:ind w:left="112" w:right="0" w:firstLine="0"/>
        <w:jc w:val="left"/>
        <w:rPr>
          <w:rFonts w:ascii="宋体" w:eastAsia="宋体" w:hAnsi="宋体" w:cs="宋体" w:hint="default"/>
          <w:sz w:val="22"/>
          <w:szCs w:val="22"/>
        </w:rPr>
      </w:pPr>
      <w:r>
        <w:rPr>
          <w:rFonts w:ascii="宋体" w:eastAsia="宋体" w:hAnsi="宋体" w:cs="宋体" w:hint="default"/>
          <w:b/>
          <w:bCs/>
          <w:sz w:val="24"/>
          <w:szCs w:val="24"/>
        </w:rPr>
        <w:t>五、分析交流</w:t>
      </w:r>
      <w:r>
        <w:rPr>
          <w:rFonts w:ascii="宋体" w:eastAsia="宋体" w:hAnsi="宋体" w:cs="宋体" w:hint="default"/>
          <w:sz w:val="22"/>
          <w:szCs w:val="22"/>
        </w:rPr>
        <w:t>（每题</w:t>
      </w:r>
      <w:r>
        <w:rPr>
          <w:rFonts w:ascii="宋体" w:eastAsia="宋体" w:hAnsi="宋体" w:cs="宋体" w:hint="default"/>
          <w:spacing w:val="-58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sz w:val="22"/>
          <w:szCs w:val="22"/>
        </w:rPr>
        <w:t>5</w:t>
      </w:r>
      <w:r>
        <w:rPr>
          <w:rFonts w:ascii="宋体" w:eastAsia="宋体" w:hAnsi="宋体" w:cs="宋体" w:hint="default"/>
          <w:spacing w:val="-56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sz w:val="22"/>
          <w:szCs w:val="22"/>
        </w:rPr>
        <w:t>分，共</w:t>
      </w:r>
      <w:r>
        <w:rPr>
          <w:rFonts w:ascii="宋体" w:eastAsia="宋体" w:hAnsi="宋体" w:cs="宋体" w:hint="default"/>
          <w:spacing w:val="-58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sz w:val="22"/>
          <w:szCs w:val="22"/>
        </w:rPr>
        <w:t>10</w:t>
      </w:r>
      <w:r>
        <w:rPr>
          <w:rFonts w:ascii="宋体" w:eastAsia="宋体" w:hAnsi="宋体" w:cs="宋体" w:hint="default"/>
          <w:spacing w:val="-56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sz w:val="22"/>
          <w:szCs w:val="22"/>
        </w:rPr>
        <w:t>分。）</w:t>
      </w:r>
    </w:p>
    <w:p>
      <w:pPr>
        <w:pStyle w:val="BodyText"/>
        <w:spacing w:before="155" w:line="240" w:lineRule="auto"/>
        <w:ind w:right="0"/>
        <w:jc w:val="left"/>
      </w:pPr>
      <w:r>
        <w:t>27.阅读下面短文，回答问题：</w:t>
      </w:r>
    </w:p>
    <w:p>
      <w:pPr>
        <w:spacing w:before="139" w:line="355" w:lineRule="auto"/>
        <w:ind w:left="554" w:right="0" w:firstLine="2308"/>
        <w:jc w:val="left"/>
        <w:rPr>
          <w:rFonts w:ascii="楷体" w:eastAsia="楷体" w:hAnsi="楷体" w:cs="楷体" w:hint="default"/>
          <w:sz w:val="22"/>
          <w:szCs w:val="22"/>
        </w:rPr>
      </w:pPr>
      <w:r>
        <w:rPr>
          <w:rFonts w:ascii="楷体" w:eastAsia="楷体" w:hAnsi="楷体" w:cs="楷体" w:hint="default"/>
          <w:b/>
          <w:bCs/>
          <w:sz w:val="22"/>
          <w:szCs w:val="22"/>
        </w:rPr>
        <w:t xml:space="preserve">悬在城市上空的痛 </w:t>
      </w:r>
      <w:r>
        <w:rPr>
          <w:rFonts w:ascii="楷体" w:eastAsia="楷体" w:hAnsi="楷体" w:cs="楷体" w:hint="default"/>
          <w:spacing w:val="-2"/>
          <w:sz w:val="22"/>
          <w:szCs w:val="22"/>
        </w:rPr>
        <w:t>随着新农村建设的开展，很多居民住进了宽敞明亮的楼房。生活越来越舒适的同</w:t>
      </w:r>
    </w:p>
    <w:p>
      <w:pPr>
        <w:pStyle w:val="BodyText"/>
        <w:spacing w:before="36" w:line="355" w:lineRule="auto"/>
        <w:ind w:right="0"/>
        <w:jc w:val="left"/>
        <w:rPr>
          <w:rFonts w:ascii="楷体" w:eastAsia="楷体" w:hAnsi="楷体" w:cs="楷体" w:hint="default"/>
        </w:rPr>
      </w:pPr>
      <w:r>
        <w:rPr>
          <w:rFonts w:ascii="楷体" w:eastAsia="楷体" w:hAnsi="楷体" w:cs="楷体" w:hint="default"/>
          <w:spacing w:val="-5"/>
        </w:rPr>
        <w:t xml:space="preserve">时，一种“高空抛物”现象时有发生。高空抛物现象曾被称为“悬在城市上空的痛”， </w:t>
      </w:r>
      <w:r>
        <w:rPr>
          <w:rFonts w:ascii="楷体" w:eastAsia="楷体" w:hAnsi="楷体" w:cs="楷体" w:hint="default"/>
        </w:rPr>
        <w:t>这是一种不文明的行为，而且会带来很大的社会危害。一天下午，陈某出门忘记了带 钥匙，其妻从</w:t>
      </w:r>
      <w:r>
        <w:rPr>
          <w:rFonts w:ascii="楷体" w:eastAsia="楷体" w:hAnsi="楷体" w:cs="楷体" w:hint="default"/>
          <w:spacing w:val="-63"/>
        </w:rPr>
        <w:t xml:space="preserve"> </w:t>
      </w:r>
      <w:r>
        <w:rPr>
          <w:rFonts w:ascii="楷体" w:eastAsia="楷体" w:hAnsi="楷体" w:cs="楷体" w:hint="default"/>
        </w:rPr>
        <w:t>6</w:t>
      </w:r>
      <w:r>
        <w:rPr>
          <w:rFonts w:ascii="楷体" w:eastAsia="楷体" w:hAnsi="楷体" w:cs="楷体" w:hint="default"/>
          <w:spacing w:val="-63"/>
        </w:rPr>
        <w:t xml:space="preserve"> </w:t>
      </w:r>
      <w:r>
        <w:rPr>
          <w:rFonts w:ascii="楷体" w:eastAsia="楷体" w:hAnsi="楷体" w:cs="楷体" w:hint="default"/>
        </w:rPr>
        <w:t>楼将一串钥匙抛下，不小心砸到陈某头部造成重伤。</w:t>
      </w:r>
    </w:p>
    <w:p>
      <w:pPr>
        <w:pStyle w:val="BodyText"/>
        <w:spacing w:before="36" w:line="355" w:lineRule="auto"/>
        <w:ind w:right="0" w:firstLine="441"/>
        <w:jc w:val="left"/>
        <w:rPr>
          <w:rFonts w:ascii="楷体" w:eastAsia="楷体" w:hAnsi="楷体" w:cs="楷体" w:hint="default"/>
        </w:rPr>
      </w:pPr>
      <w:r>
        <w:rPr>
          <w:rFonts w:ascii="楷体" w:eastAsia="楷体" w:hAnsi="楷体" w:cs="楷体" w:hint="default"/>
          <w:spacing w:val="-13"/>
        </w:rPr>
        <w:t>据报道：一</w:t>
      </w:r>
      <w:r>
        <w:rPr>
          <w:rFonts w:ascii="楷体" w:eastAsia="楷体" w:hAnsi="楷体" w:cs="楷体" w:hint="default"/>
          <w:spacing w:val="-81"/>
        </w:rPr>
        <w:t xml:space="preserve"> </w:t>
      </w:r>
      <w:r>
        <w:rPr>
          <w:rFonts w:ascii="楷体" w:eastAsia="楷体" w:hAnsi="楷体" w:cs="楷体" w:hint="default"/>
        </w:rPr>
        <w:t>个</w:t>
      </w:r>
      <w:r>
        <w:rPr>
          <w:rFonts w:ascii="楷体" w:eastAsia="楷体" w:hAnsi="楷体" w:cs="楷体" w:hint="default"/>
          <w:spacing w:val="-16"/>
        </w:rPr>
        <w:t xml:space="preserve"> </w:t>
      </w:r>
      <w:r>
        <w:rPr>
          <w:rFonts w:ascii="楷体" w:eastAsia="楷体" w:hAnsi="楷体" w:cs="楷体" w:hint="default"/>
          <w:spacing w:val="7"/>
        </w:rPr>
        <w:t>50g</w:t>
      </w:r>
      <w:r>
        <w:rPr>
          <w:rFonts w:ascii="楷体" w:eastAsia="楷体" w:hAnsi="楷体" w:cs="楷体" w:hint="default"/>
          <w:spacing w:val="-26"/>
        </w:rPr>
        <w:t xml:space="preserve"> </w:t>
      </w:r>
      <w:r>
        <w:rPr>
          <w:rFonts w:ascii="楷体" w:eastAsia="楷体" w:hAnsi="楷体" w:cs="楷体" w:hint="default"/>
        </w:rPr>
        <w:t>的</w:t>
      </w:r>
      <w:r>
        <w:rPr>
          <w:rFonts w:ascii="楷体" w:eastAsia="楷体" w:hAnsi="楷体" w:cs="楷体" w:hint="default"/>
          <w:spacing w:val="-81"/>
        </w:rPr>
        <w:t xml:space="preserve"> </w:t>
      </w:r>
      <w:r>
        <w:rPr>
          <w:rFonts w:ascii="楷体" w:eastAsia="楷体" w:hAnsi="楷体" w:cs="楷体" w:hint="default"/>
        </w:rPr>
        <w:t>鸡</w:t>
      </w:r>
      <w:r>
        <w:rPr>
          <w:rFonts w:ascii="楷体" w:eastAsia="楷体" w:hAnsi="楷体" w:cs="楷体" w:hint="default"/>
          <w:spacing w:val="-81"/>
        </w:rPr>
        <w:t xml:space="preserve"> </w:t>
      </w:r>
      <w:r>
        <w:rPr>
          <w:rFonts w:ascii="楷体" w:eastAsia="楷体" w:hAnsi="楷体" w:cs="楷体" w:hint="default"/>
        </w:rPr>
        <w:t>蛋</w:t>
      </w:r>
      <w:r>
        <w:rPr>
          <w:rFonts w:ascii="楷体" w:eastAsia="楷体" w:hAnsi="楷体" w:cs="楷体" w:hint="default"/>
          <w:spacing w:val="-81"/>
        </w:rPr>
        <w:t xml:space="preserve"> </w:t>
      </w:r>
      <w:r>
        <w:rPr>
          <w:rFonts w:ascii="楷体" w:eastAsia="楷体" w:hAnsi="楷体" w:cs="楷体" w:hint="default"/>
        </w:rPr>
        <w:t>从</w:t>
      </w:r>
      <w:r>
        <w:rPr>
          <w:rFonts w:ascii="楷体" w:eastAsia="楷体" w:hAnsi="楷体" w:cs="楷体" w:hint="default"/>
          <w:spacing w:val="-16"/>
        </w:rPr>
        <w:t xml:space="preserve"> </w:t>
      </w:r>
      <w:r>
        <w:rPr>
          <w:rFonts w:ascii="楷体" w:eastAsia="楷体" w:hAnsi="楷体" w:cs="楷体" w:hint="default"/>
          <w:spacing w:val="5"/>
        </w:rPr>
        <w:t>18</w:t>
      </w:r>
      <w:r>
        <w:rPr>
          <w:rFonts w:ascii="楷体" w:eastAsia="楷体" w:hAnsi="楷体" w:cs="楷体" w:hint="default"/>
          <w:spacing w:val="-26"/>
        </w:rPr>
        <w:t xml:space="preserve"> </w:t>
      </w:r>
      <w:r>
        <w:rPr>
          <w:rFonts w:ascii="楷体" w:eastAsia="楷体" w:hAnsi="楷体" w:cs="楷体" w:hint="default"/>
        </w:rPr>
        <w:t>楼</w:t>
      </w:r>
      <w:r>
        <w:rPr>
          <w:rFonts w:ascii="楷体" w:eastAsia="楷体" w:hAnsi="楷体" w:cs="楷体" w:hint="default"/>
          <w:spacing w:val="-81"/>
        </w:rPr>
        <w:t xml:space="preserve"> </w:t>
      </w:r>
      <w:r>
        <w:rPr>
          <w:rFonts w:ascii="楷体" w:eastAsia="楷体" w:hAnsi="楷体" w:cs="楷体" w:hint="default"/>
        </w:rPr>
        <w:t>抛</w:t>
      </w:r>
      <w:r>
        <w:rPr>
          <w:rFonts w:ascii="楷体" w:eastAsia="楷体" w:hAnsi="楷体" w:cs="楷体" w:hint="default"/>
          <w:spacing w:val="-81"/>
        </w:rPr>
        <w:t xml:space="preserve"> </w:t>
      </w:r>
      <w:r>
        <w:rPr>
          <w:rFonts w:ascii="楷体" w:eastAsia="楷体" w:hAnsi="楷体" w:cs="楷体" w:hint="default"/>
        </w:rPr>
        <w:t>下</w:t>
      </w:r>
      <w:r>
        <w:rPr>
          <w:rFonts w:ascii="楷体" w:eastAsia="楷体" w:hAnsi="楷体" w:cs="楷体" w:hint="default"/>
          <w:spacing w:val="-81"/>
        </w:rPr>
        <w:t xml:space="preserve"> </w:t>
      </w:r>
      <w:r>
        <w:rPr>
          <w:rFonts w:ascii="楷体" w:eastAsia="楷体" w:hAnsi="楷体" w:cs="楷体" w:hint="default"/>
        </w:rPr>
        <w:t>来</w:t>
      </w:r>
      <w:r>
        <w:rPr>
          <w:rFonts w:ascii="楷体" w:eastAsia="楷体" w:hAnsi="楷体" w:cs="楷体" w:hint="default"/>
          <w:spacing w:val="-78"/>
        </w:rPr>
        <w:t xml:space="preserve"> </w:t>
      </w:r>
      <w:r>
        <w:rPr>
          <w:rFonts w:ascii="楷体" w:eastAsia="楷体" w:hAnsi="楷体" w:cs="楷体" w:hint="default"/>
        </w:rPr>
        <w:t>其</w:t>
      </w:r>
      <w:r>
        <w:rPr>
          <w:rFonts w:ascii="楷体" w:eastAsia="楷体" w:hAnsi="楷体" w:cs="楷体" w:hint="default"/>
          <w:spacing w:val="-81"/>
        </w:rPr>
        <w:t xml:space="preserve"> </w:t>
      </w:r>
      <w:r>
        <w:rPr>
          <w:rFonts w:ascii="楷体" w:eastAsia="楷体" w:hAnsi="楷体" w:cs="楷体" w:hint="default"/>
        </w:rPr>
        <w:t>具</w:t>
      </w:r>
      <w:r>
        <w:rPr>
          <w:rFonts w:ascii="楷体" w:eastAsia="楷体" w:hAnsi="楷体" w:cs="楷体" w:hint="default"/>
          <w:spacing w:val="-81"/>
        </w:rPr>
        <w:t xml:space="preserve"> </w:t>
      </w:r>
      <w:r>
        <w:rPr>
          <w:rFonts w:ascii="楷体" w:eastAsia="楷体" w:hAnsi="楷体" w:cs="楷体" w:hint="default"/>
        </w:rPr>
        <w:t>有</w:t>
      </w:r>
      <w:r>
        <w:rPr>
          <w:rFonts w:ascii="楷体" w:eastAsia="楷体" w:hAnsi="楷体" w:cs="楷体" w:hint="default"/>
          <w:spacing w:val="-81"/>
        </w:rPr>
        <w:t xml:space="preserve"> </w:t>
      </w:r>
      <w:r>
        <w:rPr>
          <w:rFonts w:ascii="楷体" w:eastAsia="楷体" w:hAnsi="楷体" w:cs="楷体" w:hint="default"/>
        </w:rPr>
        <w:t>的</w:t>
      </w:r>
      <w:r>
        <w:rPr>
          <w:rFonts w:ascii="楷体" w:eastAsia="楷体" w:hAnsi="楷体" w:cs="楷体" w:hint="default"/>
          <w:spacing w:val="-81"/>
        </w:rPr>
        <w:t xml:space="preserve"> </w:t>
      </w:r>
      <w:r>
        <w:rPr>
          <w:rFonts w:ascii="楷体" w:eastAsia="楷体" w:hAnsi="楷体" w:cs="楷体" w:hint="default"/>
        </w:rPr>
        <w:t>能</w:t>
      </w:r>
      <w:r>
        <w:rPr>
          <w:rFonts w:ascii="楷体" w:eastAsia="楷体" w:hAnsi="楷体" w:cs="楷体" w:hint="default"/>
          <w:spacing w:val="-81"/>
        </w:rPr>
        <w:t xml:space="preserve"> </w:t>
      </w:r>
      <w:r>
        <w:rPr>
          <w:rFonts w:ascii="楷体" w:eastAsia="楷体" w:hAnsi="楷体" w:cs="楷体" w:hint="default"/>
        </w:rPr>
        <w:t>量</w:t>
      </w:r>
      <w:r>
        <w:rPr>
          <w:rFonts w:ascii="楷体" w:eastAsia="楷体" w:hAnsi="楷体" w:cs="楷体" w:hint="default"/>
          <w:spacing w:val="-78"/>
        </w:rPr>
        <w:t xml:space="preserve"> </w:t>
      </w:r>
      <w:r>
        <w:rPr>
          <w:rFonts w:ascii="楷体" w:eastAsia="楷体" w:hAnsi="楷体" w:cs="楷体" w:hint="default"/>
        </w:rPr>
        <w:t>就</w:t>
      </w:r>
      <w:r>
        <w:rPr>
          <w:rFonts w:ascii="楷体" w:eastAsia="楷体" w:hAnsi="楷体" w:cs="楷体" w:hint="default"/>
          <w:spacing w:val="-81"/>
        </w:rPr>
        <w:t xml:space="preserve"> </w:t>
      </w:r>
      <w:r>
        <w:rPr>
          <w:rFonts w:ascii="楷体" w:eastAsia="楷体" w:hAnsi="楷体" w:cs="楷体" w:hint="default"/>
        </w:rPr>
        <w:t>可</w:t>
      </w:r>
      <w:r>
        <w:rPr>
          <w:rFonts w:ascii="楷体" w:eastAsia="楷体" w:hAnsi="楷体" w:cs="楷体" w:hint="default"/>
          <w:spacing w:val="-81"/>
        </w:rPr>
        <w:t xml:space="preserve"> </w:t>
      </w:r>
      <w:r>
        <w:rPr>
          <w:rFonts w:ascii="楷体" w:eastAsia="楷体" w:hAnsi="楷体" w:cs="楷体" w:hint="default"/>
        </w:rPr>
        <w:t>以</w:t>
      </w:r>
      <w:r>
        <w:rPr>
          <w:rFonts w:ascii="楷体" w:eastAsia="楷体" w:hAnsi="楷体" w:cs="楷体" w:hint="default"/>
          <w:spacing w:val="-81"/>
        </w:rPr>
        <w:t xml:space="preserve"> </w:t>
      </w:r>
      <w:r>
        <w:rPr>
          <w:rFonts w:ascii="楷体" w:eastAsia="楷体" w:hAnsi="楷体" w:cs="楷体" w:hint="default"/>
        </w:rPr>
        <w:t>砸</w:t>
      </w:r>
      <w:r>
        <w:rPr>
          <w:rFonts w:ascii="楷体" w:eastAsia="楷体" w:hAnsi="楷体" w:cs="楷体" w:hint="default"/>
          <w:spacing w:val="-81"/>
        </w:rPr>
        <w:t xml:space="preserve"> </w:t>
      </w:r>
      <w:r>
        <w:rPr>
          <w:rFonts w:ascii="楷体" w:eastAsia="楷体" w:hAnsi="楷体" w:cs="楷体" w:hint="default"/>
        </w:rPr>
        <w:t>破</w:t>
      </w:r>
      <w:r>
        <w:rPr>
          <w:rFonts w:ascii="楷体" w:eastAsia="楷体" w:hAnsi="楷体" w:cs="楷体" w:hint="default"/>
          <w:spacing w:val="-81"/>
        </w:rPr>
        <w:t xml:space="preserve"> </w:t>
      </w:r>
      <w:r>
        <w:rPr>
          <w:rFonts w:ascii="楷体" w:eastAsia="楷体" w:hAnsi="楷体" w:cs="楷体" w:hint="default"/>
        </w:rPr>
        <w:t>行</w:t>
      </w:r>
      <w:r>
        <w:rPr>
          <w:rFonts w:ascii="楷体" w:eastAsia="楷体" w:hAnsi="楷体" w:cs="楷体" w:hint="default"/>
          <w:spacing w:val="-78"/>
        </w:rPr>
        <w:t xml:space="preserve"> </w:t>
      </w:r>
      <w:r>
        <w:rPr>
          <w:rFonts w:ascii="楷体" w:eastAsia="楷体" w:hAnsi="楷体" w:cs="楷体" w:hint="default"/>
        </w:rPr>
        <w:t>人</w:t>
      </w:r>
      <w:r>
        <w:rPr>
          <w:rFonts w:ascii="楷体" w:eastAsia="楷体" w:hAnsi="楷体" w:cs="楷体" w:hint="default"/>
          <w:spacing w:val="-81"/>
        </w:rPr>
        <w:t xml:space="preserve"> </w:t>
      </w:r>
      <w:r>
        <w:rPr>
          <w:rFonts w:ascii="楷体" w:eastAsia="楷体" w:hAnsi="楷体" w:cs="楷体" w:hint="default"/>
        </w:rPr>
        <w:t>的 头</w:t>
      </w:r>
      <w:r>
        <w:rPr>
          <w:rFonts w:ascii="楷体" w:eastAsia="楷体" w:hAnsi="楷体" w:cs="楷体" w:hint="default"/>
          <w:spacing w:val="-82"/>
        </w:rPr>
        <w:t xml:space="preserve"> </w:t>
      </w:r>
      <w:r>
        <w:rPr>
          <w:rFonts w:ascii="楷体" w:eastAsia="楷体" w:hAnsi="楷体" w:cs="楷体" w:hint="default"/>
        </w:rPr>
        <w:t>骨</w:t>
      </w:r>
      <w:r>
        <w:rPr>
          <w:rFonts w:ascii="楷体" w:eastAsia="楷体" w:hAnsi="楷体" w:cs="楷体" w:hint="default"/>
          <w:spacing w:val="-82"/>
        </w:rPr>
        <w:t xml:space="preserve"> </w:t>
      </w:r>
      <w:r>
        <w:rPr>
          <w:rFonts w:ascii="楷体" w:eastAsia="楷体" w:hAnsi="楷体" w:cs="楷体" w:hint="default"/>
        </w:rPr>
        <w:t>，</w:t>
      </w:r>
      <w:r>
        <w:rPr>
          <w:rFonts w:ascii="楷体" w:eastAsia="楷体" w:hAnsi="楷体" w:cs="楷体" w:hint="default"/>
          <w:spacing w:val="-82"/>
        </w:rPr>
        <w:t xml:space="preserve"> </w:t>
      </w:r>
      <w:r>
        <w:rPr>
          <w:rFonts w:ascii="楷体" w:eastAsia="楷体" w:hAnsi="楷体" w:cs="楷体" w:hint="default"/>
        </w:rPr>
        <w:t>从</w:t>
      </w:r>
      <w:r>
        <w:rPr>
          <w:rFonts w:ascii="楷体" w:eastAsia="楷体" w:hAnsi="楷体" w:cs="楷体" w:hint="default"/>
          <w:spacing w:val="-15"/>
        </w:rPr>
        <w:t xml:space="preserve"> </w:t>
      </w:r>
      <w:r>
        <w:rPr>
          <w:rFonts w:ascii="楷体" w:eastAsia="楷体" w:hAnsi="楷体" w:cs="楷体" w:hint="default"/>
          <w:spacing w:val="5"/>
        </w:rPr>
        <w:t>25</w:t>
      </w:r>
      <w:r>
        <w:rPr>
          <w:rFonts w:ascii="楷体" w:eastAsia="楷体" w:hAnsi="楷体" w:cs="楷体" w:hint="default"/>
          <w:spacing w:val="-29"/>
        </w:rPr>
        <w:t xml:space="preserve"> </w:t>
      </w:r>
      <w:r>
        <w:rPr>
          <w:rFonts w:ascii="楷体" w:eastAsia="楷体" w:hAnsi="楷体" w:cs="楷体" w:hint="default"/>
        </w:rPr>
        <w:t>楼</w:t>
      </w:r>
      <w:r>
        <w:rPr>
          <w:rFonts w:ascii="楷体" w:eastAsia="楷体" w:hAnsi="楷体" w:cs="楷体" w:hint="default"/>
          <w:spacing w:val="-82"/>
        </w:rPr>
        <w:t xml:space="preserve"> </w:t>
      </w:r>
      <w:r>
        <w:rPr>
          <w:rFonts w:ascii="楷体" w:eastAsia="楷体" w:hAnsi="楷体" w:cs="楷体" w:hint="default"/>
        </w:rPr>
        <w:t>抛</w:t>
      </w:r>
      <w:r>
        <w:rPr>
          <w:rFonts w:ascii="楷体" w:eastAsia="楷体" w:hAnsi="楷体" w:cs="楷体" w:hint="default"/>
          <w:spacing w:val="-82"/>
        </w:rPr>
        <w:t xml:space="preserve"> </w:t>
      </w:r>
      <w:r>
        <w:rPr>
          <w:rFonts w:ascii="楷体" w:eastAsia="楷体" w:hAnsi="楷体" w:cs="楷体" w:hint="default"/>
        </w:rPr>
        <w:t>下</w:t>
      </w:r>
      <w:r>
        <w:rPr>
          <w:rFonts w:ascii="楷体" w:eastAsia="楷体" w:hAnsi="楷体" w:cs="楷体" w:hint="default"/>
          <w:spacing w:val="-82"/>
        </w:rPr>
        <w:t xml:space="preserve"> </w:t>
      </w:r>
      <w:r>
        <w:rPr>
          <w:rFonts w:ascii="楷体" w:eastAsia="楷体" w:hAnsi="楷体" w:cs="楷体" w:hint="default"/>
        </w:rPr>
        <w:t>可</w:t>
      </w:r>
      <w:r>
        <w:rPr>
          <w:rFonts w:ascii="楷体" w:eastAsia="楷体" w:hAnsi="楷体" w:cs="楷体" w:hint="default"/>
          <w:spacing w:val="-78"/>
        </w:rPr>
        <w:t xml:space="preserve"> </w:t>
      </w:r>
      <w:r>
        <w:rPr>
          <w:rFonts w:ascii="楷体" w:eastAsia="楷体" w:hAnsi="楷体" w:cs="楷体" w:hint="default"/>
        </w:rPr>
        <w:t>使</w:t>
      </w:r>
      <w:r>
        <w:rPr>
          <w:rFonts w:ascii="楷体" w:eastAsia="楷体" w:hAnsi="楷体" w:cs="楷体" w:hint="default"/>
          <w:spacing w:val="-82"/>
        </w:rPr>
        <w:t xml:space="preserve"> </w:t>
      </w:r>
      <w:r>
        <w:rPr>
          <w:rFonts w:ascii="楷体" w:eastAsia="楷体" w:hAnsi="楷体" w:cs="楷体" w:hint="default"/>
        </w:rPr>
        <w:t>人</w:t>
      </w:r>
      <w:r>
        <w:rPr>
          <w:rFonts w:ascii="楷体" w:eastAsia="楷体" w:hAnsi="楷体" w:cs="楷体" w:hint="default"/>
          <w:spacing w:val="-82"/>
        </w:rPr>
        <w:t xml:space="preserve"> </w:t>
      </w:r>
      <w:r>
        <w:rPr>
          <w:rFonts w:ascii="楷体" w:eastAsia="楷体" w:hAnsi="楷体" w:cs="楷体" w:hint="default"/>
        </w:rPr>
        <w:t>当</w:t>
      </w:r>
      <w:r>
        <w:rPr>
          <w:rFonts w:ascii="楷体" w:eastAsia="楷体" w:hAnsi="楷体" w:cs="楷体" w:hint="default"/>
          <w:spacing w:val="-82"/>
        </w:rPr>
        <w:t xml:space="preserve"> </w:t>
      </w:r>
      <w:r>
        <w:rPr>
          <w:rFonts w:ascii="楷体" w:eastAsia="楷体" w:hAnsi="楷体" w:cs="楷体" w:hint="default"/>
        </w:rPr>
        <w:t>场</w:t>
      </w:r>
      <w:r>
        <w:rPr>
          <w:rFonts w:ascii="楷体" w:eastAsia="楷体" w:hAnsi="楷体" w:cs="楷体" w:hint="default"/>
          <w:spacing w:val="-82"/>
        </w:rPr>
        <w:t xml:space="preserve"> </w:t>
      </w:r>
      <w:r>
        <w:rPr>
          <w:rFonts w:ascii="楷体" w:eastAsia="楷体" w:hAnsi="楷体" w:cs="楷体" w:hint="default"/>
        </w:rPr>
        <w:t>死</w:t>
      </w:r>
      <w:r>
        <w:rPr>
          <w:rFonts w:ascii="楷体" w:eastAsia="楷体" w:hAnsi="楷体" w:cs="楷体" w:hint="default"/>
          <w:spacing w:val="-82"/>
        </w:rPr>
        <w:t xml:space="preserve"> </w:t>
      </w:r>
      <w:r>
        <w:rPr>
          <w:rFonts w:ascii="楷体" w:eastAsia="楷体" w:hAnsi="楷体" w:cs="楷体" w:hint="default"/>
        </w:rPr>
        <w:t>亡</w:t>
      </w:r>
      <w:r>
        <w:rPr>
          <w:rFonts w:ascii="楷体" w:eastAsia="楷体" w:hAnsi="楷体" w:cs="楷体" w:hint="default"/>
          <w:spacing w:val="-78"/>
        </w:rPr>
        <w:t xml:space="preserve"> </w:t>
      </w:r>
      <w:r>
        <w:rPr>
          <w:rFonts w:ascii="楷体" w:eastAsia="楷体" w:hAnsi="楷体" w:cs="楷体" w:hint="default"/>
        </w:rPr>
        <w:t>。</w:t>
      </w:r>
    </w:p>
    <w:p>
      <w:pPr>
        <w:pStyle w:val="BodyText"/>
        <w:spacing w:before="33" w:line="357" w:lineRule="auto"/>
        <w:ind w:right="108" w:firstLine="441"/>
        <w:jc w:val="both"/>
        <w:rPr>
          <w:rFonts w:ascii="楷体" w:eastAsia="楷体" w:hAnsi="楷体" w:cs="楷体" w:hint="default"/>
        </w:rPr>
      </w:pPr>
      <w:r>
        <w:rPr>
          <w:rFonts w:ascii="楷体" w:eastAsia="楷体" w:hAnsi="楷体" w:cs="楷体" w:hint="default"/>
        </w:rPr>
        <w:t>《民法通则》第</w:t>
      </w:r>
      <w:r>
        <w:rPr>
          <w:rFonts w:ascii="楷体" w:eastAsia="楷体" w:hAnsi="楷体" w:cs="楷体" w:hint="default"/>
          <w:spacing w:val="-66"/>
        </w:rPr>
        <w:t xml:space="preserve"> </w:t>
      </w:r>
      <w:r>
        <w:rPr>
          <w:rFonts w:ascii="楷体" w:eastAsia="楷体" w:hAnsi="楷体" w:cs="楷体" w:hint="default"/>
        </w:rPr>
        <w:t>126</w:t>
      </w:r>
      <w:r>
        <w:rPr>
          <w:rFonts w:ascii="楷体" w:eastAsia="楷体" w:hAnsi="楷体" w:cs="楷体" w:hint="default"/>
          <w:spacing w:val="-64"/>
        </w:rPr>
        <w:t xml:space="preserve"> </w:t>
      </w:r>
      <w:r>
        <w:rPr>
          <w:rFonts w:ascii="楷体" w:eastAsia="楷体" w:hAnsi="楷体" w:cs="楷体" w:hint="default"/>
        </w:rPr>
        <w:t xml:space="preserve">条也有规定，建筑物或者其他设施以及建筑物上的搁置物、 </w:t>
      </w:r>
      <w:r>
        <w:rPr>
          <w:rFonts w:ascii="楷体" w:eastAsia="楷体" w:hAnsi="楷体" w:cs="楷体" w:hint="default"/>
          <w:spacing w:val="-2"/>
        </w:rPr>
        <w:t>悬挂物发生倒塌、脱落、坠落造成他人损害的，它的所有人或者管理人应当承担民事</w:t>
      </w:r>
      <w:r>
        <w:rPr>
          <w:rFonts w:ascii="楷体" w:eastAsia="楷体" w:hAnsi="楷体" w:cs="楷体" w:hint="default"/>
        </w:rPr>
        <w:t xml:space="preserve"> 责任。</w:t>
      </w:r>
    </w:p>
    <w:p>
      <w:pPr>
        <w:pStyle w:val="BodyText"/>
        <w:tabs>
          <w:tab w:val="left" w:pos="5613"/>
        </w:tabs>
        <w:spacing w:before="31" w:line="240" w:lineRule="auto"/>
        <w:ind w:left="554" w:right="0"/>
        <w:jc w:val="left"/>
      </w:pPr>
      <w:r>
        <w:rPr>
          <w:spacing w:val="-2"/>
        </w:rPr>
        <w:t>（1）重力势能大小除了与质量大小有关外还与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rPr>
          <w:spacing w:val="-2"/>
        </w:rPr>
        <w:t>有关。</w:t>
      </w:r>
    </w:p>
    <w:p>
      <w:pPr>
        <w:pStyle w:val="BodyText"/>
        <w:tabs>
          <w:tab w:val="left" w:pos="3964"/>
          <w:tab w:val="left" w:pos="5613"/>
        </w:tabs>
        <w:spacing w:before="141" w:line="240" w:lineRule="auto"/>
        <w:ind w:left="554" w:right="0"/>
        <w:jc w:val="left"/>
      </w:pPr>
      <w:r>
        <w:rPr>
          <w:spacing w:val="-2"/>
        </w:rPr>
        <w:t>（2）重物在下落过程中将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rPr>
          <w:spacing w:val="-2"/>
        </w:rPr>
        <w:t>能转化为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rPr>
          <w:spacing w:val="-1"/>
        </w:rPr>
        <w:t>能。</w:t>
      </w:r>
    </w:p>
    <w:p>
      <w:pPr>
        <w:pStyle w:val="BodyText"/>
        <w:tabs>
          <w:tab w:val="left" w:pos="4624"/>
        </w:tabs>
        <w:spacing w:before="139" w:line="240" w:lineRule="auto"/>
        <w:ind w:left="554" w:right="0"/>
        <w:jc w:val="left"/>
      </w:pPr>
      <w:r>
        <w:rPr>
          <w:spacing w:val="-2"/>
        </w:rPr>
        <w:t>（3）下降过程中鸡蛋的机械能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u w:val="single" w:color="000000"/>
        </w:rPr>
        <w:tab/>
      </w:r>
      <w:r>
        <w:rPr>
          <w:spacing w:val="-2"/>
        </w:rPr>
        <w:t>（选填“守恒”或“不守恒”）</w:t>
      </w:r>
    </w:p>
    <w:p>
      <w:pPr>
        <w:pStyle w:val="BodyText"/>
        <w:tabs>
          <w:tab w:val="left" w:pos="8143"/>
        </w:tabs>
        <w:spacing w:before="139" w:line="357" w:lineRule="auto"/>
        <w:ind w:right="0" w:firstLine="441"/>
        <w:jc w:val="left"/>
      </w:pPr>
      <w:r>
        <w:rPr>
          <w:spacing w:val="-6"/>
        </w:rPr>
        <w:t>（4）请列举一种生活中有可能造成“高空抛物”伤害的现象</w:t>
      </w:r>
      <w:r>
        <w:rPr>
          <w:rFonts w:ascii="Times New Roman" w:eastAsia="Times New Roman" w:hAnsi="Times New Roman" w:cs="Times New Roman" w:hint="default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pacing w:val="-6"/>
          <w:u w:val="single" w:color="000000"/>
        </w:rPr>
        <w:tab/>
      </w:r>
      <w:r>
        <w:t>。</w:t>
      </w:r>
      <w:r>
        <w:rPr>
          <w:w w:val="100"/>
        </w:rPr>
        <w:t xml:space="preserve"> </w:t>
      </w:r>
      <w:r>
        <w:t>28.如图所示，拨动簧片，把小球与支座之间的金属片弹出时，小球并没有随金属片</w:t>
      </w:r>
    </w:p>
    <w:p>
      <w:pPr>
        <w:pStyle w:val="BodyText"/>
        <w:spacing w:before="31" w:line="240" w:lineRule="auto"/>
        <w:ind w:left="333" w:right="0"/>
        <w:jc w:val="left"/>
      </w:pPr>
      <w:r>
        <w:pict>
          <v:shape id="_x0000_s3311" o:spid="_x0000_s2287" type="#_x0000_t75" style="width:103.65pt;height:74.4pt;margin-top:3.4pt;margin-left:351.7pt;mso-height-relative:page;mso-position-horizontal-relative:page;mso-width-relative:page;position:absolute;z-index:251701248" coordsize="21600,21600" filled="f" stroked="f">
            <v:imagedata r:id="rId35" o:title=""/>
            <o:lock v:ext="edit" aspectratio="t"/>
          </v:shape>
        </w:pict>
      </w:r>
      <w:r>
        <w:t>飞出。你能说说发生这一现象的原因吗？</w:t>
      </w:r>
    </w:p>
    <w:p>
      <w:pPr>
        <w:pStyle w:val="BodyText"/>
        <w:spacing w:before="26" w:line="360" w:lineRule="auto"/>
        <w:ind w:right="0"/>
        <w:jc w:val="left"/>
      </w:pPr>
      <w:r>
        <w:br w:type="column"/>
      </w:r>
      <w:r>
        <w:rPr>
          <w:rFonts w:ascii="宋体" w:eastAsia="宋体" w:hAnsi="宋体" w:cs="宋体" w:hint="default"/>
          <w:b/>
          <w:bCs/>
          <w:sz w:val="24"/>
          <w:szCs w:val="24"/>
        </w:rPr>
        <w:t>六、计算题</w:t>
      </w:r>
      <w:r>
        <w:t>（29 题 8 分, 30 题 9 分 , 共 17 分。） 29.如图为现役某导弹驱逐舰，该舰最大航速</w:t>
      </w:r>
      <w:r>
        <w:rPr>
          <w:spacing w:val="-69"/>
        </w:rPr>
        <w:t xml:space="preserve"> </w:t>
      </w:r>
      <w:r>
        <w:t>54km/h，满载时排水量</w:t>
      </w:r>
      <w:r>
        <w:rPr>
          <w:spacing w:val="-69"/>
        </w:rPr>
        <w:t xml:space="preserve"> </w:t>
      </w:r>
      <w:r>
        <w:t>9000t。（海水</w:t>
      </w:r>
    </w:p>
    <w:p>
      <w:pPr>
        <w:pStyle w:val="BodyText"/>
        <w:spacing w:before="29" w:line="240" w:lineRule="auto"/>
        <w:ind w:left="552" w:right="0"/>
        <w:jc w:val="left"/>
      </w:pPr>
      <w:r>
        <w:pict>
          <v:group id="_x0000_s3312" o:spid="_x0000_s2288" style="width:131.35pt;height:510.55pt;margin-top:-42pt;margin-left:806.85pt;mso-height-relative:page;mso-position-horizontal-relative:page;mso-width-relative:page;position:absolute;z-index:-251604992" coordorigin="16138,-840" coordsize="2627,10211">
            <v:group id="_x0000_s3313" o:spid="_x0000_s2289" style="width:2;height:160;left:18744;position:absolute;top:-830" coordorigin="18744,-830" coordsize="2,160">
              <v:shape id="_x0000_s3314" o:spid="_x0000_s2290" style="width:2;height:160;left:18744;position:absolute;top:-830" coordorigin="18744,-830" coordsize="0,160" path="m18744,-830l18744,-670e" filled="f" stroked="t" strokecolor="black">
                <v:path arrowok="t"/>
              </v:shape>
            </v:group>
            <v:group id="_x0000_s3315" o:spid="_x0000_s2291" style="width:20;height:2;left:18734;position:absolute;top:-600" coordorigin="18734,-600" coordsize="20,2">
              <v:shape id="_x0000_s3316" o:spid="_x0000_s2292" style="width:20;height:2;left:18734;position:absolute;top:-600" coordorigin="18734,-600" coordsize="20,0" path="m18734,-600l18754,-600e" filled="f" stroked="t" strokecolor="black">
                <v:path arrowok="t"/>
              </v:shape>
            </v:group>
            <v:group id="_x0000_s3317" o:spid="_x0000_s2293" style="width:21;height:2;left:18734;position:absolute;top:-520" coordorigin="18734,-520" coordsize="21,2">
              <v:shape id="_x0000_s3318" o:spid="_x0000_s2294" style="width:21;height:2;left:18734;position:absolute;top:-520" coordorigin="18734,-520" coordsize="21,0" path="m18734,-520l18754,-520e" filled="f" stroked="t" strokecolor="black">
                <v:path arrowok="t"/>
              </v:shape>
            </v:group>
            <v:group id="_x0000_s3319" o:spid="_x0000_s2295" style="width:2;height:160;left:18744;position:absolute;top:-450" coordorigin="18744,-450" coordsize="2,160">
              <v:shape id="_x0000_s3320" o:spid="_x0000_s2296" style="width:2;height:160;left:18744;position:absolute;top:-450" coordorigin="18744,-450" coordsize="0,160" path="m18744,-450l18744,-290e" filled="f" stroked="t" strokecolor="black">
                <v:path arrowok="t"/>
              </v:shape>
            </v:group>
            <v:group id="_x0000_s3321" o:spid="_x0000_s2297" style="width:20;height:2;left:18734;position:absolute;top:-220" coordorigin="18734,-220" coordsize="20,2">
              <v:shape id="_x0000_s3322" o:spid="_x0000_s2298" style="width:20;height:2;left:18734;position:absolute;top:-220" coordorigin="18734,-220" coordsize="20,0" path="m18734,-220l18754,-220e" filled="f" stroked="t" strokecolor="black">
                <v:path arrowok="t"/>
              </v:shape>
            </v:group>
            <v:group id="_x0000_s3323" o:spid="_x0000_s2299" style="width:20;height:2;left:18734;position:absolute;top:-140" coordorigin="18734,-140" coordsize="20,2">
              <v:shape id="_x0000_s3324" o:spid="_x0000_s2300" style="width:20;height:2;left:18734;position:absolute;top:-140" coordorigin="18734,-140" coordsize="20,0" path="m18734,-140l18754,-140e" filled="f" stroked="t" strokecolor="black">
                <v:path arrowok="t"/>
              </v:shape>
            </v:group>
            <v:group id="_x0000_s3325" o:spid="_x0000_s2301" style="width:2;height:160;left:18743;position:absolute;top:-70" coordorigin="18743,-70" coordsize="2,160">
              <v:shape id="_x0000_s3326" o:spid="_x0000_s2302" style="width:2;height:160;left:18743;position:absolute;top:-70" coordorigin="18743,-70" coordsize="0,160" path="m18743,-70l18743,90e" filled="f" stroked="t" strokecolor="black">
                <v:path arrowok="t"/>
              </v:shape>
            </v:group>
            <v:group id="_x0000_s3327" o:spid="_x0000_s2303" style="width:21;height:2;left:18733;position:absolute;top:160" coordorigin="18733,160" coordsize="21,2">
              <v:shape id="_x0000_s3328" o:spid="_x0000_s2304" style="width:21;height:2;left:18733;position:absolute;top:160" coordorigin="18733,160" coordsize="21,0" path="m18733,160l18753,160e" filled="f" stroked="t" strokecolor="black">
                <v:path arrowok="t"/>
              </v:shape>
            </v:group>
            <v:group id="_x0000_s3329" o:spid="_x0000_s2305" style="width:20;height:2;left:18733;position:absolute;top:240" coordorigin="18733,240" coordsize="20,2">
              <v:shape id="_x0000_s3330" o:spid="_x0000_s2306" style="width:20;height:2;left:18733;position:absolute;top:240" coordorigin="18733,240" coordsize="20,0" path="m18733,240l18753,240e" filled="f" stroked="t" strokecolor="black">
                <v:path arrowok="t"/>
              </v:shape>
            </v:group>
            <v:group id="_x0000_s3331" o:spid="_x0000_s2307" style="width:2;height:160;left:18743;position:absolute;top:310" coordorigin="18743,310" coordsize="2,160">
              <v:shape id="_x0000_s3332" o:spid="_x0000_s2308" style="width:2;height:160;left:18743;position:absolute;top:310" coordorigin="18743,310" coordsize="0,160" path="m18743,310l18743,470e" filled="f" stroked="t" strokecolor="black">
                <v:path arrowok="t"/>
              </v:shape>
            </v:group>
            <v:group id="_x0000_s3333" o:spid="_x0000_s2309" style="width:20;height:2;left:18733;position:absolute;top:540" coordorigin="18733,540" coordsize="20,2">
              <v:shape id="_x0000_s3334" o:spid="_x0000_s2310" style="width:20;height:2;left:18733;position:absolute;top:540" coordorigin="18733,540" coordsize="20,0" path="m18733,540l18753,540e" filled="f" stroked="t" strokecolor="black">
                <v:path arrowok="t"/>
              </v:shape>
            </v:group>
            <v:group id="_x0000_s3335" o:spid="_x0000_s2311" style="width:20;height:2;left:18733;position:absolute;top:620" coordorigin="18733,620" coordsize="20,2">
              <v:shape id="_x0000_s3336" o:spid="_x0000_s2312" style="width:20;height:2;left:18733;position:absolute;top:620" coordorigin="18733,620" coordsize="20,0" path="m18733,620l18753,620e" filled="f" stroked="t" strokecolor="black">
                <v:path arrowok="t"/>
              </v:shape>
            </v:group>
            <v:group id="_x0000_s3337" o:spid="_x0000_s2313" style="width:2;height:160;left:18743;position:absolute;top:690" coordorigin="18743,690" coordsize="2,160">
              <v:shape id="_x0000_s3338" o:spid="_x0000_s2314" style="width:2;height:160;left:18743;position:absolute;top:690" coordorigin="18743,690" coordsize="0,160" path="m18743,690l18743,850e" filled="f" stroked="t" strokecolor="black">
                <v:path arrowok="t"/>
              </v:shape>
            </v:group>
            <v:group id="_x0000_s3339" o:spid="_x0000_s2315" style="width:20;height:2;left:18733;position:absolute;top:920" coordorigin="18733,920" coordsize="20,2">
              <v:shape id="_x0000_s3340" o:spid="_x0000_s2316" style="width:20;height:2;left:18733;position:absolute;top:920" coordorigin="18733,920" coordsize="20,0" path="m18733,920l18753,920e" filled="f" stroked="t" strokecolor="black">
                <v:path arrowok="t"/>
              </v:shape>
            </v:group>
            <v:group id="_x0000_s3341" o:spid="_x0000_s2317" style="width:20;height:2;left:18733;position:absolute;top:1000" coordorigin="18733,1000" coordsize="20,2">
              <v:shape id="_x0000_s3342" o:spid="_x0000_s2318" style="width:20;height:2;left:18733;position:absolute;top:1000" coordorigin="18733,1000" coordsize="20,0" path="m18733,1000l18753,1000e" filled="f" stroked="t" strokecolor="black">
                <v:path arrowok="t"/>
              </v:shape>
            </v:group>
            <v:group id="_x0000_s3343" o:spid="_x0000_s2319" style="width:2;height:160;left:18743;position:absolute;top:1070" coordorigin="18743,1070" coordsize="2,160">
              <v:shape id="_x0000_s3344" o:spid="_x0000_s2320" style="width:2;height:160;left:18743;position:absolute;top:1070" coordorigin="18743,1070" coordsize="0,160" path="m18743,1070l18743,1230e" filled="f" stroked="t" strokecolor="black">
                <v:path arrowok="t"/>
              </v:shape>
            </v:group>
            <v:group id="_x0000_s3345" o:spid="_x0000_s2321" style="width:20;height:2;left:18733;position:absolute;top:1300" coordorigin="18733,1300" coordsize="20,2">
              <v:shape id="_x0000_s3346" o:spid="_x0000_s2322" style="width:20;height:2;left:18733;position:absolute;top:1300" coordorigin="18733,1300" coordsize="20,0" path="m18733,1300l18753,1300e" filled="f" stroked="t" strokecolor="black">
                <v:path arrowok="t"/>
              </v:shape>
            </v:group>
            <v:group id="_x0000_s3347" o:spid="_x0000_s2323" style="width:21;height:2;left:18732;position:absolute;top:1380" coordorigin="18732,1380" coordsize="21,2">
              <v:shape id="_x0000_s3348" o:spid="_x0000_s2324" style="width:21;height:2;left:18732;position:absolute;top:1380" coordorigin="18732,1380" coordsize="21,0" path="m18732,1380l18752,1380e" filled="f" stroked="t" strokecolor="black">
                <v:path arrowok="t"/>
              </v:shape>
            </v:group>
            <v:group id="_x0000_s3349" o:spid="_x0000_s2325" style="width:2;height:160;left:18742;position:absolute;top:1450" coordorigin="18742,1450" coordsize="2,160">
              <v:shape id="_x0000_s3350" o:spid="_x0000_s2326" style="width:2;height:160;left:18742;position:absolute;top:1450" coordorigin="18742,1450" coordsize="0,160" path="m18742,1450l18742,1610e" filled="f" stroked="t" strokecolor="black">
                <v:path arrowok="t"/>
              </v:shape>
            </v:group>
            <v:group id="_x0000_s3351" o:spid="_x0000_s2327" style="width:21;height:2;left:18732;position:absolute;top:1680" coordorigin="18732,1680" coordsize="21,2">
              <v:shape id="_x0000_s3352" o:spid="_x0000_s2328" style="width:21;height:2;left:18732;position:absolute;top:1680" coordorigin="18732,1680" coordsize="21,0" path="m18732,1680l18752,1680e" filled="f" stroked="t" strokecolor="black">
                <v:path arrowok="t"/>
              </v:shape>
            </v:group>
            <v:group id="_x0000_s3353" o:spid="_x0000_s2329" style="width:20;height:2;left:18732;position:absolute;top:1760" coordorigin="18732,1760" coordsize="20,2">
              <v:shape id="_x0000_s3354" o:spid="_x0000_s2330" style="width:20;height:2;left:18732;position:absolute;top:1760" coordorigin="18732,1760" coordsize="20,0" path="m18732,1760l18752,1760e" filled="f" stroked="t" strokecolor="black">
                <v:path arrowok="t"/>
              </v:shape>
            </v:group>
            <v:group id="_x0000_s3355" o:spid="_x0000_s2331" style="width:2;height:160;left:18742;position:absolute;top:1830" coordorigin="18742,1830" coordsize="2,160">
              <v:shape id="_x0000_s3356" o:spid="_x0000_s2332" style="width:2;height:160;left:18742;position:absolute;top:1830" coordorigin="18742,1830" coordsize="0,160" path="m18742,1830l18742,1990e" filled="f" stroked="t" strokecolor="black">
                <v:path arrowok="t"/>
              </v:shape>
            </v:group>
            <v:group id="_x0000_s3357" o:spid="_x0000_s2333" style="width:20;height:2;left:18732;position:absolute;top:2060" coordorigin="18732,2060" coordsize="20,2">
              <v:shape id="_x0000_s3358" o:spid="_x0000_s2334" style="width:20;height:2;left:18732;position:absolute;top:2060" coordorigin="18732,2060" coordsize="20,0" path="m18732,2060l18752,2060e" filled="f" stroked="t" strokecolor="black">
                <v:path arrowok="t"/>
              </v:shape>
            </v:group>
            <v:group id="_x0000_s3359" o:spid="_x0000_s2335" style="width:20;height:2;left:18732;position:absolute;top:2140" coordorigin="18732,2140" coordsize="20,2">
              <v:shape id="_x0000_s3360" o:spid="_x0000_s2336" style="width:20;height:2;left:18732;position:absolute;top:2140" coordorigin="18732,2140" coordsize="20,0" path="m18732,2140l18752,2140e" filled="f" stroked="t" strokecolor="black">
                <v:path arrowok="t"/>
              </v:shape>
            </v:group>
            <v:group id="_x0000_s3361" o:spid="_x0000_s2337" style="width:2;height:160;left:18742;position:absolute;top:2210" coordorigin="18742,2210" coordsize="2,160">
              <v:shape id="_x0000_s3362" o:spid="_x0000_s2338" style="width:2;height:160;left:18742;position:absolute;top:2210" coordorigin="18742,2210" coordsize="0,160" path="m18742,2210l18742,2370e" filled="f" stroked="t" strokecolor="black">
                <v:path arrowok="t"/>
              </v:shape>
            </v:group>
            <v:group id="_x0000_s3363" o:spid="_x0000_s2339" style="width:20;height:2;left:18732;position:absolute;top:2440" coordorigin="18732,2440" coordsize="20,2">
              <v:shape id="_x0000_s3364" o:spid="_x0000_s2340" style="width:20;height:2;left:18732;position:absolute;top:2440" coordorigin="18732,2440" coordsize="20,0" path="m18732,2440l18752,2440e" filled="f" stroked="t" strokecolor="black">
                <v:path arrowok="t"/>
              </v:shape>
            </v:group>
            <v:group id="_x0000_s3365" o:spid="_x0000_s2341" style="width:20;height:2;left:18732;position:absolute;top:2520" coordorigin="18732,2520" coordsize="20,2">
              <v:shape id="_x0000_s3366" o:spid="_x0000_s2342" style="width:20;height:2;left:18732;position:absolute;top:2520" coordorigin="18732,2520" coordsize="20,0" path="m18732,2520l18752,2520e" filled="f" stroked="t" strokecolor="black">
                <v:path arrowok="t"/>
              </v:shape>
            </v:group>
            <v:group id="_x0000_s3367" o:spid="_x0000_s2343" style="width:2;height:160;left:18742;position:absolute;top:2590" coordorigin="18742,2590" coordsize="2,160">
              <v:shape id="_x0000_s3368" o:spid="_x0000_s2344" style="width:2;height:160;left:18742;position:absolute;top:2590" coordorigin="18742,2590" coordsize="0,160" path="m18742,2590l18742,2750e" filled="f" stroked="t" strokecolor="black">
                <v:path arrowok="t"/>
              </v:shape>
            </v:group>
            <v:group id="_x0000_s3369" o:spid="_x0000_s2345" style="width:20;height:2;left:18731;position:absolute;top:2820" coordorigin="18731,2820" coordsize="20,2">
              <v:shape id="_x0000_s3370" o:spid="_x0000_s2346" style="width:20;height:2;left:18731;position:absolute;top:2820" coordorigin="18731,2820" coordsize="20,0" path="m18731,2820l18751,2820e" filled="f" stroked="t" strokecolor="black">
                <v:path arrowok="t"/>
              </v:shape>
            </v:group>
            <v:group id="_x0000_s3371" o:spid="_x0000_s2347" style="width:21;height:2;left:18731;position:absolute;top:2900" coordorigin="18731,2900" coordsize="21,2">
              <v:shape id="_x0000_s3372" o:spid="_x0000_s2348" style="width:21;height:2;left:18731;position:absolute;top:2900" coordorigin="18731,2900" coordsize="21,0" path="m18731,2900l18751,2900e" filled="f" stroked="t" strokecolor="black">
                <v:path arrowok="t"/>
              </v:shape>
            </v:group>
            <v:group id="_x0000_s3373" o:spid="_x0000_s2349" style="width:2;height:160;left:18741;position:absolute;top:2970" coordorigin="18741,2970" coordsize="2,160">
              <v:shape id="_x0000_s3374" o:spid="_x0000_s2350" style="width:2;height:160;left:18741;position:absolute;top:2970" coordorigin="18741,2970" coordsize="0,160" path="m18741,2970l18741,3130e" filled="f" stroked="t" strokecolor="black">
                <v:path arrowok="t"/>
              </v:shape>
            </v:group>
            <v:group id="_x0000_s3375" o:spid="_x0000_s2351" style="width:20;height:2;left:18731;position:absolute;top:3200" coordorigin="18731,3200" coordsize="20,2">
              <v:shape id="_x0000_s3376" o:spid="_x0000_s2352" style="width:20;height:2;left:18731;position:absolute;top:3200" coordorigin="18731,3200" coordsize="20,0" path="m18731,3200l18751,3200e" filled="f" stroked="t" strokecolor="black">
                <v:path arrowok="t"/>
              </v:shape>
            </v:group>
            <v:group id="_x0000_s3377" o:spid="_x0000_s2353" style="width:20;height:2;left:18731;position:absolute;top:3280" coordorigin="18731,3280" coordsize="20,2">
              <v:shape id="_x0000_s3378" o:spid="_x0000_s2354" style="width:20;height:2;left:18731;position:absolute;top:3280" coordorigin="18731,3280" coordsize="20,0" path="m18731,3280l18751,3280e" filled="f" stroked="t" strokecolor="black">
                <v:path arrowok="t"/>
              </v:shape>
            </v:group>
            <v:group id="_x0000_s3379" o:spid="_x0000_s2355" style="width:2;height:160;left:18741;position:absolute;top:3350" coordorigin="18741,3350" coordsize="2,160">
              <v:shape id="_x0000_s3380" o:spid="_x0000_s2356" style="width:2;height:160;left:18741;position:absolute;top:3350" coordorigin="18741,3350" coordsize="0,160" path="m18741,3350l18741,3510e" filled="f" stroked="t" strokecolor="black">
                <v:path arrowok="t"/>
              </v:shape>
            </v:group>
            <v:group id="_x0000_s3381" o:spid="_x0000_s2357" style="width:20;height:2;left:18731;position:absolute;top:3580" coordorigin="18731,3580" coordsize="20,2">
              <v:shape id="_x0000_s3382" o:spid="_x0000_s2358" style="width:20;height:2;left:18731;position:absolute;top:3580" coordorigin="18731,3580" coordsize="20,0" path="m18731,3580l18751,3580e" filled="f" stroked="t" strokecolor="black">
                <v:path arrowok="t"/>
              </v:shape>
            </v:group>
            <v:group id="_x0000_s3383" o:spid="_x0000_s2359" style="width:20;height:2;left:18731;position:absolute;top:3660" coordorigin="18731,3660" coordsize="20,2">
              <v:shape id="_x0000_s3384" o:spid="_x0000_s2360" style="width:20;height:2;left:18731;position:absolute;top:3660" coordorigin="18731,3660" coordsize="20,0" path="m18731,3660l18751,3660e" filled="f" stroked="t" strokecolor="black">
                <v:path arrowok="t"/>
              </v:shape>
            </v:group>
            <v:group id="_x0000_s3385" o:spid="_x0000_s2361" style="width:2;height:160;left:18741;position:absolute;top:3730" coordorigin="18741,3730" coordsize="2,160">
              <v:shape id="_x0000_s3386" o:spid="_x0000_s2362" style="width:2;height:160;left:18741;position:absolute;top:3730" coordorigin="18741,3730" coordsize="0,160" path="m18741,3730l18741,3890e" filled="f" stroked="t" strokecolor="black">
                <v:path arrowok="t"/>
              </v:shape>
            </v:group>
            <v:group id="_x0000_s3387" o:spid="_x0000_s2363" style="width:20;height:2;left:18731;position:absolute;top:3960" coordorigin="18731,3960" coordsize="20,2">
              <v:shape id="_x0000_s3388" o:spid="_x0000_s2364" style="width:20;height:2;left:18731;position:absolute;top:3960" coordorigin="18731,3960" coordsize="20,0" path="m18731,3960l18751,3960e" filled="f" stroked="t" strokecolor="black">
                <v:path arrowok="t"/>
              </v:shape>
            </v:group>
            <v:group id="_x0000_s3389" o:spid="_x0000_s2365" style="width:20;height:2;left:18731;position:absolute;top:4040" coordorigin="18731,4040" coordsize="20,2">
              <v:shape id="_x0000_s3390" o:spid="_x0000_s2366" style="width:20;height:2;left:18731;position:absolute;top:4040" coordorigin="18731,4040" coordsize="20,0" path="m18731,4040l18751,4040e" filled="f" stroked="t" strokecolor="black">
                <v:path arrowok="t"/>
              </v:shape>
            </v:group>
            <v:group id="_x0000_s3391" o:spid="_x0000_s2367" style="width:2;height:160;left:18740;position:absolute;top:4110" coordorigin="18740,4110" coordsize="2,160">
              <v:shape id="_x0000_s3392" o:spid="_x0000_s2368" style="width:2;height:160;left:18740;position:absolute;top:4110" coordorigin="18740,4110" coordsize="0,160" path="m18740,4110l18740,4270e" filled="f" stroked="t" strokecolor="black">
                <v:path arrowok="t"/>
              </v:shape>
            </v:group>
            <v:group id="_x0000_s3393" o:spid="_x0000_s2369" style="width:20;height:2;left:18730;position:absolute;top:4340" coordorigin="18730,4340" coordsize="20,2">
              <v:shape id="_x0000_s3394" o:spid="_x0000_s2370" style="width:20;height:2;left:18730;position:absolute;top:4340" coordorigin="18730,4340" coordsize="20,0" path="m18730,4340l18750,4340e" filled="f" stroked="t" strokecolor="black">
                <v:path arrowok="t"/>
              </v:shape>
            </v:group>
            <v:group id="_x0000_s3395" o:spid="_x0000_s2371" style="width:21;height:2;left:18730;position:absolute;top:4420" coordorigin="18730,4420" coordsize="21,2">
              <v:shape id="_x0000_s3396" o:spid="_x0000_s2372" style="width:21;height:2;left:18730;position:absolute;top:4420" coordorigin="18730,4420" coordsize="21,0" path="m18730,4420l18750,4420e" filled="f" stroked="t" strokecolor="black">
                <v:path arrowok="t"/>
              </v:shape>
            </v:group>
            <v:group id="_x0000_s3397" o:spid="_x0000_s2373" style="width:2;height:160;left:18740;position:absolute;top:4490" coordorigin="18740,4490" coordsize="2,160">
              <v:shape id="_x0000_s3398" o:spid="_x0000_s2374" style="width:2;height:160;left:18740;position:absolute;top:4490" coordorigin="18740,4490" coordsize="0,160" path="m18740,4490l18740,4650e" filled="f" stroked="t" strokecolor="black">
                <v:path arrowok="t"/>
              </v:shape>
            </v:group>
            <v:group id="_x0000_s3399" o:spid="_x0000_s2375" style="width:20;height:2;left:18730;position:absolute;top:4720" coordorigin="18730,4720" coordsize="20,2">
              <v:shape id="_x0000_s3400" o:spid="_x0000_s2376" style="width:20;height:2;left:18730;position:absolute;top:4720" coordorigin="18730,4720" coordsize="20,0" path="m18730,4720l18750,4720e" filled="f" stroked="t" strokecolor="black">
                <v:path arrowok="t"/>
              </v:shape>
            </v:group>
            <v:group id="_x0000_s3401" o:spid="_x0000_s2377" style="width:20;height:2;left:18730;position:absolute;top:4800" coordorigin="18730,4800" coordsize="20,2">
              <v:shape id="_x0000_s3402" o:spid="_x0000_s2378" style="width:20;height:2;left:18730;position:absolute;top:4800" coordorigin="18730,4800" coordsize="20,0" path="m18730,4800l18750,4800e" filled="f" stroked="t" strokecolor="black">
                <v:path arrowok="t"/>
              </v:shape>
            </v:group>
            <v:group id="_x0000_s3403" o:spid="_x0000_s2379" style="width:2;height:160;left:18740;position:absolute;top:4870" coordorigin="18740,4870" coordsize="2,160">
              <v:shape id="_x0000_s3404" o:spid="_x0000_s2380" style="width:2;height:160;left:18740;position:absolute;top:4870" coordorigin="18740,4870" coordsize="0,160" path="m18740,4870l18740,5030e" filled="f" stroked="t" strokecolor="black">
                <v:path arrowok="t"/>
              </v:shape>
            </v:group>
            <v:group id="_x0000_s3405" o:spid="_x0000_s2381" style="width:21;height:2;left:18730;position:absolute;top:5100" coordorigin="18730,5100" coordsize="21,2">
              <v:shape id="_x0000_s3406" o:spid="_x0000_s2382" style="width:21;height:2;left:18730;position:absolute;top:5100" coordorigin="18730,5100" coordsize="21,0" path="m18730,5100l18750,5100e" filled="f" stroked="t" strokecolor="black">
                <v:path arrowok="t"/>
              </v:shape>
            </v:group>
            <v:group id="_x0000_s3407" o:spid="_x0000_s2383" style="width:20;height:2;left:18730;position:absolute;top:5180" coordorigin="18730,5180" coordsize="20,2">
              <v:shape id="_x0000_s3408" o:spid="_x0000_s2384" style="width:20;height:2;left:18730;position:absolute;top:5180" coordorigin="18730,5180" coordsize="20,0" path="m18730,5180l18750,5180e" filled="f" stroked="t" strokecolor="black">
                <v:path arrowok="t"/>
              </v:shape>
            </v:group>
            <v:group id="_x0000_s3409" o:spid="_x0000_s2385" style="width:2;height:160;left:18740;position:absolute;top:5250" coordorigin="18740,5250" coordsize="2,160">
              <v:shape id="_x0000_s3410" o:spid="_x0000_s2386" style="width:2;height:160;left:18740;position:absolute;top:5250" coordorigin="18740,5250" coordsize="0,160" path="m18740,5250l18740,5410e" filled="f" stroked="t" strokecolor="black">
                <v:path arrowok="t"/>
              </v:shape>
            </v:group>
            <v:group id="_x0000_s3411" o:spid="_x0000_s2387" style="width:20;height:2;left:18730;position:absolute;top:5480" coordorigin="18730,5480" coordsize="20,2">
              <v:shape id="_x0000_s3412" o:spid="_x0000_s2388" style="width:20;height:2;left:18730;position:absolute;top:5480" coordorigin="18730,5480" coordsize="20,0" path="m18730,5480l18750,5480e" filled="f" stroked="t" strokecolor="black">
                <v:path arrowok="t"/>
              </v:shape>
            </v:group>
            <v:group id="_x0000_s3413" o:spid="_x0000_s2389" style="width:20;height:2;left:18730;position:absolute;top:5560" coordorigin="18730,5560" coordsize="20,2">
              <v:shape id="_x0000_s3414" o:spid="_x0000_s2390" style="width:20;height:2;left:18730;position:absolute;top:5560" coordorigin="18730,5560" coordsize="20,0" path="m18730,5560l18750,5560e" filled="f" stroked="t" strokecolor="black">
                <v:path arrowok="t"/>
              </v:shape>
            </v:group>
            <v:group id="_x0000_s3415" o:spid="_x0000_s2391" style="width:2;height:160;left:18739;position:absolute;top:5630" coordorigin="18739,5630" coordsize="2,160">
              <v:shape id="_x0000_s3416" o:spid="_x0000_s2392" style="width:2;height:160;left:18739;position:absolute;top:5630" coordorigin="18739,5630" coordsize="0,160" path="m18739,5630l18739,5790e" filled="f" stroked="t" strokecolor="black">
                <v:path arrowok="t"/>
              </v:shape>
            </v:group>
            <v:group id="_x0000_s3417" o:spid="_x0000_s2393" style="width:20;height:2;left:18729;position:absolute;top:5860" coordorigin="18729,5860" coordsize="20,2">
              <v:shape id="_x0000_s3418" o:spid="_x0000_s2394" style="width:20;height:2;left:18729;position:absolute;top:5860" coordorigin="18729,5860" coordsize="20,0" path="m18729,5860l18749,5860e" filled="f" stroked="t" strokecolor="black">
                <v:path arrowok="t"/>
              </v:shape>
            </v:group>
            <v:group id="_x0000_s3419" o:spid="_x0000_s2395" style="width:21;height:2;left:18729;position:absolute;top:5940" coordorigin="18729,5940" coordsize="21,2">
              <v:shape id="_x0000_s3420" o:spid="_x0000_s2396" style="width:21;height:2;left:18729;position:absolute;top:5940" coordorigin="18729,5940" coordsize="21,0" path="m18729,5940l18749,5940e" filled="f" stroked="t" strokecolor="black">
                <v:path arrowok="t"/>
              </v:shape>
            </v:group>
            <v:group id="_x0000_s3421" o:spid="_x0000_s2397" style="width:2;height:160;left:18739;position:absolute;top:6010" coordorigin="18739,6010" coordsize="2,160">
              <v:shape id="_x0000_s3422" o:spid="_x0000_s2398" style="width:2;height:160;left:18739;position:absolute;top:6010" coordorigin="18739,6010" coordsize="0,160" path="m18739,6010l18739,6170e" filled="f" stroked="t" strokecolor="black">
                <v:path arrowok="t"/>
              </v:shape>
            </v:group>
            <v:group id="_x0000_s3423" o:spid="_x0000_s2399" style="width:20;height:2;left:18729;position:absolute;top:6240" coordorigin="18729,6240" coordsize="20,2">
              <v:shape id="_x0000_s3424" o:spid="_x0000_s2400" style="width:20;height:2;left:18729;position:absolute;top:6240" coordorigin="18729,6240" coordsize="20,0" path="m18729,6240l18749,6240e" filled="f" stroked="t" strokecolor="black">
                <v:path arrowok="t"/>
              </v:shape>
            </v:group>
            <v:group id="_x0000_s3425" o:spid="_x0000_s2401" style="width:20;height:2;left:18729;position:absolute;top:6320" coordorigin="18729,6320" coordsize="20,2">
              <v:shape id="_x0000_s3426" o:spid="_x0000_s2402" style="width:20;height:2;left:18729;position:absolute;top:6320" coordorigin="18729,6320" coordsize="20,0" path="m18729,6320l18749,6320e" filled="f" stroked="t" strokecolor="black">
                <v:path arrowok="t"/>
              </v:shape>
            </v:group>
            <v:group id="_x0000_s3427" o:spid="_x0000_s2403" style="width:2;height:160;left:18739;position:absolute;top:6390" coordorigin="18739,6390" coordsize="2,160">
              <v:shape id="_x0000_s3428" o:spid="_x0000_s2404" style="width:2;height:160;left:18739;position:absolute;top:6390" coordorigin="18739,6390" coordsize="0,160" path="m18739,6390l18739,6550e" filled="f" stroked="t" strokecolor="black">
                <v:path arrowok="t"/>
              </v:shape>
            </v:group>
            <v:group id="_x0000_s3429" o:spid="_x0000_s2405" style="width:21;height:2;left:18729;position:absolute;top:6620" coordorigin="18729,6620" coordsize="21,2">
              <v:shape id="_x0000_s3430" o:spid="_x0000_s2406" style="width:21;height:2;left:18729;position:absolute;top:6620" coordorigin="18729,6620" coordsize="21,0" path="m18729,6620l18749,6620e" filled="f" stroked="t" strokecolor="black">
                <v:path arrowok="t"/>
              </v:shape>
            </v:group>
            <v:group id="_x0000_s3431" o:spid="_x0000_s2407" style="width:20;height:2;left:18729;position:absolute;top:6700" coordorigin="18729,6700" coordsize="20,2">
              <v:shape id="_x0000_s3432" o:spid="_x0000_s2408" style="width:20;height:2;left:18729;position:absolute;top:6700" coordorigin="18729,6700" coordsize="20,0" path="m18729,6700l18749,6700e" filled="f" stroked="t" strokecolor="black">
                <v:path arrowok="t"/>
              </v:shape>
            </v:group>
            <v:group id="_x0000_s3433" o:spid="_x0000_s2409" style="width:2;height:160;left:18739;position:absolute;top:6770" coordorigin="18739,6770" coordsize="2,160">
              <v:shape id="_x0000_s3434" o:spid="_x0000_s2410" style="width:2;height:160;left:18739;position:absolute;top:6770" coordorigin="18739,6770" coordsize="0,160" path="m18739,6770l18739,6930e" filled="f" stroked="t" strokecolor="black">
                <v:path arrowok="t"/>
              </v:shape>
            </v:group>
            <v:group id="_x0000_s3435" o:spid="_x0000_s2411" style="width:20;height:2;left:18729;position:absolute;top:7000" coordorigin="18729,7000" coordsize="20,2">
              <v:shape id="_x0000_s3436" o:spid="_x0000_s2412" style="width:20;height:2;left:18729;position:absolute;top:7000" coordorigin="18729,7000" coordsize="20,0" path="m18729,7000l18749,7000e" filled="f" stroked="t" strokecolor="black">
                <v:path arrowok="t"/>
              </v:shape>
            </v:group>
            <v:group id="_x0000_s3437" o:spid="_x0000_s2413" style="width:20;height:2;left:18728;position:absolute;top:7080" coordorigin="18728,7080" coordsize="20,2">
              <v:shape id="_x0000_s3438" o:spid="_x0000_s2414" style="width:20;height:2;left:18728;position:absolute;top:7080" coordorigin="18728,7080" coordsize="20,0" path="m18728,7080l18748,7080e" filled="f" stroked="t" strokecolor="black">
                <v:path arrowok="t"/>
              </v:shape>
            </v:group>
            <v:group id="_x0000_s3439" o:spid="_x0000_s2415" style="width:2;height:160;left:18738;position:absolute;top:7150" coordorigin="18738,7150" coordsize="2,160">
              <v:shape id="_x0000_s3440" o:spid="_x0000_s2416" style="width:2;height:160;left:18738;position:absolute;top:7150" coordorigin="18738,7150" coordsize="0,160" path="m18738,7150l18738,7310e" filled="f" stroked="t" strokecolor="black">
                <v:path arrowok="t"/>
              </v:shape>
            </v:group>
            <v:group id="_x0000_s3441" o:spid="_x0000_s2417" style="width:20;height:2;left:18728;position:absolute;top:7380" coordorigin="18728,7380" coordsize="20,2">
              <v:shape id="_x0000_s3442" o:spid="_x0000_s2418" style="width:20;height:2;left:18728;position:absolute;top:7380" coordorigin="18728,7380" coordsize="20,0" path="m18728,7380l18748,7380e" filled="f" stroked="t" strokecolor="black">
                <v:path arrowok="t"/>
              </v:shape>
            </v:group>
            <v:group id="_x0000_s3443" o:spid="_x0000_s2419" style="width:20;height:2;left:18728;position:absolute;top:7460" coordorigin="18728,7460" coordsize="20,2">
              <v:shape id="_x0000_s3444" o:spid="_x0000_s2420" style="width:20;height:2;left:18728;position:absolute;top:7460" coordorigin="18728,7460" coordsize="20,0" path="m18728,7460l18748,7460e" filled="f" stroked="t" strokecolor="black">
                <v:path arrowok="t"/>
              </v:shape>
            </v:group>
            <v:group id="_x0000_s3445" o:spid="_x0000_s2421" style="width:2;height:160;left:18738;position:absolute;top:7530" coordorigin="18738,7530" coordsize="2,160">
              <v:shape id="_x0000_s3446" o:spid="_x0000_s2422" style="width:2;height:160;left:18738;position:absolute;top:7530" coordorigin="18738,7530" coordsize="0,160" path="m18738,7530l18738,7690e" filled="f" stroked="t" strokecolor="black">
                <v:path arrowok="t"/>
              </v:shape>
            </v:group>
            <v:group id="_x0000_s3447" o:spid="_x0000_s2423" style="width:20;height:2;left:18728;position:absolute;top:7760" coordorigin="18728,7760" coordsize="20,2">
              <v:shape id="_x0000_s3448" o:spid="_x0000_s2424" style="width:20;height:2;left:18728;position:absolute;top:7760" coordorigin="18728,7760" coordsize="20,0" path="m18728,7760l18748,7760e" filled="f" stroked="t" strokecolor="black">
                <v:path arrowok="t"/>
              </v:shape>
            </v:group>
            <v:group id="_x0000_s3449" o:spid="_x0000_s2425" style="width:20;height:2;left:18728;position:absolute;top:7840" coordorigin="18728,7840" coordsize="20,2">
              <v:shape id="_x0000_s3450" o:spid="_x0000_s2426" style="width:20;height:2;left:18728;position:absolute;top:7840" coordorigin="18728,7840" coordsize="20,0" path="m18728,7840l18748,7840e" filled="f" stroked="t" strokecolor="black">
                <v:path arrowok="t"/>
              </v:shape>
            </v:group>
            <v:group id="_x0000_s3451" o:spid="_x0000_s2427" style="width:2;height:160;left:18738;position:absolute;top:7910" coordorigin="18738,7910" coordsize="2,160">
              <v:shape id="_x0000_s3452" o:spid="_x0000_s2428" style="width:2;height:160;left:18738;position:absolute;top:7910" coordorigin="18738,7910" coordsize="0,160" path="m18738,7910l18738,8070e" filled="f" stroked="t" strokecolor="black">
                <v:path arrowok="t"/>
              </v:shape>
            </v:group>
            <v:group id="_x0000_s3453" o:spid="_x0000_s2429" style="width:20;height:2;left:18728;position:absolute;top:8140" coordorigin="18728,8140" coordsize="20,2">
              <v:shape id="_x0000_s3454" o:spid="_x0000_s2430" style="width:20;height:2;left:18728;position:absolute;top:8140" coordorigin="18728,8140" coordsize="20,0" path="m18728,8140l18748,8140e" filled="f" stroked="t" strokecolor="black">
                <v:path arrowok="t"/>
              </v:shape>
            </v:group>
            <v:group id="_x0000_s3455" o:spid="_x0000_s2431" style="width:20;height:2;left:18728;position:absolute;top:8220" coordorigin="18728,8220" coordsize="20,2">
              <v:shape id="_x0000_s3456" o:spid="_x0000_s2432" style="width:20;height:2;left:18728;position:absolute;top:8220" coordorigin="18728,8220" coordsize="20,0" path="m18728,8220l18748,8220e" filled="f" stroked="t" strokecolor="black">
                <v:path arrowok="t"/>
              </v:shape>
            </v:group>
            <v:group id="_x0000_s3457" o:spid="_x0000_s2433" style="width:2;height:160;left:18738;position:absolute;top:8290" coordorigin="18738,8290" coordsize="2,160">
              <v:shape id="_x0000_s3458" o:spid="_x0000_s2434" style="width:2;height:160;left:18738;position:absolute;top:8290" coordorigin="18738,8290" coordsize="0,160" path="m18738,8290l18738,8450e" filled="f" stroked="t" strokecolor="black">
                <v:path arrowok="t"/>
              </v:shape>
            </v:group>
            <v:group id="_x0000_s3459" o:spid="_x0000_s2435" style="width:20;height:2;left:18727;position:absolute;top:8520" coordorigin="18727,8520" coordsize="20,2">
              <v:shape id="_x0000_s3460" o:spid="_x0000_s2436" style="width:20;height:2;left:18727;position:absolute;top:8520" coordorigin="18727,8520" coordsize="20,0" path="m18727,8520l18747,8520e" filled="f" stroked="t" strokecolor="black">
                <v:path arrowok="t"/>
              </v:shape>
            </v:group>
            <v:group id="_x0000_s3461" o:spid="_x0000_s2437" style="width:20;height:2;left:18727;position:absolute;top:8600" coordorigin="18727,8600" coordsize="20,2">
              <v:shape id="_x0000_s3462" o:spid="_x0000_s2438" style="width:20;height:2;left:18727;position:absolute;top:8600" coordorigin="18727,8600" coordsize="20,0" path="m18727,8600l18747,8600e" filled="f" stroked="t" strokecolor="black">
                <v:path arrowok="t"/>
              </v:shape>
            </v:group>
            <v:group id="_x0000_s3463" o:spid="_x0000_s2439" style="width:2;height:160;left:18737;position:absolute;top:8670" coordorigin="18737,8670" coordsize="2,160">
              <v:shape id="_x0000_s3464" o:spid="_x0000_s2440" style="width:2;height:160;left:18737;position:absolute;top:8670" coordorigin="18737,8670" coordsize="0,160" path="m18737,8670l18737,8830e" filled="f" stroked="t" strokecolor="black">
                <v:path arrowok="t"/>
              </v:shape>
            </v:group>
            <v:group id="_x0000_s3465" o:spid="_x0000_s2441" style="width:20;height:2;left:18727;position:absolute;top:8900" coordorigin="18727,8900" coordsize="20,2">
              <v:shape id="_x0000_s3466" o:spid="_x0000_s2442" style="width:20;height:2;left:18727;position:absolute;top:8900" coordorigin="18727,8900" coordsize="20,0" path="m18727,8900l18747,8900e" filled="f" stroked="t" strokecolor="black">
                <v:path arrowok="t"/>
              </v:shape>
            </v:group>
            <v:group id="_x0000_s3467" o:spid="_x0000_s2443" style="width:20;height:2;left:18727;position:absolute;top:8980" coordorigin="18727,8980" coordsize="20,2">
              <v:shape id="_x0000_s3468" o:spid="_x0000_s2444" style="width:20;height:2;left:18727;position:absolute;top:8980" coordorigin="18727,8980" coordsize="20,0" path="m18727,8980l18747,8980e" filled="f" stroked="t" strokecolor="black">
                <v:path arrowok="t"/>
              </v:shape>
            </v:group>
            <v:group id="_x0000_s3469" o:spid="_x0000_s2445" style="width:2;height:160;left:18737;position:absolute;top:9050" coordorigin="18737,9050" coordsize="2,160">
              <v:shape id="_x0000_s3470" o:spid="_x0000_s2446" style="width:2;height:160;left:18737;position:absolute;top:9050" coordorigin="18737,9050" coordsize="0,160" path="m18737,9050l18737,9210e" filled="f" stroked="t" strokecolor="black">
                <v:path arrowok="t"/>
              </v:shape>
            </v:group>
            <v:group id="_x0000_s3471" o:spid="_x0000_s2447" style="width:20;height:2;left:18727;position:absolute;top:9280" coordorigin="18727,9280" coordsize="20,2">
              <v:shape id="_x0000_s3472" o:spid="_x0000_s2448" style="width:20;height:2;left:18727;position:absolute;top:9280" coordorigin="18727,9280" coordsize="20,0" path="m18727,9280l18747,9280e" filled="f" stroked="t" strokecolor="black">
                <v:path arrowok="t"/>
              </v:shape>
            </v:group>
            <v:group id="_x0000_s3473" o:spid="_x0000_s2449" style="width:21;height:2;left:18727;position:absolute;top:9360" coordorigin="18727,9360" coordsize="21,2">
              <v:shape id="_x0000_s3474" o:spid="_x0000_s2450" style="width:21;height:2;left:18727;position:absolute;top:9360" coordorigin="18727,9360" coordsize="21,0" path="m18727,9360l18747,9360e" filled="f" stroked="t" strokecolor="black">
                <v:path arrowok="t"/>
              </v:shape>
              <v:shape id="_x0000_s3475" o:spid="_x0000_s2451" type="#_x0000_t75" style="width:2544;height:1541;left:16138;position:absolute;top:143" coordsize="21600,21600" filled="f" stroked="f">
                <v:imagedata r:id="rId36" o:title=""/>
                <o:lock v:ext="edit" aspectratio="t"/>
              </v:shape>
            </v:group>
          </v:group>
        </w:pict>
      </w:r>
      <w:r>
        <w:t>密度约为</w:t>
      </w:r>
      <w:r>
        <w:rPr>
          <w:spacing w:val="-65"/>
        </w:rPr>
        <w:t xml:space="preserve"> </w:t>
      </w:r>
      <w:r>
        <w:t>1.0×10</w:t>
      </w:r>
      <w:r>
        <w:rPr>
          <w:position w:val="11"/>
          <w:sz w:val="11"/>
          <w:szCs w:val="11"/>
        </w:rPr>
        <w:t>3</w:t>
      </w:r>
      <w:r>
        <w:t>kg/m</w:t>
      </w:r>
      <w:r>
        <w:rPr>
          <w:position w:val="11"/>
          <w:sz w:val="11"/>
          <w:szCs w:val="11"/>
        </w:rPr>
        <w:t>3</w:t>
      </w:r>
      <w:r>
        <w:t>）</w:t>
      </w:r>
    </w:p>
    <w:p>
      <w:pPr>
        <w:pStyle w:val="BodyText"/>
        <w:spacing w:before="139" w:line="240" w:lineRule="auto"/>
        <w:ind w:right="0"/>
        <w:jc w:val="left"/>
      </w:pPr>
      <w:r>
        <w:rPr>
          <w:spacing w:val="-4"/>
        </w:rPr>
        <w:t>（1）该驱逐舰以最大航速匀速航行</w:t>
      </w:r>
      <w:r>
        <w:rPr>
          <w:spacing w:val="-25"/>
        </w:rPr>
        <w:t xml:space="preserve"> </w:t>
      </w:r>
      <w:r>
        <w:rPr>
          <w:spacing w:val="-5"/>
        </w:rPr>
        <w:t>2h，通过的路程为多少？</w:t>
      </w:r>
    </w:p>
    <w:p>
      <w:pPr>
        <w:pStyle w:val="BodyText"/>
        <w:spacing w:before="141" w:line="355" w:lineRule="auto"/>
        <w:ind w:left="552" w:right="1161" w:hanging="440"/>
        <w:jc w:val="left"/>
      </w:pPr>
      <w:r>
        <w:rPr>
          <w:spacing w:val="-3"/>
        </w:rPr>
        <w:t xml:space="preserve">（2）若声呐探测器在水下 </w:t>
      </w:r>
      <w:r>
        <w:t>10m</w:t>
      </w:r>
      <w:r>
        <w:rPr>
          <w:spacing w:val="-74"/>
        </w:rPr>
        <w:t xml:space="preserve"> </w:t>
      </w:r>
      <w:r>
        <w:rPr>
          <w:spacing w:val="-3"/>
        </w:rPr>
        <w:t xml:space="preserve">深处，则声呐探测器所受海水 </w:t>
      </w:r>
      <w:r>
        <w:t>压强为多少？</w:t>
      </w:r>
    </w:p>
    <w:p>
      <w:pPr>
        <w:pStyle w:val="BodyText"/>
        <w:spacing w:before="33" w:line="240" w:lineRule="auto"/>
        <w:ind w:right="0"/>
        <w:jc w:val="left"/>
      </w:pPr>
      <w:r>
        <w:t>（3）驱逐舰满载时受到海水的浮力是多少？</w:t>
      </w:r>
    </w:p>
    <w:p>
      <w:pPr>
        <w:spacing w:before="0" w:line="240" w:lineRule="auto"/>
        <w:ind w:right="0"/>
        <w:rPr>
          <w:rFonts w:ascii="宋体" w:eastAsia="宋体" w:hAnsi="宋体" w:cs="宋体" w:hint="default"/>
          <w:sz w:val="22"/>
          <w:szCs w:val="22"/>
        </w:rPr>
      </w:pPr>
    </w:p>
    <w:p>
      <w:pPr>
        <w:spacing w:before="0" w:line="240" w:lineRule="auto"/>
        <w:ind w:right="0"/>
        <w:rPr>
          <w:rFonts w:ascii="宋体" w:eastAsia="宋体" w:hAnsi="宋体" w:cs="宋体" w:hint="default"/>
          <w:sz w:val="22"/>
          <w:szCs w:val="22"/>
        </w:rPr>
      </w:pPr>
    </w:p>
    <w:p>
      <w:pPr>
        <w:spacing w:before="0" w:line="240" w:lineRule="auto"/>
        <w:ind w:right="0"/>
        <w:rPr>
          <w:rFonts w:ascii="宋体" w:eastAsia="宋体" w:hAnsi="宋体" w:cs="宋体" w:hint="default"/>
          <w:sz w:val="22"/>
          <w:szCs w:val="22"/>
        </w:rPr>
      </w:pPr>
    </w:p>
    <w:p>
      <w:pPr>
        <w:spacing w:before="0" w:line="240" w:lineRule="auto"/>
        <w:ind w:right="0"/>
        <w:rPr>
          <w:rFonts w:ascii="宋体" w:eastAsia="宋体" w:hAnsi="宋体" w:cs="宋体" w:hint="default"/>
          <w:sz w:val="22"/>
          <w:szCs w:val="22"/>
        </w:rPr>
      </w:pPr>
    </w:p>
    <w:p>
      <w:pPr>
        <w:spacing w:before="0" w:line="240" w:lineRule="auto"/>
        <w:ind w:right="0"/>
        <w:rPr>
          <w:rFonts w:ascii="宋体" w:eastAsia="宋体" w:hAnsi="宋体" w:cs="宋体" w:hint="default"/>
          <w:sz w:val="22"/>
          <w:szCs w:val="22"/>
        </w:rPr>
      </w:pPr>
    </w:p>
    <w:p>
      <w:pPr>
        <w:spacing w:before="0" w:line="240" w:lineRule="auto"/>
        <w:ind w:right="0"/>
        <w:rPr>
          <w:rFonts w:ascii="宋体" w:eastAsia="宋体" w:hAnsi="宋体" w:cs="宋体" w:hint="default"/>
          <w:sz w:val="22"/>
          <w:szCs w:val="22"/>
        </w:rPr>
      </w:pPr>
    </w:p>
    <w:p>
      <w:pPr>
        <w:spacing w:before="0" w:line="240" w:lineRule="auto"/>
        <w:ind w:right="0"/>
        <w:rPr>
          <w:rFonts w:ascii="宋体" w:eastAsia="宋体" w:hAnsi="宋体" w:cs="宋体" w:hint="default"/>
          <w:sz w:val="22"/>
          <w:szCs w:val="22"/>
        </w:rPr>
      </w:pPr>
    </w:p>
    <w:p>
      <w:pPr>
        <w:spacing w:before="0" w:line="240" w:lineRule="auto"/>
        <w:ind w:right="0"/>
        <w:rPr>
          <w:rFonts w:ascii="宋体" w:eastAsia="宋体" w:hAnsi="宋体" w:cs="宋体" w:hint="default"/>
          <w:sz w:val="22"/>
          <w:szCs w:val="22"/>
        </w:rPr>
      </w:pPr>
    </w:p>
    <w:p>
      <w:pPr>
        <w:spacing w:before="1" w:line="240" w:lineRule="auto"/>
        <w:ind w:right="0"/>
        <w:rPr>
          <w:rFonts w:ascii="宋体" w:eastAsia="宋体" w:hAnsi="宋体" w:cs="宋体" w:hint="default"/>
          <w:sz w:val="31"/>
          <w:szCs w:val="31"/>
        </w:rPr>
      </w:pPr>
    </w:p>
    <w:p>
      <w:pPr>
        <w:pStyle w:val="BodyText"/>
        <w:spacing w:line="357" w:lineRule="auto"/>
        <w:ind w:left="552" w:right="0" w:hanging="440"/>
        <w:jc w:val="left"/>
      </w:pPr>
      <w:r>
        <w:pict>
          <v:shape id="_x0000_s3476" o:spid="_x0000_s2452" type="#_x0000_t75" style="width:154.05pt;height:124.8pt;margin-top:74.1pt;margin-left:748.05pt;mso-height-relative:page;mso-position-horizontal-relative:page;mso-width-relative:page;position:absolute;z-index:-251603968" coordsize="21600,21600" filled="f" stroked="f">
            <v:imagedata r:id="rId37" o:title=""/>
            <o:lock v:ext="edit" aspectratio="t"/>
          </v:shape>
        </w:pict>
      </w:r>
      <w:r>
        <w:t xml:space="preserve">30.近年来,汽车逐步走进了普通百姓的家庭。汽车出现故障后,需要进行维修。小明 家的汽车发动机在维修时,工人师傅要用一个滑轮组(如图所示)把车里的发动机 </w:t>
      </w:r>
      <w:r>
        <w:rPr>
          <w:spacing w:val="-11"/>
          <w:w w:val="100"/>
        </w:rPr>
        <w:t>提起来。已知发动机质量为</w:t>
      </w:r>
      <w:r>
        <w:rPr>
          <w:spacing w:val="-67"/>
          <w:w w:val="100"/>
        </w:rPr>
        <w:t xml:space="preserve"> </w:t>
      </w:r>
      <w:r>
        <w:rPr>
          <w:spacing w:val="-2"/>
          <w:w w:val="100"/>
        </w:rPr>
        <w:t>120kg,工人拉力为</w:t>
      </w:r>
      <w:r>
        <w:rPr>
          <w:spacing w:val="-63"/>
          <w:w w:val="100"/>
        </w:rPr>
        <w:t xml:space="preserve"> </w:t>
      </w:r>
      <w:r>
        <w:rPr>
          <w:spacing w:val="-2"/>
          <w:w w:val="100"/>
        </w:rPr>
        <w:t>400N,在</w:t>
      </w:r>
      <w:r>
        <w:rPr>
          <w:spacing w:val="-63"/>
          <w:w w:val="100"/>
        </w:rPr>
        <w:t xml:space="preserve"> </w:t>
      </w:r>
      <w:r>
        <w:rPr>
          <w:spacing w:val="-1"/>
          <w:w w:val="100"/>
        </w:rPr>
        <w:t>10s</w:t>
      </w:r>
      <w:r>
        <w:rPr>
          <w:spacing w:val="-63"/>
          <w:w w:val="100"/>
        </w:rPr>
        <w:t xml:space="preserve"> </w:t>
      </w:r>
      <w:r>
        <w:rPr>
          <w:spacing w:val="-2"/>
          <w:w w:val="100"/>
        </w:rPr>
        <w:t>内发动机被提起了</w:t>
      </w:r>
      <w:r>
        <w:rPr>
          <w:spacing w:val="-63"/>
          <w:w w:val="100"/>
        </w:rPr>
        <w:t xml:space="preserve"> </w:t>
      </w:r>
      <w:r>
        <w:rPr>
          <w:spacing w:val="-2"/>
          <w:w w:val="100"/>
        </w:rPr>
        <w:t>1m。</w:t>
      </w:r>
      <w:r>
        <w:rPr>
          <w:w w:val="100"/>
        </w:rPr>
        <w:t xml:space="preserve"> </w:t>
      </w:r>
      <w:r>
        <w:t>求：（</w:t>
      </w:r>
      <w:r>
        <w:rPr>
          <w:rFonts w:ascii="Times New Roman" w:eastAsia="Times New Roman" w:hAnsi="Times New Roman" w:cs="Times New Roman" w:hint="default"/>
        </w:rPr>
        <w:t>1</w:t>
      </w:r>
      <w:r>
        <w:t>）发动机的重力是多少?</w:t>
      </w:r>
    </w:p>
    <w:p>
      <w:pPr>
        <w:pStyle w:val="BodyText"/>
        <w:spacing w:before="3" w:line="240" w:lineRule="auto"/>
        <w:ind w:left="991" w:right="0"/>
        <w:jc w:val="left"/>
      </w:pPr>
      <w:r>
        <w:t>（2）工人师傅做功的功率是多少?</w:t>
      </w:r>
    </w:p>
    <w:p>
      <w:pPr>
        <w:pStyle w:val="BodyText"/>
        <w:spacing w:before="139" w:line="240" w:lineRule="auto"/>
        <w:ind w:left="991" w:right="0"/>
        <w:jc w:val="left"/>
      </w:pPr>
      <w:r>
        <w:t>（</w:t>
      </w:r>
      <w:r>
        <w:rPr>
          <w:rFonts w:ascii="Times New Roman" w:eastAsia="Times New Roman" w:hAnsi="Times New Roman" w:cs="Times New Roman" w:hint="default"/>
        </w:rPr>
        <w:t>3</w:t>
      </w:r>
      <w:r>
        <w:t>）此滑轮组的机械效率是多少？</w:t>
      </w:r>
    </w:p>
    <w:p>
      <w:pPr>
        <w:rPr>
          <w:rFonts w:ascii="宋体" w:eastAsia="宋体" w:hAnsi="宋体" w:cs="宋体" w:hint="default"/>
          <w:sz w:val="21"/>
          <w:szCs w:val="21"/>
        </w:rPr>
      </w:pPr>
      <w:r>
        <w:br w:type="column"/>
      </w:r>
    </w:p>
    <w:p>
      <w:pPr>
        <w:spacing w:before="0" w:line="388" w:lineRule="exact"/>
        <w:ind w:left="1484" w:right="0" w:firstLine="0"/>
        <w:jc w:val="left"/>
        <w:rPr>
          <w:rFonts w:ascii="宋体" w:eastAsia="宋体" w:hAnsi="宋体" w:cs="宋体" w:hint="default"/>
          <w:sz w:val="30"/>
          <w:szCs w:val="30"/>
        </w:rPr>
      </w:pPr>
      <w:r>
        <w:rPr>
          <w:rFonts w:ascii="宋体" w:eastAsia="宋体" w:hAnsi="宋体" w:cs="宋体" w:hint="default"/>
          <w:sz w:val="30"/>
          <w:szCs w:val="30"/>
        </w:rPr>
        <w:t>2020－2021</w:t>
      </w:r>
      <w:r>
        <w:rPr>
          <w:rFonts w:ascii="宋体" w:eastAsia="宋体" w:hAnsi="宋体" w:cs="宋体" w:hint="default"/>
          <w:spacing w:val="-79"/>
          <w:sz w:val="30"/>
          <w:szCs w:val="30"/>
        </w:rPr>
        <w:t xml:space="preserve"> </w:t>
      </w:r>
      <w:r>
        <w:rPr>
          <w:rFonts w:ascii="宋体" w:eastAsia="宋体" w:hAnsi="宋体" w:cs="宋体" w:hint="default"/>
          <w:sz w:val="30"/>
          <w:szCs w:val="30"/>
        </w:rPr>
        <w:t>学年度下学期期末八年质量监测</w:t>
      </w:r>
    </w:p>
    <w:p>
      <w:pPr>
        <w:spacing w:before="192"/>
        <w:ind w:left="2569" w:right="0" w:firstLine="0"/>
        <w:jc w:val="left"/>
        <w:rPr>
          <w:rFonts w:ascii="黑体" w:eastAsia="黑体" w:hAnsi="黑体" w:cs="黑体" w:hint="default"/>
          <w:sz w:val="28"/>
          <w:szCs w:val="28"/>
        </w:rPr>
      </w:pPr>
      <w:r>
        <w:rPr>
          <w:rFonts w:ascii="黑体" w:eastAsia="黑体" w:hAnsi="黑体" w:cs="黑体" w:hint="default"/>
          <w:sz w:val="28"/>
          <w:szCs w:val="28"/>
        </w:rPr>
        <w:t>物理试卷参考答案</w:t>
      </w:r>
    </w:p>
    <w:p>
      <w:pPr>
        <w:spacing w:before="188" w:after="70" w:line="355" w:lineRule="auto"/>
        <w:ind w:left="220" w:right="0" w:firstLine="0"/>
        <w:jc w:val="left"/>
        <w:rPr>
          <w:rFonts w:ascii="宋体" w:eastAsia="宋体" w:hAnsi="宋体" w:cs="宋体" w:hint="default"/>
          <w:sz w:val="22"/>
          <w:szCs w:val="22"/>
        </w:rPr>
      </w:pPr>
      <w:r>
        <w:rPr>
          <w:rFonts w:ascii="宋体" w:eastAsia="宋体" w:hAnsi="宋体" w:cs="宋体" w:hint="default"/>
          <w:b/>
          <w:bCs/>
          <w:sz w:val="22"/>
          <w:szCs w:val="22"/>
        </w:rPr>
        <w:t>一、单项选择题(</w:t>
      </w:r>
      <w:r>
        <w:rPr>
          <w:rFonts w:ascii="宋体" w:eastAsia="宋体" w:hAnsi="宋体" w:cs="宋体" w:hint="default"/>
          <w:sz w:val="22"/>
          <w:szCs w:val="22"/>
        </w:rPr>
        <w:t>每小题</w:t>
      </w:r>
      <w:r>
        <w:rPr>
          <w:rFonts w:ascii="宋体" w:eastAsia="宋体" w:hAnsi="宋体" w:cs="宋体" w:hint="default"/>
          <w:spacing w:val="-46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sz w:val="22"/>
          <w:szCs w:val="22"/>
        </w:rPr>
        <w:t>2</w:t>
      </w:r>
      <w:r>
        <w:rPr>
          <w:rFonts w:ascii="宋体" w:eastAsia="宋体" w:hAnsi="宋体" w:cs="宋体" w:hint="default"/>
          <w:spacing w:val="-48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sz w:val="22"/>
          <w:szCs w:val="22"/>
        </w:rPr>
        <w:t>分，共</w:t>
      </w:r>
      <w:r>
        <w:rPr>
          <w:rFonts w:ascii="宋体" w:eastAsia="宋体" w:hAnsi="宋体" w:cs="宋体" w:hint="default"/>
          <w:spacing w:val="-48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sz w:val="22"/>
          <w:szCs w:val="22"/>
        </w:rPr>
        <w:t>20</w:t>
      </w:r>
      <w:r>
        <w:rPr>
          <w:rFonts w:ascii="宋体" w:eastAsia="宋体" w:hAnsi="宋体" w:cs="宋体" w:hint="default"/>
          <w:spacing w:val="-48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sz w:val="22"/>
          <w:szCs w:val="22"/>
        </w:rPr>
        <w:t>分。每小题给出的四个选项中只有一个正确,请把 正确选项的字母填在括号内。</w:t>
      </w:r>
      <w:r>
        <w:rPr>
          <w:rFonts w:ascii="宋体" w:eastAsia="宋体" w:hAnsi="宋体" w:cs="宋体" w:hint="default"/>
          <w:b/>
          <w:bCs/>
          <w:sz w:val="22"/>
          <w:szCs w:val="22"/>
        </w:rPr>
        <w:t>)</w:t>
      </w:r>
    </w:p>
    <w:tbl>
      <w:tblPr>
        <w:tblStyle w:val="TableNormal"/>
        <w:tblW w:w="0" w:type="auto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W w:w="0" w:type="auto"/>
          <w:tblInd w:w="10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8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4" w:lineRule="exact"/>
              <w:ind w:left="103" w:right="0"/>
              <w:jc w:val="left"/>
              <w:rPr>
                <w:rFonts w:ascii="宋体" w:eastAsia="宋体" w:hAnsi="宋体" w:cs="宋体" w:hint="default"/>
                <w:sz w:val="22"/>
                <w:szCs w:val="22"/>
              </w:rPr>
            </w:pPr>
            <w:r>
              <w:rPr>
                <w:rFonts w:ascii="宋体" w:eastAsia="宋体" w:hAnsi="宋体" w:cs="宋体" w:hint="default"/>
                <w:b/>
                <w:bCs/>
                <w:sz w:val="22"/>
                <w:szCs w:val="22"/>
              </w:rPr>
              <w:t>题号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4" w:lineRule="exact"/>
              <w:ind w:left="101" w:right="0"/>
              <w:jc w:val="left"/>
              <w:rPr>
                <w:rFonts w:ascii="宋体" w:eastAsia="宋体" w:hAnsi="宋体" w:cs="宋体" w:hint="default"/>
                <w:sz w:val="22"/>
                <w:szCs w:val="22"/>
              </w:rPr>
            </w:pPr>
            <w:r>
              <w:rPr>
                <w:rFonts w:ascii="宋体"/>
                <w:b/>
                <w:sz w:val="22"/>
              </w:rPr>
              <w:t>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4" w:lineRule="exact"/>
              <w:ind w:left="103" w:right="0"/>
              <w:jc w:val="left"/>
              <w:rPr>
                <w:rFonts w:ascii="宋体" w:eastAsia="宋体" w:hAnsi="宋体" w:cs="宋体" w:hint="default"/>
                <w:sz w:val="22"/>
                <w:szCs w:val="22"/>
              </w:rPr>
            </w:pPr>
            <w:r>
              <w:rPr>
                <w:rFonts w:ascii="宋体"/>
                <w:b/>
                <w:sz w:val="22"/>
              </w:rPr>
              <w:t>2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4" w:lineRule="exact"/>
              <w:ind w:left="101" w:right="0"/>
              <w:jc w:val="left"/>
              <w:rPr>
                <w:rFonts w:ascii="宋体" w:eastAsia="宋体" w:hAnsi="宋体" w:cs="宋体" w:hint="default"/>
                <w:sz w:val="22"/>
                <w:szCs w:val="22"/>
              </w:rPr>
            </w:pPr>
            <w:r>
              <w:rPr>
                <w:rFonts w:ascii="宋体"/>
                <w:b/>
                <w:sz w:val="22"/>
              </w:rPr>
              <w:t>3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4" w:lineRule="exact"/>
              <w:ind w:left="102" w:right="0"/>
              <w:jc w:val="left"/>
              <w:rPr>
                <w:rFonts w:ascii="宋体" w:eastAsia="宋体" w:hAnsi="宋体" w:cs="宋体" w:hint="default"/>
                <w:sz w:val="22"/>
                <w:szCs w:val="22"/>
              </w:rPr>
            </w:pPr>
            <w:r>
              <w:rPr>
                <w:rFonts w:ascii="宋体"/>
                <w:b/>
                <w:sz w:val="22"/>
              </w:rPr>
              <w:t>4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4" w:lineRule="exact"/>
              <w:ind w:left="102" w:right="0"/>
              <w:jc w:val="left"/>
              <w:rPr>
                <w:rFonts w:ascii="宋体" w:eastAsia="宋体" w:hAnsi="宋体" w:cs="宋体" w:hint="default"/>
                <w:sz w:val="22"/>
                <w:szCs w:val="22"/>
              </w:rPr>
            </w:pPr>
            <w:r>
              <w:rPr>
                <w:rFonts w:ascii="宋体"/>
                <w:b/>
                <w:sz w:val="22"/>
              </w:rPr>
              <w:t>5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4" w:lineRule="exact"/>
              <w:ind w:left="102" w:right="0"/>
              <w:jc w:val="left"/>
              <w:rPr>
                <w:rFonts w:ascii="宋体" w:eastAsia="宋体" w:hAnsi="宋体" w:cs="宋体" w:hint="default"/>
                <w:sz w:val="22"/>
                <w:szCs w:val="22"/>
              </w:rPr>
            </w:pPr>
            <w:r>
              <w:rPr>
                <w:rFonts w:ascii="宋体"/>
                <w:b/>
                <w:sz w:val="22"/>
              </w:rPr>
              <w:t>6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4" w:lineRule="exact"/>
              <w:ind w:left="102" w:right="0"/>
              <w:jc w:val="left"/>
              <w:rPr>
                <w:rFonts w:ascii="宋体" w:eastAsia="宋体" w:hAnsi="宋体" w:cs="宋体" w:hint="default"/>
                <w:sz w:val="22"/>
                <w:szCs w:val="22"/>
              </w:rPr>
            </w:pPr>
            <w:r>
              <w:rPr>
                <w:rFonts w:ascii="宋体"/>
                <w:b/>
                <w:sz w:val="22"/>
              </w:rPr>
              <w:t>7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4" w:lineRule="exact"/>
              <w:ind w:left="102" w:right="0"/>
              <w:jc w:val="left"/>
              <w:rPr>
                <w:rFonts w:ascii="宋体" w:eastAsia="宋体" w:hAnsi="宋体" w:cs="宋体" w:hint="default"/>
                <w:sz w:val="22"/>
                <w:szCs w:val="22"/>
              </w:rPr>
            </w:pPr>
            <w:r>
              <w:rPr>
                <w:rFonts w:ascii="宋体"/>
                <w:b/>
                <w:sz w:val="22"/>
              </w:rPr>
              <w:t>8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4" w:lineRule="exact"/>
              <w:ind w:left="103" w:right="0"/>
              <w:jc w:val="left"/>
              <w:rPr>
                <w:rFonts w:ascii="宋体" w:eastAsia="宋体" w:hAnsi="宋体" w:cs="宋体" w:hint="default"/>
                <w:sz w:val="22"/>
                <w:szCs w:val="22"/>
              </w:rPr>
            </w:pPr>
            <w:r>
              <w:rPr>
                <w:rFonts w:ascii="宋体"/>
                <w:b/>
                <w:sz w:val="22"/>
              </w:rPr>
              <w:t>9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4" w:lineRule="exact"/>
              <w:ind w:left="103" w:right="0"/>
              <w:jc w:val="left"/>
              <w:rPr>
                <w:rFonts w:ascii="宋体" w:eastAsia="宋体" w:hAnsi="宋体" w:cs="宋体" w:hint="default"/>
                <w:sz w:val="22"/>
                <w:szCs w:val="22"/>
              </w:rPr>
            </w:pPr>
            <w:r>
              <w:rPr>
                <w:rFonts w:ascii="宋体"/>
                <w:b/>
                <w:sz w:val="22"/>
              </w:rPr>
              <w:t>10</w:t>
            </w:r>
          </w:p>
        </w:tc>
      </w:tr>
      <w:tr>
        <w:tblPrEx>
          <w:tblW w:w="0" w:type="auto"/>
          <w:tblInd w:w="10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8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2" w:lineRule="exact"/>
              <w:ind w:left="103" w:right="0"/>
              <w:jc w:val="left"/>
              <w:rPr>
                <w:rFonts w:ascii="宋体" w:eastAsia="宋体" w:hAnsi="宋体" w:cs="宋体" w:hint="default"/>
                <w:sz w:val="22"/>
                <w:szCs w:val="22"/>
              </w:rPr>
            </w:pPr>
            <w:r>
              <w:rPr>
                <w:rFonts w:ascii="宋体" w:eastAsia="宋体" w:hAnsi="宋体" w:cs="宋体" w:hint="default"/>
                <w:b/>
                <w:bCs/>
                <w:sz w:val="22"/>
                <w:szCs w:val="22"/>
              </w:rPr>
              <w:t>答案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2" w:lineRule="exact"/>
              <w:ind w:left="101" w:right="0"/>
              <w:jc w:val="left"/>
              <w:rPr>
                <w:rFonts w:ascii="宋体" w:eastAsia="宋体" w:hAnsi="宋体" w:cs="宋体" w:hint="default"/>
                <w:sz w:val="22"/>
                <w:szCs w:val="22"/>
              </w:rPr>
            </w:pPr>
            <w:r>
              <w:rPr>
                <w:rFonts w:ascii="宋体"/>
                <w:b/>
                <w:sz w:val="22"/>
              </w:rPr>
              <w:t>C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2" w:lineRule="exact"/>
              <w:ind w:left="103" w:right="0"/>
              <w:jc w:val="left"/>
              <w:rPr>
                <w:rFonts w:ascii="宋体" w:eastAsia="宋体" w:hAnsi="宋体" w:cs="宋体" w:hint="default"/>
                <w:sz w:val="22"/>
                <w:szCs w:val="22"/>
              </w:rPr>
            </w:pPr>
            <w:r>
              <w:rPr>
                <w:rFonts w:ascii="宋体"/>
                <w:b/>
                <w:sz w:val="22"/>
              </w:rPr>
              <w:t>A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2" w:lineRule="exact"/>
              <w:ind w:left="101" w:right="0"/>
              <w:jc w:val="left"/>
              <w:rPr>
                <w:rFonts w:ascii="宋体" w:eastAsia="宋体" w:hAnsi="宋体" w:cs="宋体" w:hint="default"/>
                <w:sz w:val="22"/>
                <w:szCs w:val="22"/>
              </w:rPr>
            </w:pPr>
            <w:r>
              <w:rPr>
                <w:rFonts w:ascii="宋体"/>
                <w:b/>
                <w:sz w:val="22"/>
              </w:rPr>
              <w:t>A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2" w:lineRule="exact"/>
              <w:ind w:left="102" w:right="0"/>
              <w:jc w:val="left"/>
              <w:rPr>
                <w:rFonts w:ascii="宋体" w:eastAsia="宋体" w:hAnsi="宋体" w:cs="宋体" w:hint="default"/>
                <w:sz w:val="22"/>
                <w:szCs w:val="22"/>
              </w:rPr>
            </w:pPr>
            <w:r>
              <w:rPr>
                <w:rFonts w:ascii="宋体"/>
                <w:b/>
                <w:sz w:val="22"/>
              </w:rPr>
              <w:t>B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2" w:lineRule="exact"/>
              <w:ind w:left="102" w:right="0"/>
              <w:jc w:val="left"/>
              <w:rPr>
                <w:rFonts w:ascii="宋体" w:eastAsia="宋体" w:hAnsi="宋体" w:cs="宋体" w:hint="default"/>
                <w:sz w:val="22"/>
                <w:szCs w:val="22"/>
              </w:rPr>
            </w:pPr>
            <w:r>
              <w:rPr>
                <w:rFonts w:ascii="宋体"/>
                <w:b/>
                <w:sz w:val="22"/>
              </w:rPr>
              <w:t>C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2" w:lineRule="exact"/>
              <w:ind w:left="102" w:right="0"/>
              <w:jc w:val="left"/>
              <w:rPr>
                <w:rFonts w:ascii="宋体" w:eastAsia="宋体" w:hAnsi="宋体" w:cs="宋体" w:hint="default"/>
                <w:sz w:val="22"/>
                <w:szCs w:val="22"/>
              </w:rPr>
            </w:pPr>
            <w:r>
              <w:rPr>
                <w:rFonts w:ascii="宋体"/>
                <w:b/>
                <w:sz w:val="22"/>
              </w:rPr>
              <w:t>A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2" w:lineRule="exact"/>
              <w:ind w:left="102" w:right="0"/>
              <w:jc w:val="left"/>
              <w:rPr>
                <w:rFonts w:ascii="宋体" w:eastAsia="宋体" w:hAnsi="宋体" w:cs="宋体" w:hint="default"/>
                <w:sz w:val="22"/>
                <w:szCs w:val="22"/>
              </w:rPr>
            </w:pPr>
            <w:r>
              <w:rPr>
                <w:rFonts w:ascii="宋体"/>
                <w:b/>
                <w:sz w:val="22"/>
              </w:rPr>
              <w:t>B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2" w:lineRule="exact"/>
              <w:ind w:left="102" w:right="0"/>
              <w:jc w:val="left"/>
              <w:rPr>
                <w:rFonts w:ascii="宋体" w:eastAsia="宋体" w:hAnsi="宋体" w:cs="宋体" w:hint="default"/>
                <w:sz w:val="22"/>
                <w:szCs w:val="22"/>
              </w:rPr>
            </w:pPr>
            <w:r>
              <w:rPr>
                <w:rFonts w:ascii="宋体"/>
                <w:b/>
                <w:sz w:val="22"/>
              </w:rPr>
              <w:t>D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2" w:lineRule="exact"/>
              <w:ind w:left="103" w:right="0"/>
              <w:jc w:val="left"/>
              <w:rPr>
                <w:rFonts w:ascii="宋体" w:eastAsia="宋体" w:hAnsi="宋体" w:cs="宋体" w:hint="default"/>
                <w:sz w:val="22"/>
                <w:szCs w:val="22"/>
              </w:rPr>
            </w:pPr>
            <w:r>
              <w:rPr>
                <w:rFonts w:ascii="宋体"/>
                <w:b/>
                <w:sz w:val="22"/>
              </w:rPr>
              <w:t>A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2" w:lineRule="exact"/>
              <w:ind w:left="103" w:right="0"/>
              <w:jc w:val="left"/>
              <w:rPr>
                <w:rFonts w:ascii="宋体" w:eastAsia="宋体" w:hAnsi="宋体" w:cs="宋体" w:hint="default"/>
                <w:sz w:val="22"/>
                <w:szCs w:val="22"/>
              </w:rPr>
            </w:pPr>
            <w:r>
              <w:rPr>
                <w:rFonts w:ascii="宋体"/>
                <w:b/>
                <w:sz w:val="22"/>
              </w:rPr>
              <w:t>D</w:t>
            </w:r>
          </w:p>
        </w:tc>
      </w:tr>
    </w:tbl>
    <w:p>
      <w:pPr>
        <w:tabs>
          <w:tab w:val="left" w:pos="2106"/>
        </w:tabs>
        <w:spacing w:before="0" w:line="276" w:lineRule="exact"/>
        <w:ind w:left="220" w:right="0" w:firstLine="0"/>
        <w:jc w:val="left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 w:hint="default"/>
          <w:b/>
          <w:bCs/>
          <w:spacing w:val="-3"/>
          <w:w w:val="95"/>
          <w:sz w:val="24"/>
          <w:szCs w:val="24"/>
        </w:rPr>
        <w:t>二、多项选择题</w:t>
      </w:r>
      <w:r>
        <w:rPr>
          <w:rFonts w:ascii="宋体" w:eastAsia="宋体" w:hAnsi="宋体" w:cs="宋体" w:hint="default"/>
          <w:b/>
          <w:bCs/>
          <w:spacing w:val="-3"/>
          <w:w w:val="95"/>
          <w:sz w:val="24"/>
          <w:szCs w:val="24"/>
        </w:rPr>
        <w:tab/>
      </w:r>
      <w:r>
        <w:rPr>
          <w:rFonts w:ascii="宋体" w:eastAsia="宋体" w:hAnsi="宋体" w:cs="宋体" w:hint="default"/>
          <w:sz w:val="24"/>
          <w:szCs w:val="24"/>
        </w:rPr>
        <w:t>（每小题</w:t>
      </w:r>
      <w:r>
        <w:rPr>
          <w:rFonts w:ascii="宋体" w:eastAsia="宋体" w:hAnsi="宋体" w:cs="宋体" w:hint="default"/>
          <w:spacing w:val="-56"/>
          <w:sz w:val="24"/>
          <w:szCs w:val="24"/>
        </w:rPr>
        <w:t xml:space="preserve"> </w:t>
      </w:r>
      <w:r>
        <w:rPr>
          <w:rFonts w:ascii="宋体" w:eastAsia="宋体" w:hAnsi="宋体" w:cs="宋体" w:hint="default"/>
          <w:sz w:val="24"/>
          <w:szCs w:val="24"/>
        </w:rPr>
        <w:t>3</w:t>
      </w:r>
      <w:r>
        <w:rPr>
          <w:rFonts w:ascii="宋体" w:eastAsia="宋体" w:hAnsi="宋体" w:cs="宋体" w:hint="default"/>
          <w:spacing w:val="-56"/>
          <w:sz w:val="24"/>
          <w:szCs w:val="24"/>
        </w:rPr>
        <w:t xml:space="preserve"> </w:t>
      </w:r>
      <w:r>
        <w:rPr>
          <w:rFonts w:ascii="宋体" w:eastAsia="宋体" w:hAnsi="宋体" w:cs="宋体" w:hint="default"/>
          <w:spacing w:val="-8"/>
          <w:sz w:val="24"/>
          <w:szCs w:val="24"/>
        </w:rPr>
        <w:t>分，共</w:t>
      </w:r>
      <w:r>
        <w:rPr>
          <w:rFonts w:ascii="宋体" w:eastAsia="宋体" w:hAnsi="宋体" w:cs="宋体" w:hint="default"/>
          <w:spacing w:val="-56"/>
          <w:sz w:val="24"/>
          <w:szCs w:val="24"/>
        </w:rPr>
        <w:t xml:space="preserve"> </w:t>
      </w:r>
      <w:r>
        <w:rPr>
          <w:rFonts w:ascii="宋体" w:eastAsia="宋体" w:hAnsi="宋体" w:cs="宋体" w:hint="default"/>
          <w:sz w:val="24"/>
          <w:szCs w:val="24"/>
        </w:rPr>
        <w:t>9</w:t>
      </w:r>
      <w:r>
        <w:rPr>
          <w:rFonts w:ascii="宋体" w:eastAsia="宋体" w:hAnsi="宋体" w:cs="宋体" w:hint="default"/>
          <w:spacing w:val="-56"/>
          <w:sz w:val="24"/>
          <w:szCs w:val="24"/>
        </w:rPr>
        <w:t xml:space="preserve"> </w:t>
      </w:r>
      <w:r>
        <w:rPr>
          <w:rFonts w:ascii="宋体" w:eastAsia="宋体" w:hAnsi="宋体" w:cs="宋体" w:hint="default"/>
          <w:spacing w:val="-3"/>
          <w:sz w:val="24"/>
          <w:szCs w:val="24"/>
        </w:rPr>
        <w:t>分。请将正确的选项字母填在括号内，选</w:t>
      </w:r>
    </w:p>
    <w:p>
      <w:pPr>
        <w:pStyle w:val="Heading1"/>
        <w:spacing w:before="154" w:line="240" w:lineRule="auto"/>
        <w:ind w:left="220" w:right="0"/>
        <w:jc w:val="left"/>
      </w:pPr>
      <w:r>
        <w:t>项正确但不全给</w:t>
      </w:r>
      <w:r>
        <w:rPr>
          <w:spacing w:val="-60"/>
        </w:rPr>
        <w:t xml:space="preserve"> </w:t>
      </w:r>
      <w:r>
        <w:t>1</w:t>
      </w:r>
      <w:r>
        <w:rPr>
          <w:spacing w:val="-60"/>
        </w:rPr>
        <w:t xml:space="preserve"> </w:t>
      </w:r>
      <w:r>
        <w:t>分，有错误的选项不给分</w:t>
      </w:r>
      <w:r>
        <w:rPr>
          <w:spacing w:val="-120"/>
        </w:rPr>
        <w:t>。</w:t>
      </w:r>
      <w:r>
        <w:t>）</w:t>
      </w:r>
    </w:p>
    <w:p>
      <w:pPr>
        <w:spacing w:before="9" w:after="0" w:line="240" w:lineRule="auto"/>
        <w:ind w:right="0"/>
        <w:rPr>
          <w:rFonts w:ascii="宋体" w:eastAsia="宋体" w:hAnsi="宋体" w:cs="宋体" w:hint="default"/>
          <w:sz w:val="19"/>
          <w:szCs w:val="19"/>
        </w:rPr>
      </w:pPr>
    </w:p>
    <w:tbl>
      <w:tblPr>
        <w:tblStyle w:val="TableNormal"/>
        <w:tblW w:w="0" w:type="auto"/>
        <w:tblInd w:w="109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9"/>
        <w:gridCol w:w="1389"/>
        <w:gridCol w:w="1390"/>
        <w:gridCol w:w="1390"/>
      </w:tblGrid>
      <w:tr>
        <w:tblPrEx>
          <w:tblW w:w="0" w:type="auto"/>
          <w:tblInd w:w="109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9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2" w:lineRule="exact"/>
              <w:ind w:left="103" w:right="0"/>
              <w:jc w:val="left"/>
              <w:rPr>
                <w:rFonts w:ascii="宋体" w:eastAsia="宋体" w:hAnsi="宋体" w:cs="宋体" w:hint="default"/>
                <w:sz w:val="21"/>
                <w:szCs w:val="21"/>
              </w:rPr>
            </w:pPr>
            <w:r>
              <w:rPr>
                <w:rFonts w:ascii="宋体" w:eastAsia="宋体" w:hAnsi="宋体" w:cs="宋体" w:hint="default"/>
                <w:sz w:val="21"/>
                <w:szCs w:val="21"/>
              </w:rPr>
              <w:t>题号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1" w:lineRule="exact"/>
              <w:ind w:left="103" w:right="0"/>
              <w:jc w:val="left"/>
              <w:rPr>
                <w:rFonts w:ascii="Times New Roman" w:eastAsia="Times New Roman" w:hAnsi="Times New Roman" w:cs="Times New Roman" w:hint="default"/>
                <w:sz w:val="21"/>
                <w:szCs w:val="21"/>
              </w:rPr>
            </w:pPr>
            <w:r>
              <w:rPr>
                <w:rFonts w:ascii="Times New Roman"/>
                <w:sz w:val="21"/>
              </w:rPr>
              <w:t>11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1" w:lineRule="exact"/>
              <w:ind w:left="102" w:right="0"/>
              <w:jc w:val="left"/>
              <w:rPr>
                <w:rFonts w:ascii="Times New Roman" w:eastAsia="Times New Roman" w:hAnsi="Times New Roman" w:cs="Times New Roman" w:hint="default"/>
                <w:sz w:val="21"/>
                <w:szCs w:val="21"/>
              </w:rPr>
            </w:pPr>
            <w:r>
              <w:rPr>
                <w:rFonts w:ascii="Times New Roman"/>
                <w:sz w:val="21"/>
              </w:rPr>
              <w:t>12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1" w:lineRule="exact"/>
              <w:ind w:left="103" w:right="0"/>
              <w:jc w:val="left"/>
              <w:rPr>
                <w:rFonts w:ascii="Times New Roman" w:eastAsia="Times New Roman" w:hAnsi="Times New Roman" w:cs="Times New Roman" w:hint="default"/>
                <w:sz w:val="21"/>
                <w:szCs w:val="21"/>
              </w:rPr>
            </w:pPr>
            <w:r>
              <w:rPr>
                <w:rFonts w:ascii="Times New Roman"/>
                <w:sz w:val="21"/>
              </w:rPr>
              <w:t>13</w:t>
            </w:r>
          </w:p>
        </w:tc>
      </w:tr>
      <w:tr>
        <w:tblPrEx>
          <w:tblW w:w="0" w:type="auto"/>
          <w:tblInd w:w="109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8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1" w:lineRule="exact"/>
              <w:ind w:left="103" w:right="0"/>
              <w:jc w:val="left"/>
              <w:rPr>
                <w:rFonts w:ascii="宋体" w:eastAsia="宋体" w:hAnsi="宋体" w:cs="宋体" w:hint="default"/>
                <w:sz w:val="21"/>
                <w:szCs w:val="21"/>
              </w:rPr>
            </w:pPr>
            <w:r>
              <w:rPr>
                <w:rFonts w:ascii="宋体" w:eastAsia="宋体" w:hAnsi="宋体" w:cs="宋体" w:hint="default"/>
                <w:sz w:val="21"/>
                <w:szCs w:val="21"/>
              </w:rPr>
              <w:t>答案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exact"/>
              <w:ind w:left="103" w:right="0"/>
              <w:jc w:val="left"/>
              <w:rPr>
                <w:rFonts w:ascii="Times New Roman" w:eastAsia="Times New Roman" w:hAnsi="Times New Roman" w:cs="Times New Roman" w:hint="default"/>
                <w:sz w:val="21"/>
                <w:szCs w:val="21"/>
              </w:rPr>
            </w:pPr>
            <w:r>
              <w:rPr>
                <w:rFonts w:ascii="Times New Roman"/>
                <w:sz w:val="21"/>
              </w:rPr>
              <w:t>BC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exact"/>
              <w:ind w:left="102" w:right="0"/>
              <w:jc w:val="left"/>
              <w:rPr>
                <w:rFonts w:ascii="Times New Roman" w:eastAsia="Times New Roman" w:hAnsi="Times New Roman" w:cs="Times New Roman" w:hint="default"/>
                <w:sz w:val="21"/>
                <w:szCs w:val="21"/>
              </w:rPr>
            </w:pPr>
            <w:r>
              <w:rPr>
                <w:rFonts w:ascii="Times New Roman"/>
                <w:sz w:val="21"/>
              </w:rPr>
              <w:t>ABD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exact"/>
              <w:ind w:left="103" w:right="0"/>
              <w:jc w:val="left"/>
              <w:rPr>
                <w:rFonts w:ascii="Times New Roman" w:eastAsia="Times New Roman" w:hAnsi="Times New Roman" w:cs="Times New Roman" w:hint="default"/>
                <w:sz w:val="21"/>
                <w:szCs w:val="21"/>
              </w:rPr>
            </w:pPr>
            <w:r>
              <w:rPr>
                <w:rFonts w:ascii="Times New Roman"/>
                <w:sz w:val="21"/>
              </w:rPr>
              <w:t>AD</w:t>
            </w:r>
          </w:p>
        </w:tc>
      </w:tr>
    </w:tbl>
    <w:p>
      <w:pPr>
        <w:tabs>
          <w:tab w:val="left" w:pos="1784"/>
        </w:tabs>
        <w:spacing w:before="134"/>
        <w:ind w:left="220" w:right="0" w:firstLine="0"/>
        <w:jc w:val="left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 w:hint="default"/>
          <w:b/>
          <w:bCs/>
          <w:w w:val="99"/>
          <w:sz w:val="24"/>
          <w:szCs w:val="24"/>
        </w:rPr>
        <w:t>三</w:t>
      </w:r>
      <w:r>
        <w:rPr>
          <w:rFonts w:ascii="宋体" w:eastAsia="宋体" w:hAnsi="宋体" w:cs="宋体" w:hint="default"/>
          <w:b/>
          <w:bCs/>
          <w:spacing w:val="2"/>
          <w:w w:val="99"/>
          <w:sz w:val="24"/>
          <w:szCs w:val="24"/>
        </w:rPr>
        <w:t>、</w:t>
      </w:r>
      <w:r>
        <w:rPr>
          <w:rFonts w:ascii="宋体" w:eastAsia="宋体" w:hAnsi="宋体" w:cs="宋体" w:hint="default"/>
          <w:b/>
          <w:bCs/>
          <w:w w:val="99"/>
          <w:sz w:val="24"/>
          <w:szCs w:val="24"/>
        </w:rPr>
        <w:t>填</w:t>
      </w:r>
      <w:r>
        <w:rPr>
          <w:rFonts w:ascii="宋体" w:eastAsia="宋体" w:hAnsi="宋体" w:cs="宋体" w:hint="default"/>
          <w:b/>
          <w:bCs/>
          <w:spacing w:val="2"/>
          <w:w w:val="99"/>
          <w:sz w:val="24"/>
          <w:szCs w:val="24"/>
        </w:rPr>
        <w:t>空</w:t>
      </w:r>
      <w:r>
        <w:rPr>
          <w:rFonts w:ascii="宋体" w:eastAsia="宋体" w:hAnsi="宋体" w:cs="宋体" w:hint="default"/>
          <w:b/>
          <w:bCs/>
          <w:w w:val="99"/>
          <w:sz w:val="24"/>
          <w:szCs w:val="24"/>
        </w:rPr>
        <w:t>题</w:t>
      </w:r>
      <w:r>
        <w:rPr>
          <w:rFonts w:ascii="宋体" w:eastAsia="宋体" w:hAnsi="宋体" w:cs="宋体" w:hint="default"/>
          <w:b/>
          <w:bCs/>
          <w:sz w:val="24"/>
          <w:szCs w:val="24"/>
        </w:rPr>
        <w:tab/>
      </w:r>
      <w:r>
        <w:rPr>
          <w:rFonts w:ascii="宋体" w:eastAsia="宋体" w:hAnsi="宋体" w:cs="宋体" w:hint="default"/>
          <w:sz w:val="24"/>
          <w:szCs w:val="24"/>
        </w:rPr>
        <w:t>（每空</w:t>
      </w:r>
      <w:r>
        <w:rPr>
          <w:rFonts w:ascii="宋体" w:eastAsia="宋体" w:hAnsi="宋体" w:cs="宋体" w:hint="default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 w:hint="default"/>
          <w:sz w:val="24"/>
          <w:szCs w:val="24"/>
        </w:rPr>
        <w:t>1</w:t>
      </w:r>
      <w:r>
        <w:rPr>
          <w:rFonts w:ascii="宋体" w:eastAsia="宋体" w:hAnsi="宋体" w:cs="宋体" w:hint="default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 w:hint="default"/>
          <w:sz w:val="24"/>
          <w:szCs w:val="24"/>
        </w:rPr>
        <w:t>分，共</w:t>
      </w:r>
      <w:r>
        <w:rPr>
          <w:rFonts w:ascii="宋体" w:eastAsia="宋体" w:hAnsi="宋体" w:cs="宋体" w:hint="default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 w:hint="default"/>
          <w:sz w:val="24"/>
          <w:szCs w:val="24"/>
        </w:rPr>
        <w:t>20</w:t>
      </w:r>
      <w:r>
        <w:rPr>
          <w:rFonts w:ascii="宋体" w:eastAsia="宋体" w:hAnsi="宋体" w:cs="宋体" w:hint="default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 w:hint="default"/>
          <w:sz w:val="24"/>
          <w:szCs w:val="24"/>
        </w:rPr>
        <w:t>分</w:t>
      </w:r>
      <w:r>
        <w:rPr>
          <w:rFonts w:ascii="宋体" w:eastAsia="宋体" w:hAnsi="宋体" w:cs="宋体" w:hint="default"/>
          <w:spacing w:val="-120"/>
          <w:sz w:val="24"/>
          <w:szCs w:val="24"/>
        </w:rPr>
        <w:t>。</w:t>
      </w:r>
      <w:r>
        <w:rPr>
          <w:rFonts w:ascii="宋体" w:eastAsia="宋体" w:hAnsi="宋体" w:cs="宋体" w:hint="default"/>
          <w:sz w:val="24"/>
          <w:szCs w:val="24"/>
        </w:rPr>
        <w:t>）</w:t>
      </w:r>
    </w:p>
    <w:p>
      <w:pPr>
        <w:pStyle w:val="BodyText"/>
        <w:tabs>
          <w:tab w:val="left" w:pos="1427"/>
          <w:tab w:val="left" w:pos="4419"/>
          <w:tab w:val="left" w:pos="6625"/>
        </w:tabs>
        <w:spacing w:before="157" w:line="240" w:lineRule="auto"/>
        <w:ind w:right="0"/>
        <w:jc w:val="left"/>
      </w:pPr>
      <w:r>
        <w:rPr>
          <w:rFonts w:ascii="Times New Roman" w:eastAsia="Times New Roman" w:hAnsi="Times New Roman" w:cs="Times New Roman" w:hint="default"/>
          <w:w w:val="95"/>
        </w:rPr>
        <w:t>14</w:t>
      </w:r>
      <w:r>
        <w:rPr>
          <w:w w:val="95"/>
        </w:rPr>
        <w:t>、</w:t>
      </w:r>
      <w:r>
        <w:rPr>
          <w:rFonts w:ascii="Times New Roman" w:eastAsia="Times New Roman" w:hAnsi="Times New Roman" w:cs="Times New Roman" w:hint="default"/>
          <w:w w:val="95"/>
        </w:rPr>
        <w:t>2.6</w:t>
      </w:r>
      <w:r>
        <w:rPr>
          <w:rFonts w:ascii="Times New Roman" w:eastAsia="Times New Roman" w:hAnsi="Times New Roman" w:cs="Times New Roman" w:hint="default"/>
          <w:w w:val="95"/>
        </w:rPr>
        <w:tab/>
      </w:r>
      <w:r>
        <w:rPr>
          <w:rFonts w:ascii="Times New Roman" w:eastAsia="Times New Roman" w:hAnsi="Times New Roman" w:cs="Times New Roman" w:hint="default"/>
          <w:w w:val="95"/>
        </w:rPr>
        <w:t>2.6</w:t>
      </w:r>
      <w:r>
        <w:rPr>
          <w:rFonts w:ascii="Times New Roman" w:eastAsia="Times New Roman" w:hAnsi="Times New Roman" w:cs="Times New Roman" w:hint="default"/>
          <w:w w:val="95"/>
        </w:rPr>
        <w:tab/>
      </w:r>
      <w:r>
        <w:rPr>
          <w:rFonts w:ascii="Times New Roman" w:eastAsia="Times New Roman" w:hAnsi="Times New Roman" w:cs="Times New Roman" w:hint="default"/>
          <w:w w:val="95"/>
        </w:rPr>
        <w:t>15</w:t>
      </w:r>
      <w:r>
        <w:rPr>
          <w:w w:val="95"/>
        </w:rPr>
        <w:t>、改变物体的形状</w:t>
      </w:r>
      <w:r>
        <w:rPr>
          <w:w w:val="95"/>
        </w:rPr>
        <w:tab/>
      </w:r>
      <w:r>
        <w:t>改变物体的运动状态</w:t>
      </w:r>
    </w:p>
    <w:p>
      <w:pPr>
        <w:pStyle w:val="BodyText"/>
        <w:tabs>
          <w:tab w:val="left" w:pos="1374"/>
          <w:tab w:val="left" w:pos="4419"/>
          <w:tab w:val="left" w:pos="5574"/>
        </w:tabs>
        <w:spacing w:line="240" w:lineRule="auto"/>
        <w:ind w:right="0"/>
        <w:jc w:val="left"/>
      </w:pPr>
      <w:r>
        <w:rPr>
          <w:rFonts w:ascii="Times New Roman" w:eastAsia="Times New Roman" w:hAnsi="Times New Roman" w:cs="Times New Roman" w:hint="default"/>
          <w:w w:val="95"/>
        </w:rPr>
        <w:t>16</w:t>
      </w:r>
      <w:r>
        <w:rPr>
          <w:w w:val="95"/>
        </w:rPr>
        <w:t>、</w:t>
      </w:r>
      <w:r>
        <w:rPr>
          <w:rFonts w:ascii="Times New Roman" w:eastAsia="Times New Roman" w:hAnsi="Times New Roman" w:cs="Times New Roman" w:hint="default"/>
          <w:w w:val="95"/>
        </w:rPr>
        <w:t>100</w:t>
      </w:r>
      <w:r>
        <w:rPr>
          <w:rFonts w:ascii="Times New Roman" w:eastAsia="Times New Roman" w:hAnsi="Times New Roman" w:cs="Times New Roman" w:hint="default"/>
          <w:w w:val="95"/>
        </w:rPr>
        <w:tab/>
      </w:r>
      <w:r>
        <w:rPr>
          <w:rFonts w:ascii="Times New Roman" w:eastAsia="Times New Roman" w:hAnsi="Times New Roman" w:cs="Times New Roman" w:hint="default"/>
        </w:rPr>
        <w:t>150</w:t>
      </w:r>
      <w:r>
        <w:rPr>
          <w:rFonts w:ascii="Times New Roman" w:eastAsia="Times New Roman" w:hAnsi="Times New Roman" w:cs="Times New Roman" w:hint="default"/>
        </w:rPr>
        <w:tab/>
      </w:r>
      <w:r>
        <w:rPr>
          <w:rFonts w:ascii="Times New Roman" w:eastAsia="Times New Roman" w:hAnsi="Times New Roman" w:cs="Times New Roman" w:hint="default"/>
          <w:w w:val="95"/>
        </w:rPr>
        <w:t>17</w:t>
      </w:r>
      <w:r>
        <w:rPr>
          <w:w w:val="95"/>
        </w:rPr>
        <w:t>、大于</w:t>
      </w:r>
      <w:r>
        <w:rPr>
          <w:w w:val="95"/>
        </w:rPr>
        <w:tab/>
      </w:r>
      <w:r>
        <w:t>小于</w:t>
      </w:r>
    </w:p>
    <w:p>
      <w:pPr>
        <w:pStyle w:val="BodyText"/>
        <w:tabs>
          <w:tab w:val="left" w:pos="1479"/>
          <w:tab w:val="left" w:pos="4419"/>
          <w:tab w:val="left" w:pos="6114"/>
        </w:tabs>
        <w:spacing w:line="240" w:lineRule="auto"/>
        <w:ind w:right="0"/>
        <w:jc w:val="left"/>
      </w:pPr>
      <w:r>
        <w:rPr>
          <w:rFonts w:ascii="Times New Roman" w:eastAsia="Times New Roman" w:hAnsi="Times New Roman" w:cs="Times New Roman" w:hint="default"/>
          <w:w w:val="95"/>
        </w:rPr>
        <w:t>18</w:t>
      </w:r>
      <w:r>
        <w:rPr>
          <w:w w:val="95"/>
        </w:rPr>
        <w:t>、不变</w:t>
      </w:r>
      <w:r>
        <w:rPr>
          <w:w w:val="95"/>
        </w:rPr>
        <w:tab/>
      </w:r>
      <w:r>
        <w:rPr>
          <w:spacing w:val="-1"/>
          <w:w w:val="95"/>
        </w:rPr>
        <w:t>上浮</w:t>
      </w:r>
      <w:r>
        <w:rPr>
          <w:spacing w:val="-1"/>
          <w:w w:val="95"/>
        </w:rPr>
        <w:tab/>
      </w:r>
      <w:r>
        <w:rPr>
          <w:rFonts w:ascii="Times New Roman" w:eastAsia="Times New Roman" w:hAnsi="Times New Roman" w:cs="Times New Roman" w:hint="default"/>
          <w:w w:val="95"/>
        </w:rPr>
        <w:t>19</w:t>
      </w:r>
      <w:r>
        <w:rPr>
          <w:w w:val="95"/>
        </w:rPr>
        <w:t>、</w:t>
      </w:r>
      <w:r>
        <w:rPr>
          <w:rFonts w:ascii="Times New Roman" w:eastAsia="Times New Roman" w:hAnsi="Times New Roman" w:cs="Times New Roman" w:hint="default"/>
          <w:w w:val="95"/>
        </w:rPr>
        <w:t>1.25</w:t>
      </w:r>
      <w:r>
        <w:rPr>
          <w:w w:val="95"/>
        </w:rPr>
        <w:t>×</w:t>
      </w:r>
      <w:r>
        <w:rPr>
          <w:rFonts w:ascii="Times New Roman" w:eastAsia="Times New Roman" w:hAnsi="Times New Roman" w:cs="Times New Roman" w:hint="default"/>
          <w:w w:val="95"/>
        </w:rPr>
        <w:t>10</w:t>
      </w:r>
      <w:r>
        <w:rPr>
          <w:rFonts w:ascii="Times New Roman" w:eastAsia="Times New Roman" w:hAnsi="Times New Roman" w:cs="Times New Roman" w:hint="default"/>
          <w:w w:val="95"/>
          <w:position w:val="7"/>
          <w:sz w:val="13"/>
          <w:szCs w:val="13"/>
        </w:rPr>
        <w:t>4</w:t>
      </w:r>
      <w:r>
        <w:rPr>
          <w:rFonts w:ascii="Times New Roman" w:eastAsia="Times New Roman" w:hAnsi="Times New Roman" w:cs="Times New Roman" w:hint="default"/>
          <w:w w:val="95"/>
          <w:position w:val="7"/>
          <w:sz w:val="13"/>
          <w:szCs w:val="13"/>
        </w:rPr>
        <w:tab/>
      </w:r>
      <w:r>
        <w:rPr>
          <w:spacing w:val="-1"/>
        </w:rPr>
        <w:t>变大</w:t>
      </w:r>
    </w:p>
    <w:p>
      <w:pPr>
        <w:tabs>
          <w:tab w:val="left" w:pos="1479"/>
          <w:tab w:val="left" w:pos="4419"/>
          <w:tab w:val="left" w:pos="6049"/>
        </w:tabs>
        <w:spacing w:before="117"/>
        <w:ind w:left="220" w:right="0" w:firstLine="0"/>
        <w:jc w:val="left"/>
        <w:rPr>
          <w:rFonts w:ascii="宋体" w:eastAsia="宋体" w:hAnsi="宋体" w:cs="宋体" w:hint="default"/>
          <w:sz w:val="22"/>
          <w:szCs w:val="22"/>
        </w:rPr>
      </w:pPr>
      <w:r>
        <w:rPr>
          <w:rFonts w:ascii="Times New Roman" w:eastAsia="Times New Roman" w:hAnsi="Times New Roman" w:cs="Times New Roman" w:hint="default"/>
          <w:w w:val="95"/>
          <w:sz w:val="21"/>
          <w:szCs w:val="21"/>
        </w:rPr>
        <w:t>20</w:t>
      </w:r>
      <w:r>
        <w:rPr>
          <w:rFonts w:ascii="宋体" w:eastAsia="宋体" w:hAnsi="宋体" w:cs="宋体" w:hint="default"/>
          <w:w w:val="95"/>
          <w:sz w:val="21"/>
          <w:szCs w:val="21"/>
        </w:rPr>
        <w:t>、</w:t>
      </w:r>
      <w:r>
        <w:rPr>
          <w:rFonts w:ascii="Times New Roman" w:eastAsia="Times New Roman" w:hAnsi="Times New Roman" w:cs="Times New Roman" w:hint="default"/>
          <w:w w:val="95"/>
          <w:sz w:val="21"/>
          <w:szCs w:val="21"/>
        </w:rPr>
        <w:t>4</w:t>
      </w:r>
      <w:r>
        <w:rPr>
          <w:rFonts w:ascii="Times New Roman" w:eastAsia="Times New Roman" w:hAnsi="Times New Roman" w:cs="Times New Roman" w:hint="default"/>
          <w:w w:val="95"/>
          <w:sz w:val="21"/>
          <w:szCs w:val="21"/>
        </w:rPr>
        <w:tab/>
      </w:r>
      <w:r>
        <w:rPr>
          <w:rFonts w:ascii="Times New Roman" w:eastAsia="Times New Roman" w:hAnsi="Times New Roman" w:cs="Times New Roman" w:hint="default"/>
          <w:w w:val="95"/>
          <w:sz w:val="21"/>
          <w:szCs w:val="21"/>
        </w:rPr>
        <w:t>6</w:t>
      </w:r>
      <w:r>
        <w:rPr>
          <w:rFonts w:ascii="Times New Roman" w:eastAsia="Times New Roman" w:hAnsi="Times New Roman" w:cs="Times New Roman" w:hint="default"/>
          <w:w w:val="95"/>
          <w:sz w:val="21"/>
          <w:szCs w:val="21"/>
        </w:rPr>
        <w:tab/>
      </w:r>
      <w:r>
        <w:rPr>
          <w:rFonts w:ascii="Times New Roman" w:eastAsia="Times New Roman" w:hAnsi="Times New Roman" w:cs="Times New Roman" w:hint="default"/>
          <w:spacing w:val="-1"/>
          <w:sz w:val="21"/>
          <w:szCs w:val="21"/>
        </w:rPr>
        <w:t>21</w:t>
      </w:r>
      <w:r>
        <w:rPr>
          <w:rFonts w:ascii="宋体" w:eastAsia="宋体" w:hAnsi="宋体" w:cs="宋体" w:hint="default"/>
          <w:spacing w:val="-1"/>
          <w:sz w:val="21"/>
          <w:szCs w:val="21"/>
        </w:rPr>
        <w:t>、</w:t>
      </w:r>
      <w:r>
        <w:rPr>
          <w:rFonts w:ascii="宋体" w:eastAsia="宋体" w:hAnsi="宋体" w:cs="宋体" w:hint="default"/>
          <w:spacing w:val="-1"/>
          <w:sz w:val="22"/>
          <w:szCs w:val="22"/>
        </w:rPr>
        <w:t>匀速直线</w:t>
      </w:r>
      <w:r>
        <w:rPr>
          <w:rFonts w:ascii="宋体" w:eastAsia="宋体" w:hAnsi="宋体" w:cs="宋体" w:hint="default"/>
          <w:spacing w:val="-1"/>
          <w:sz w:val="22"/>
          <w:szCs w:val="22"/>
        </w:rPr>
        <w:tab/>
      </w:r>
      <w:r>
        <w:rPr>
          <w:rFonts w:ascii="宋体" w:eastAsia="宋体" w:hAnsi="宋体" w:cs="宋体" w:hint="default"/>
          <w:spacing w:val="-1"/>
          <w:sz w:val="22"/>
          <w:szCs w:val="22"/>
        </w:rPr>
        <w:t>不受</w:t>
      </w:r>
    </w:p>
    <w:p>
      <w:pPr>
        <w:pStyle w:val="BodyText"/>
        <w:tabs>
          <w:tab w:val="left" w:pos="1374"/>
          <w:tab w:val="left" w:pos="4434"/>
          <w:tab w:val="left" w:pos="5485"/>
        </w:tabs>
        <w:spacing w:before="124" w:line="240" w:lineRule="auto"/>
        <w:ind w:right="0"/>
        <w:jc w:val="left"/>
        <w:rPr>
          <w:rFonts w:ascii="Times New Roman" w:eastAsia="Times New Roman" w:hAnsi="Times New Roman" w:cs="Times New Roman" w:hint="default"/>
        </w:rPr>
      </w:pPr>
      <w:r>
        <w:rPr>
          <w:rFonts w:ascii="Times New Roman" w:eastAsia="Times New Roman" w:hAnsi="Times New Roman" w:cs="Times New Roman" w:hint="default"/>
          <w:w w:val="95"/>
        </w:rPr>
        <w:t>22</w:t>
      </w:r>
      <w:r>
        <w:rPr>
          <w:w w:val="95"/>
        </w:rPr>
        <w:t>、</w:t>
      </w:r>
      <w:r>
        <w:rPr>
          <w:rFonts w:ascii="Times New Roman" w:eastAsia="Times New Roman" w:hAnsi="Times New Roman" w:cs="Times New Roman" w:hint="default"/>
          <w:w w:val="95"/>
        </w:rPr>
        <w:t>76</w:t>
      </w:r>
      <w:r>
        <w:rPr>
          <w:rFonts w:ascii="Times New Roman" w:eastAsia="Times New Roman" w:hAnsi="Times New Roman" w:cs="Times New Roman" w:hint="default"/>
          <w:w w:val="95"/>
        </w:rPr>
        <w:tab/>
      </w:r>
      <w:r>
        <w:rPr>
          <w:rFonts w:ascii="Times New Roman" w:eastAsia="Times New Roman" w:hAnsi="Times New Roman" w:cs="Times New Roman" w:hint="default"/>
        </w:rPr>
        <w:t>1.013</w:t>
      </w:r>
      <w:r>
        <w:t>×</w:t>
      </w:r>
      <w:r>
        <w:rPr>
          <w:rFonts w:ascii="Times New Roman" w:eastAsia="Times New Roman" w:hAnsi="Times New Roman" w:cs="Times New Roman" w:hint="default"/>
        </w:rPr>
        <w:t>10</w:t>
      </w:r>
      <w:r>
        <w:rPr>
          <w:rFonts w:ascii="Times New Roman" w:eastAsia="Times New Roman" w:hAnsi="Times New Roman" w:cs="Times New Roman" w:hint="default"/>
          <w:position w:val="7"/>
          <w:sz w:val="13"/>
          <w:szCs w:val="13"/>
        </w:rPr>
        <w:t>5</w:t>
      </w:r>
      <w:r>
        <w:rPr>
          <w:rFonts w:ascii="Times New Roman" w:eastAsia="Times New Roman" w:hAnsi="Times New Roman" w:cs="Times New Roman" w:hint="default"/>
          <w:position w:val="7"/>
          <w:sz w:val="13"/>
          <w:szCs w:val="13"/>
        </w:rPr>
        <w:tab/>
      </w:r>
      <w:r>
        <w:rPr>
          <w:rFonts w:ascii="Times New Roman" w:eastAsia="Times New Roman" w:hAnsi="Times New Roman" w:cs="Times New Roman" w:hint="default"/>
          <w:w w:val="95"/>
        </w:rPr>
        <w:t>23</w:t>
      </w:r>
      <w:r>
        <w:rPr>
          <w:w w:val="95"/>
        </w:rPr>
        <w:t>、</w:t>
      </w:r>
      <w:r>
        <w:rPr>
          <w:rFonts w:ascii="Times New Roman" w:eastAsia="Times New Roman" w:hAnsi="Times New Roman" w:cs="Times New Roman" w:hint="default"/>
          <w:w w:val="95"/>
        </w:rPr>
        <w:t>20</w:t>
      </w:r>
      <w:r>
        <w:rPr>
          <w:rFonts w:ascii="Times New Roman" w:eastAsia="Times New Roman" w:hAnsi="Times New Roman" w:cs="Times New Roman" w:hint="default"/>
          <w:w w:val="95"/>
        </w:rPr>
        <w:tab/>
      </w:r>
      <w:r>
        <w:rPr>
          <w:rFonts w:ascii="Times New Roman" w:eastAsia="Times New Roman" w:hAnsi="Times New Roman" w:cs="Times New Roman" w:hint="default"/>
        </w:rPr>
        <w:t>2</w:t>
      </w:r>
    </w:p>
    <w:p>
      <w:pPr>
        <w:spacing w:before="116"/>
        <w:ind w:left="220" w:right="0" w:firstLine="0"/>
        <w:jc w:val="left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 w:hint="default"/>
          <w:sz w:val="24"/>
          <w:szCs w:val="24"/>
        </w:rPr>
        <w:t>四、</w:t>
      </w:r>
      <w:r>
        <w:rPr>
          <w:rFonts w:ascii="宋体" w:eastAsia="宋体" w:hAnsi="宋体" w:cs="宋体" w:hint="default"/>
          <w:b/>
          <w:bCs/>
          <w:w w:val="99"/>
          <w:sz w:val="24"/>
          <w:szCs w:val="24"/>
        </w:rPr>
        <w:t>探</w:t>
      </w:r>
      <w:r>
        <w:rPr>
          <w:rFonts w:ascii="宋体" w:eastAsia="宋体" w:hAnsi="宋体" w:cs="宋体" w:hint="default"/>
          <w:b/>
          <w:bCs/>
          <w:spacing w:val="2"/>
          <w:w w:val="99"/>
          <w:sz w:val="24"/>
          <w:szCs w:val="24"/>
        </w:rPr>
        <w:t>究</w:t>
      </w:r>
      <w:r>
        <w:rPr>
          <w:rFonts w:ascii="宋体" w:eastAsia="宋体" w:hAnsi="宋体" w:cs="宋体" w:hint="default"/>
          <w:b/>
          <w:bCs/>
          <w:w w:val="99"/>
          <w:sz w:val="24"/>
          <w:szCs w:val="24"/>
        </w:rPr>
        <w:t>与</w:t>
      </w:r>
      <w:r>
        <w:rPr>
          <w:rFonts w:ascii="宋体" w:eastAsia="宋体" w:hAnsi="宋体" w:cs="宋体" w:hint="default"/>
          <w:b/>
          <w:bCs/>
          <w:spacing w:val="2"/>
          <w:w w:val="99"/>
          <w:sz w:val="24"/>
          <w:szCs w:val="24"/>
        </w:rPr>
        <w:t>实</w:t>
      </w:r>
      <w:r>
        <w:rPr>
          <w:rFonts w:ascii="宋体" w:eastAsia="宋体" w:hAnsi="宋体" w:cs="宋体" w:hint="default"/>
          <w:b/>
          <w:bCs/>
          <w:w w:val="99"/>
          <w:sz w:val="24"/>
          <w:szCs w:val="24"/>
        </w:rPr>
        <w:t>验</w:t>
      </w:r>
      <w:r>
        <w:rPr>
          <w:rFonts w:ascii="宋体" w:eastAsia="宋体" w:hAnsi="宋体" w:cs="宋体" w:hint="default"/>
          <w:sz w:val="24"/>
          <w:szCs w:val="24"/>
        </w:rPr>
        <w:t>（每题</w:t>
      </w:r>
      <w:r>
        <w:rPr>
          <w:rFonts w:ascii="宋体" w:eastAsia="宋体" w:hAnsi="宋体" w:cs="宋体" w:hint="default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 w:hint="default"/>
          <w:sz w:val="24"/>
          <w:szCs w:val="24"/>
        </w:rPr>
        <w:t>8</w:t>
      </w:r>
      <w:r>
        <w:rPr>
          <w:rFonts w:ascii="宋体" w:eastAsia="宋体" w:hAnsi="宋体" w:cs="宋体" w:hint="default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 w:hint="default"/>
          <w:sz w:val="24"/>
          <w:szCs w:val="24"/>
        </w:rPr>
        <w:t>分，共</w:t>
      </w:r>
      <w:r>
        <w:rPr>
          <w:rFonts w:ascii="宋体" w:eastAsia="宋体" w:hAnsi="宋体" w:cs="宋体" w:hint="default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 w:hint="default"/>
          <w:sz w:val="24"/>
          <w:szCs w:val="24"/>
        </w:rPr>
        <w:t>24</w:t>
      </w:r>
      <w:r>
        <w:rPr>
          <w:rFonts w:ascii="宋体" w:eastAsia="宋体" w:hAnsi="宋体" w:cs="宋体" w:hint="default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 w:hint="default"/>
          <w:sz w:val="24"/>
          <w:szCs w:val="24"/>
        </w:rPr>
        <w:t>分</w:t>
      </w:r>
      <w:r>
        <w:rPr>
          <w:rFonts w:ascii="宋体" w:eastAsia="宋体" w:hAnsi="宋体" w:cs="宋体" w:hint="default"/>
          <w:spacing w:val="-120"/>
          <w:sz w:val="24"/>
          <w:szCs w:val="24"/>
        </w:rPr>
        <w:t>。</w:t>
      </w:r>
      <w:r>
        <w:rPr>
          <w:rFonts w:ascii="宋体" w:eastAsia="宋体" w:hAnsi="宋体" w:cs="宋体" w:hint="default"/>
          <w:sz w:val="24"/>
          <w:szCs w:val="24"/>
        </w:rPr>
        <w:t>）</w:t>
      </w:r>
    </w:p>
    <w:p>
      <w:pPr>
        <w:pStyle w:val="BodyText"/>
        <w:tabs>
          <w:tab w:val="left" w:pos="2483"/>
          <w:tab w:val="left" w:pos="3428"/>
          <w:tab w:val="left" w:pos="3951"/>
        </w:tabs>
        <w:spacing w:before="155" w:line="240" w:lineRule="auto"/>
        <w:ind w:right="0"/>
        <w:jc w:val="left"/>
      </w:pPr>
      <w:r>
        <w:rPr>
          <w:rFonts w:ascii="Times New Roman" w:eastAsia="Times New Roman" w:hAnsi="Times New Roman" w:cs="Times New Roman" w:hint="default"/>
          <w:w w:val="95"/>
        </w:rPr>
        <w:t>24</w:t>
      </w:r>
      <w:r>
        <w:rPr>
          <w:w w:val="95"/>
        </w:rPr>
        <w:t>、（</w:t>
      </w:r>
      <w:r>
        <w:rPr>
          <w:rFonts w:ascii="Times New Roman" w:eastAsia="Times New Roman" w:hAnsi="Times New Roman" w:cs="Times New Roman" w:hint="default"/>
          <w:w w:val="95"/>
        </w:rPr>
        <w:t>1</w:t>
      </w:r>
      <w:r>
        <w:rPr>
          <w:w w:val="95"/>
        </w:rPr>
        <w:t>）</w:t>
      </w:r>
      <w:r>
        <w:rPr>
          <w:rFonts w:ascii="Times New Roman" w:eastAsia="Times New Roman" w:hAnsi="Times New Roman" w:cs="Times New Roman" w:hint="default"/>
          <w:w w:val="95"/>
        </w:rPr>
        <w:t>ABCD</w:t>
      </w:r>
      <w:r>
        <w:rPr>
          <w:rFonts w:ascii="Times New Roman" w:eastAsia="Times New Roman" w:hAnsi="Times New Roman" w:cs="Times New Roman" w:hint="default"/>
          <w:w w:val="95"/>
        </w:rPr>
        <w:tab/>
      </w:r>
      <w:r>
        <w:rPr>
          <w:spacing w:val="-1"/>
          <w:w w:val="95"/>
        </w:rPr>
        <w:t>增大</w:t>
      </w:r>
      <w:r>
        <w:rPr>
          <w:spacing w:val="-1"/>
          <w:w w:val="95"/>
        </w:rPr>
        <w:tab/>
      </w:r>
      <w:r>
        <w:rPr>
          <w:rFonts w:ascii="Times New Roman" w:eastAsia="Times New Roman" w:hAnsi="Times New Roman" w:cs="Times New Roman" w:hint="default"/>
          <w:w w:val="95"/>
        </w:rPr>
        <w:t>4</w:t>
      </w:r>
      <w:r>
        <w:rPr>
          <w:rFonts w:ascii="Times New Roman" w:eastAsia="Times New Roman" w:hAnsi="Times New Roman" w:cs="Times New Roman" w:hint="default"/>
          <w:w w:val="95"/>
        </w:rPr>
        <w:tab/>
      </w:r>
      <w:r>
        <w:t>竖直向上</w:t>
      </w:r>
    </w:p>
    <w:p>
      <w:pPr>
        <w:pStyle w:val="BodyText"/>
        <w:spacing w:line="240" w:lineRule="auto"/>
        <w:ind w:left="640" w:right="0"/>
        <w:jc w:val="left"/>
        <w:rPr>
          <w:rFonts w:ascii="Times New Roman" w:eastAsia="Times New Roman" w:hAnsi="Times New Roman" w:cs="Times New Roman" w:hint="default"/>
        </w:rPr>
      </w:pPr>
      <w:r>
        <w:t>（</w:t>
      </w:r>
      <w:r>
        <w:rPr>
          <w:rFonts w:ascii="Times New Roman" w:eastAsia="Times New Roman" w:hAnsi="Times New Roman" w:cs="Times New Roman" w:hint="default"/>
        </w:rPr>
        <w:t>2</w:t>
      </w:r>
      <w:r>
        <w:t>）</w:t>
      </w:r>
      <w:r>
        <w:rPr>
          <w:rFonts w:ascii="Times New Roman" w:eastAsia="Times New Roman" w:hAnsi="Times New Roman" w:cs="Times New Roman" w:hint="default"/>
        </w:rPr>
        <w:t>3.2</w:t>
      </w:r>
    </w:p>
    <w:p>
      <w:pPr>
        <w:pStyle w:val="BodyText"/>
        <w:spacing w:before="119" w:line="240" w:lineRule="auto"/>
        <w:ind w:left="640" w:right="0"/>
        <w:jc w:val="left"/>
      </w:pPr>
      <w:r>
        <w:t>（</w:t>
      </w:r>
      <w:r>
        <w:rPr>
          <w:rFonts w:ascii="Times New Roman" w:eastAsia="Times New Roman" w:hAnsi="Times New Roman" w:cs="Times New Roman" w:hint="default"/>
        </w:rPr>
        <w:t>3</w:t>
      </w:r>
      <w:r>
        <w:t>）液体密度</w:t>
      </w:r>
    </w:p>
    <w:p>
      <w:pPr>
        <w:tabs>
          <w:tab w:val="left" w:pos="2679"/>
        </w:tabs>
        <w:spacing w:before="115"/>
        <w:ind w:left="640" w:right="0" w:firstLine="0"/>
        <w:jc w:val="left"/>
        <w:rPr>
          <w:rFonts w:ascii="宋体" w:eastAsia="宋体" w:hAnsi="宋体" w:cs="宋体" w:hint="default"/>
          <w:sz w:val="11"/>
          <w:szCs w:val="11"/>
        </w:rPr>
      </w:pPr>
      <w:r>
        <w:rPr>
          <w:rFonts w:ascii="宋体" w:eastAsia="宋体" w:hAnsi="宋体" w:cs="宋体" w:hint="default"/>
          <w:sz w:val="21"/>
          <w:szCs w:val="21"/>
        </w:rPr>
        <w:t>（</w:t>
      </w:r>
      <w:r>
        <w:rPr>
          <w:rFonts w:ascii="Times New Roman" w:eastAsia="Times New Roman" w:hAnsi="Times New Roman" w:cs="Times New Roman" w:hint="default"/>
          <w:sz w:val="21"/>
          <w:szCs w:val="21"/>
        </w:rPr>
        <w:t>4</w:t>
      </w:r>
      <w:r>
        <w:rPr>
          <w:rFonts w:ascii="宋体" w:eastAsia="宋体" w:hAnsi="宋体" w:cs="宋体" w:hint="default"/>
          <w:sz w:val="21"/>
          <w:szCs w:val="21"/>
        </w:rPr>
        <w:t>）①</w:t>
      </w:r>
      <w:r>
        <w:rPr>
          <w:rFonts w:ascii="宋体" w:eastAsia="宋体" w:hAnsi="宋体" w:cs="宋体" w:hint="default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</w:rPr>
        <w:t>4</w:t>
      </w:r>
      <w:r>
        <w:rPr>
          <w:rFonts w:ascii="宋体" w:eastAsia="宋体" w:hAnsi="宋体" w:cs="宋体" w:hint="default"/>
          <w:sz w:val="22"/>
          <w:szCs w:val="22"/>
        </w:rPr>
        <w:t>×10</w:t>
      </w:r>
      <w:r>
        <w:rPr>
          <w:rFonts w:ascii="宋体" w:eastAsia="宋体" w:hAnsi="宋体" w:cs="宋体" w:hint="default"/>
          <w:position w:val="11"/>
          <w:sz w:val="11"/>
          <w:szCs w:val="11"/>
        </w:rPr>
        <w:t>-4</w:t>
      </w:r>
      <w:r>
        <w:rPr>
          <w:rFonts w:ascii="宋体" w:eastAsia="宋体" w:hAnsi="宋体" w:cs="宋体" w:hint="default"/>
          <w:position w:val="11"/>
          <w:sz w:val="11"/>
          <w:szCs w:val="11"/>
        </w:rPr>
        <w:tab/>
      </w:r>
      <w:r>
        <w:rPr>
          <w:rFonts w:ascii="宋体" w:eastAsia="宋体" w:hAnsi="宋体" w:cs="宋体" w:hint="default"/>
          <w:sz w:val="21"/>
          <w:szCs w:val="21"/>
        </w:rPr>
        <w:t>②</w:t>
      </w:r>
      <w:r>
        <w:rPr>
          <w:rFonts w:ascii="宋体" w:eastAsia="宋体" w:hAnsi="宋体" w:cs="宋体" w:hint="default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szCs w:val="21"/>
        </w:rPr>
        <w:t>0.8</w:t>
      </w:r>
      <w:r>
        <w:rPr>
          <w:rFonts w:ascii="宋体" w:eastAsia="宋体" w:hAnsi="宋体" w:cs="宋体" w:hint="default"/>
          <w:sz w:val="22"/>
          <w:szCs w:val="22"/>
        </w:rPr>
        <w:t>×10</w:t>
      </w:r>
      <w:r>
        <w:rPr>
          <w:rFonts w:ascii="宋体" w:eastAsia="宋体" w:hAnsi="宋体" w:cs="宋体" w:hint="default"/>
          <w:position w:val="11"/>
          <w:sz w:val="11"/>
          <w:szCs w:val="11"/>
        </w:rPr>
        <w:t>3</w:t>
      </w:r>
    </w:p>
    <w:p>
      <w:pPr>
        <w:pStyle w:val="BodyText"/>
        <w:tabs>
          <w:tab w:val="left" w:pos="2108"/>
        </w:tabs>
        <w:spacing w:before="127" w:line="240" w:lineRule="auto"/>
        <w:ind w:right="0"/>
        <w:jc w:val="left"/>
      </w:pPr>
      <w:r>
        <w:rPr>
          <w:rFonts w:ascii="Times New Roman" w:eastAsia="Times New Roman" w:hAnsi="Times New Roman" w:cs="Times New Roman" w:hint="default"/>
          <w:w w:val="95"/>
        </w:rPr>
        <w:t>25</w:t>
      </w:r>
      <w:r>
        <w:rPr>
          <w:w w:val="95"/>
        </w:rPr>
        <w:t>、（</w:t>
      </w:r>
      <w:r>
        <w:rPr>
          <w:rFonts w:ascii="Times New Roman" w:eastAsia="Times New Roman" w:hAnsi="Times New Roman" w:cs="Times New Roman" w:hint="default"/>
          <w:w w:val="95"/>
        </w:rPr>
        <w:t>1</w:t>
      </w:r>
      <w:r>
        <w:rPr>
          <w:w w:val="95"/>
        </w:rPr>
        <w:t>）甲乙</w:t>
      </w:r>
      <w:r>
        <w:rPr>
          <w:w w:val="95"/>
        </w:rPr>
        <w:tab/>
      </w:r>
      <w:r>
        <w:t>速度</w:t>
      </w:r>
    </w:p>
    <w:p>
      <w:pPr>
        <w:pStyle w:val="BodyText"/>
        <w:spacing w:line="240" w:lineRule="auto"/>
        <w:ind w:left="640" w:right="0"/>
        <w:jc w:val="left"/>
      </w:pPr>
      <w:r>
        <w:t>（</w:t>
      </w:r>
      <w:r>
        <w:rPr>
          <w:rFonts w:ascii="Times New Roman" w:eastAsia="Times New Roman" w:hAnsi="Times New Roman" w:cs="Times New Roman" w:hint="default"/>
        </w:rPr>
        <w:t>2</w:t>
      </w:r>
      <w:r>
        <w:t>）物体质量相同时，速度越大，动能越大</w:t>
      </w:r>
    </w:p>
    <w:p>
      <w:pPr>
        <w:pStyle w:val="BodyText"/>
        <w:tabs>
          <w:tab w:val="left" w:pos="3265"/>
        </w:tabs>
        <w:spacing w:line="240" w:lineRule="auto"/>
        <w:ind w:left="640" w:right="0"/>
        <w:jc w:val="left"/>
      </w:pPr>
      <w:r>
        <w:rPr>
          <w:w w:val="95"/>
        </w:rPr>
        <w:t>（</w:t>
      </w:r>
      <w:r>
        <w:rPr>
          <w:rFonts w:ascii="Times New Roman" w:eastAsia="Times New Roman" w:hAnsi="Times New Roman" w:cs="Times New Roman" w:hint="default"/>
          <w:w w:val="95"/>
        </w:rPr>
        <w:t>3</w:t>
      </w:r>
      <w:r>
        <w:rPr>
          <w:w w:val="95"/>
        </w:rPr>
        <w:t>）纸盒移动距离大小</w:t>
      </w:r>
      <w:r>
        <w:rPr>
          <w:w w:val="95"/>
        </w:rPr>
        <w:tab/>
      </w:r>
      <w:r>
        <w:t>转换法</w:t>
      </w:r>
    </w:p>
    <w:p>
      <w:pPr>
        <w:pStyle w:val="BodyText"/>
        <w:tabs>
          <w:tab w:val="left" w:pos="2319"/>
          <w:tab w:val="left" w:pos="3368"/>
        </w:tabs>
        <w:spacing w:before="119" w:line="240" w:lineRule="auto"/>
        <w:ind w:left="640" w:right="0"/>
        <w:jc w:val="left"/>
      </w:pPr>
      <w:r>
        <w:rPr>
          <w:w w:val="95"/>
        </w:rPr>
        <w:t>（</w:t>
      </w:r>
      <w:r>
        <w:rPr>
          <w:rFonts w:ascii="Times New Roman" w:eastAsia="Times New Roman" w:hAnsi="Times New Roman" w:cs="Times New Roman" w:hint="default"/>
          <w:w w:val="95"/>
        </w:rPr>
        <w:t>4</w:t>
      </w:r>
      <w:r>
        <w:rPr>
          <w:w w:val="95"/>
        </w:rPr>
        <w:t>）不能</w:t>
      </w:r>
      <w:r>
        <w:rPr>
          <w:w w:val="95"/>
        </w:rPr>
        <w:tab/>
      </w:r>
      <w:r>
        <w:rPr>
          <w:spacing w:val="-1"/>
          <w:w w:val="95"/>
        </w:rPr>
        <w:t>（</w:t>
      </w:r>
      <w:r>
        <w:rPr>
          <w:rFonts w:ascii="Times New Roman" w:eastAsia="Times New Roman" w:hAnsi="Times New Roman" w:cs="Times New Roman" w:hint="default"/>
          <w:spacing w:val="-1"/>
          <w:w w:val="95"/>
        </w:rPr>
        <w:t>5</w:t>
      </w:r>
      <w:r>
        <w:rPr>
          <w:spacing w:val="-1"/>
          <w:w w:val="95"/>
        </w:rPr>
        <w:t>）大</w:t>
      </w:r>
      <w:r>
        <w:rPr>
          <w:spacing w:val="-1"/>
          <w:w w:val="95"/>
        </w:rPr>
        <w:tab/>
      </w:r>
      <w:r>
        <w:t>大</w:t>
      </w:r>
    </w:p>
    <w:p>
      <w:pPr>
        <w:pStyle w:val="BodyText"/>
        <w:tabs>
          <w:tab w:val="left" w:pos="1688"/>
          <w:tab w:val="left" w:pos="3368"/>
        </w:tabs>
        <w:spacing w:line="240" w:lineRule="auto"/>
        <w:ind w:right="0"/>
        <w:jc w:val="left"/>
      </w:pPr>
      <w:r>
        <w:rPr>
          <w:rFonts w:ascii="Times New Roman" w:eastAsia="Times New Roman" w:hAnsi="Times New Roman" w:cs="Times New Roman" w:hint="default"/>
          <w:w w:val="95"/>
        </w:rPr>
        <w:t>26</w:t>
      </w:r>
      <w:r>
        <w:rPr>
          <w:w w:val="95"/>
        </w:rPr>
        <w:t>、（</w:t>
      </w:r>
      <w:r>
        <w:rPr>
          <w:rFonts w:ascii="Times New Roman" w:eastAsia="Times New Roman" w:hAnsi="Times New Roman" w:cs="Times New Roman" w:hint="default"/>
          <w:w w:val="95"/>
        </w:rPr>
        <w:t>1</w:t>
      </w:r>
      <w:r>
        <w:rPr>
          <w:w w:val="95"/>
        </w:rPr>
        <w:t>）右</w:t>
      </w:r>
      <w:r>
        <w:rPr>
          <w:w w:val="95"/>
        </w:rPr>
        <w:tab/>
      </w:r>
      <w:r>
        <w:rPr>
          <w:w w:val="95"/>
        </w:rPr>
        <w:t>便于测量力臂</w:t>
      </w:r>
      <w:r>
        <w:rPr>
          <w:w w:val="95"/>
        </w:rPr>
        <w:tab/>
      </w:r>
      <w:r>
        <w:t>只有一组数据，不具有普遍性</w:t>
      </w:r>
      <w:r>
        <w:rPr>
          <w:rFonts w:ascii="Times New Roman" w:eastAsia="Times New Roman" w:hAnsi="Times New Roman" w:cs="Times New Roman" w:hint="default"/>
        </w:rPr>
        <w:t>(</w:t>
      </w:r>
      <w:r>
        <w:t>或结论具有偶然性）</w:t>
      </w:r>
    </w:p>
    <w:p>
      <w:pPr>
        <w:pStyle w:val="BodyText"/>
        <w:spacing w:line="240" w:lineRule="auto"/>
        <w:ind w:left="640" w:right="0"/>
        <w:jc w:val="left"/>
        <w:rPr>
          <w:rFonts w:ascii="Times New Roman" w:eastAsia="Times New Roman" w:hAnsi="Times New Roman" w:cs="Times New Roman" w:hint="default"/>
        </w:rPr>
      </w:pPr>
      <w:r>
        <w:t>（</w:t>
      </w:r>
      <w:r>
        <w:rPr>
          <w:rFonts w:ascii="Times New Roman" w:eastAsia="Times New Roman" w:hAnsi="Times New Roman" w:cs="Times New Roman" w:hint="default"/>
        </w:rPr>
        <w:t>2</w:t>
      </w:r>
      <w:r>
        <w:t>）</w:t>
      </w:r>
      <w:r>
        <w:rPr>
          <w:spacing w:val="-3"/>
        </w:rPr>
        <w:t xml:space="preserve"> </w:t>
      </w:r>
      <w:r>
        <w:rPr>
          <w:rFonts w:ascii="Times New Roman" w:eastAsia="Times New Roman" w:hAnsi="Times New Roman" w:cs="Times New Roman" w:hint="default"/>
        </w:rPr>
        <w:t>6</w:t>
      </w:r>
    </w:p>
    <w:p>
      <w:pPr>
        <w:pStyle w:val="BodyText"/>
        <w:tabs>
          <w:tab w:val="left" w:pos="2319"/>
          <w:tab w:val="left" w:pos="2948"/>
        </w:tabs>
        <w:spacing w:before="88" w:line="240" w:lineRule="auto"/>
        <w:ind w:left="640" w:right="0"/>
        <w:jc w:val="left"/>
      </w:pPr>
      <w:r>
        <w:rPr>
          <w:spacing w:val="-1"/>
          <w:w w:val="99"/>
        </w:rPr>
        <w:t>（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3</w:t>
      </w:r>
      <w:r>
        <w:rPr>
          <w:w w:val="99"/>
        </w:rPr>
        <w:t>）</w:t>
      </w:r>
      <w:r>
        <w:t xml:space="preserve"> </w:t>
      </w:r>
      <w:r>
        <w:rPr>
          <w:rFonts w:ascii="Times New Roman" w:eastAsia="Times New Roman" w:hAnsi="Times New Roman" w:cs="Times New Roman" w:hint="default"/>
          <w:w w:val="99"/>
        </w:rPr>
        <w:t>2</w:t>
      </w:r>
      <w:r>
        <w:rPr>
          <w:rFonts w:ascii="Times New Roman" w:eastAsia="Times New Roman" w:hAnsi="Times New Roman" w:cs="Times New Roman" w:hint="default"/>
        </w:rPr>
        <w:tab/>
      </w:r>
      <w:r>
        <w:rPr>
          <w:rFonts w:ascii="Times New Roman" w:eastAsia="Times New Roman" w:hAnsi="Times New Roman" w:cs="Times New Roman" w:hint="default"/>
          <w:w w:val="99"/>
        </w:rPr>
        <w:t>3</w:t>
      </w:r>
      <w:r>
        <w:rPr>
          <w:rFonts w:ascii="Times New Roman" w:eastAsia="Times New Roman" w:hAnsi="Times New Roman" w:cs="Times New Roman" w:hint="default"/>
        </w:rPr>
        <w:tab/>
      </w:r>
      <w:r>
        <w:rPr>
          <w:spacing w:val="-1"/>
          <w:w w:val="99"/>
        </w:rPr>
        <w:t>（</w:t>
      </w:r>
      <w:r>
        <w:rPr>
          <w:spacing w:val="2"/>
          <w:w w:val="99"/>
        </w:rPr>
        <w:t>画</w:t>
      </w:r>
      <w:r>
        <w:rPr>
          <w:spacing w:val="-1"/>
          <w:w w:val="99"/>
        </w:rPr>
        <w:t>力</w:t>
      </w:r>
      <w:r>
        <w:rPr>
          <w:spacing w:val="2"/>
          <w:w w:val="99"/>
        </w:rPr>
        <w:t>臂</w:t>
      </w:r>
      <w:r>
        <w:rPr>
          <w:spacing w:val="-1"/>
          <w:w w:val="99"/>
        </w:rPr>
        <w:t>（</w:t>
      </w:r>
      <w:r>
        <w:rPr>
          <w:spacing w:val="2"/>
          <w:w w:val="99"/>
        </w:rPr>
        <w:t>略</w:t>
      </w:r>
      <w:r>
        <w:rPr>
          <w:spacing w:val="-104"/>
          <w:w w:val="99"/>
        </w:rPr>
        <w:t>）</w:t>
      </w:r>
      <w:r>
        <w:rPr>
          <w:w w:val="99"/>
        </w:rPr>
        <w:t>）</w:t>
      </w:r>
    </w:p>
    <w:p>
      <w:pPr>
        <w:pStyle w:val="BodyText"/>
        <w:spacing w:line="240" w:lineRule="auto"/>
        <w:ind w:left="640" w:right="0"/>
        <w:jc w:val="left"/>
        <w:rPr>
          <w:rFonts w:ascii="Times New Roman" w:eastAsia="Times New Roman" w:hAnsi="Times New Roman" w:cs="Times New Roman" w:hint="default"/>
        </w:rPr>
      </w:pPr>
      <w:r>
        <w:t>（</w:t>
      </w:r>
      <w:r>
        <w:rPr>
          <w:rFonts w:ascii="Times New Roman" w:eastAsia="Times New Roman" w:hAnsi="Times New Roman" w:cs="Times New Roman" w:hint="default"/>
        </w:rPr>
        <w:t>4</w:t>
      </w:r>
      <w:r>
        <w:t>）</w:t>
      </w:r>
      <w:r>
        <w:rPr>
          <w:spacing w:val="-4"/>
        </w:rPr>
        <w:t xml:space="preserve"> </w:t>
      </w:r>
      <w:r>
        <w:rPr>
          <w:rFonts w:ascii="Times New Roman" w:eastAsia="Times New Roman" w:hAnsi="Times New Roman" w:cs="Times New Roman" w:hint="default"/>
        </w:rPr>
        <w:t>A</w:t>
      </w:r>
    </w:p>
    <w:p>
      <w:pPr>
        <w:spacing w:before="82"/>
        <w:ind w:left="220" w:right="0" w:firstLine="0"/>
        <w:jc w:val="left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 w:hint="default"/>
          <w:b/>
          <w:bCs/>
          <w:w w:val="99"/>
          <w:sz w:val="24"/>
          <w:szCs w:val="24"/>
        </w:rPr>
        <w:t>五</w:t>
      </w:r>
      <w:r>
        <w:rPr>
          <w:rFonts w:ascii="宋体" w:eastAsia="宋体" w:hAnsi="宋体" w:cs="宋体" w:hint="default"/>
          <w:b/>
          <w:bCs/>
          <w:spacing w:val="2"/>
          <w:w w:val="99"/>
          <w:sz w:val="24"/>
          <w:szCs w:val="24"/>
        </w:rPr>
        <w:t>、</w:t>
      </w:r>
      <w:r>
        <w:rPr>
          <w:rFonts w:ascii="宋体" w:eastAsia="宋体" w:hAnsi="宋体" w:cs="宋体" w:hint="default"/>
          <w:b/>
          <w:bCs/>
          <w:w w:val="99"/>
          <w:sz w:val="24"/>
          <w:szCs w:val="24"/>
        </w:rPr>
        <w:t>分</w:t>
      </w:r>
      <w:r>
        <w:rPr>
          <w:rFonts w:ascii="宋体" w:eastAsia="宋体" w:hAnsi="宋体" w:cs="宋体" w:hint="default"/>
          <w:b/>
          <w:bCs/>
          <w:spacing w:val="2"/>
          <w:w w:val="99"/>
          <w:sz w:val="24"/>
          <w:szCs w:val="24"/>
        </w:rPr>
        <w:t>析</w:t>
      </w:r>
      <w:r>
        <w:rPr>
          <w:rFonts w:ascii="宋体" w:eastAsia="宋体" w:hAnsi="宋体" w:cs="宋体" w:hint="default"/>
          <w:b/>
          <w:bCs/>
          <w:w w:val="99"/>
          <w:sz w:val="24"/>
          <w:szCs w:val="24"/>
        </w:rPr>
        <w:t>交流</w:t>
      </w:r>
      <w:r>
        <w:rPr>
          <w:rFonts w:ascii="宋体" w:eastAsia="宋体" w:hAnsi="宋体" w:cs="宋体" w:hint="default"/>
          <w:sz w:val="24"/>
          <w:szCs w:val="24"/>
        </w:rPr>
        <w:t>（每题</w:t>
      </w:r>
      <w:r>
        <w:rPr>
          <w:rFonts w:ascii="宋体" w:eastAsia="宋体" w:hAnsi="宋体" w:cs="宋体" w:hint="default"/>
          <w:spacing w:val="-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 w:hint="default"/>
          <w:sz w:val="24"/>
          <w:szCs w:val="24"/>
        </w:rPr>
        <w:t xml:space="preserve">5 </w:t>
      </w:r>
      <w:r>
        <w:rPr>
          <w:rFonts w:ascii="宋体" w:eastAsia="宋体" w:hAnsi="宋体" w:cs="宋体" w:hint="default"/>
          <w:sz w:val="24"/>
          <w:szCs w:val="24"/>
        </w:rPr>
        <w:t>分，共</w:t>
      </w:r>
      <w:r>
        <w:rPr>
          <w:rFonts w:ascii="宋体" w:eastAsia="宋体" w:hAnsi="宋体" w:cs="宋体" w:hint="default"/>
          <w:spacing w:val="-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 w:hint="default"/>
          <w:sz w:val="24"/>
          <w:szCs w:val="24"/>
        </w:rPr>
        <w:t xml:space="preserve">10 </w:t>
      </w:r>
      <w:r>
        <w:rPr>
          <w:rFonts w:ascii="宋体" w:eastAsia="宋体" w:hAnsi="宋体" w:cs="宋体" w:hint="default"/>
          <w:sz w:val="24"/>
          <w:szCs w:val="24"/>
        </w:rPr>
        <w:t>分</w:t>
      </w:r>
      <w:r>
        <w:rPr>
          <w:rFonts w:ascii="宋体" w:eastAsia="宋体" w:hAnsi="宋体" w:cs="宋体" w:hint="default"/>
          <w:spacing w:val="-120"/>
          <w:sz w:val="24"/>
          <w:szCs w:val="24"/>
        </w:rPr>
        <w:t>。</w:t>
      </w:r>
      <w:r>
        <w:rPr>
          <w:rFonts w:ascii="宋体" w:eastAsia="宋体" w:hAnsi="宋体" w:cs="宋体" w:hint="default"/>
          <w:sz w:val="24"/>
          <w:szCs w:val="24"/>
        </w:rPr>
        <w:t>）</w:t>
      </w:r>
    </w:p>
    <w:p>
      <w:pPr>
        <w:pStyle w:val="BodyText"/>
        <w:spacing w:before="139" w:line="240" w:lineRule="auto"/>
        <w:ind w:right="0"/>
        <w:jc w:val="left"/>
      </w:pPr>
      <w:r>
        <w:rPr>
          <w:rFonts w:ascii="Times New Roman" w:eastAsia="Times New Roman" w:hAnsi="Times New Roman" w:cs="Times New Roman" w:hint="default"/>
          <w:spacing w:val="1"/>
          <w:w w:val="99"/>
        </w:rPr>
        <w:t>2</w:t>
      </w:r>
      <w:r>
        <w:rPr>
          <w:rFonts w:ascii="Times New Roman" w:eastAsia="Times New Roman" w:hAnsi="Times New Roman" w:cs="Times New Roman" w:hint="default"/>
          <w:spacing w:val="-2"/>
          <w:w w:val="99"/>
        </w:rPr>
        <w:t>7</w:t>
      </w:r>
      <w:r>
        <w:rPr>
          <w:spacing w:val="-104"/>
          <w:w w:val="99"/>
        </w:rPr>
        <w:t>、</w:t>
      </w:r>
      <w:r>
        <w:rPr>
          <w:spacing w:val="2"/>
          <w:w w:val="99"/>
        </w:rPr>
        <w:t>（</w:t>
      </w:r>
      <w:r>
        <w:rPr>
          <w:rFonts w:ascii="Times New Roman" w:eastAsia="Times New Roman" w:hAnsi="Times New Roman" w:cs="Times New Roman" w:hint="default"/>
          <w:spacing w:val="-2"/>
          <w:w w:val="99"/>
        </w:rPr>
        <w:t>1</w:t>
      </w:r>
      <w:r>
        <w:rPr>
          <w:w w:val="99"/>
        </w:rPr>
        <w:t>）</w:t>
      </w:r>
      <w:r>
        <w:rPr>
          <w:spacing w:val="2"/>
        </w:rPr>
        <w:t xml:space="preserve"> </w:t>
      </w:r>
      <w:r>
        <w:rPr>
          <w:spacing w:val="-1"/>
          <w:w w:val="99"/>
        </w:rPr>
        <w:t>高</w:t>
      </w:r>
      <w:r>
        <w:rPr>
          <w:w w:val="99"/>
        </w:rPr>
        <w:t>度</w:t>
      </w:r>
    </w:p>
    <w:p>
      <w:pPr>
        <w:pStyle w:val="BodyText"/>
        <w:tabs>
          <w:tab w:val="left" w:pos="1576"/>
        </w:tabs>
        <w:spacing w:line="240" w:lineRule="auto"/>
        <w:ind w:left="0" w:right="6100"/>
        <w:jc w:val="center"/>
      </w:pPr>
      <w:r>
        <w:t>（</w:t>
      </w:r>
      <w:r>
        <w:rPr>
          <w:rFonts w:ascii="Times New Roman" w:eastAsia="Times New Roman" w:hAnsi="Times New Roman" w:cs="Times New Roman" w:hint="default"/>
        </w:rPr>
        <w:t>2</w:t>
      </w:r>
      <w:r>
        <w:t>）</w:t>
      </w:r>
      <w:r>
        <w:rPr>
          <w:spacing w:val="-2"/>
        </w:rPr>
        <w:t xml:space="preserve"> </w:t>
      </w:r>
      <w:r>
        <w:t>重力势</w:t>
      </w:r>
      <w:r>
        <w:tab/>
      </w:r>
      <w:r>
        <w:t>动</w:t>
      </w:r>
    </w:p>
    <w:p>
      <w:pPr>
        <w:pStyle w:val="BodyText"/>
        <w:spacing w:before="6" w:line="240" w:lineRule="auto"/>
        <w:ind w:left="328" w:right="0"/>
        <w:jc w:val="left"/>
      </w:pPr>
      <w:bookmarkStart w:id="0" w:name="_GoBack"/>
      <w:bookmarkEnd w:id="0"/>
      <w:r>
        <w:t>（</w:t>
      </w:r>
      <w:r>
        <w:rPr>
          <w:rFonts w:ascii="Times New Roman" w:eastAsia="Times New Roman" w:hAnsi="Times New Roman" w:cs="Times New Roman" w:hint="default"/>
        </w:rPr>
        <w:t>3</w:t>
      </w:r>
      <w:r>
        <w:t>）</w:t>
      </w:r>
      <w:r>
        <w:rPr>
          <w:spacing w:val="-2"/>
        </w:rPr>
        <w:t xml:space="preserve"> </w:t>
      </w:r>
      <w:r>
        <w:t>不守恒</w:t>
      </w:r>
    </w:p>
    <w:p>
      <w:pPr>
        <w:pStyle w:val="BodyText"/>
        <w:spacing w:line="240" w:lineRule="auto"/>
        <w:ind w:left="328" w:right="0"/>
        <w:jc w:val="left"/>
      </w:pPr>
      <w:r>
        <w:t>（</w:t>
      </w:r>
      <w:r>
        <w:rPr>
          <w:rFonts w:ascii="Times New Roman" w:eastAsia="Times New Roman" w:hAnsi="Times New Roman" w:cs="Times New Roman" w:hint="default"/>
        </w:rPr>
        <w:t>4</w:t>
      </w:r>
      <w:r>
        <w:t>）</w:t>
      </w:r>
      <w:r>
        <w:rPr>
          <w:spacing w:val="-3"/>
        </w:rPr>
        <w:t xml:space="preserve"> </w:t>
      </w:r>
      <w:r>
        <w:t>合理就得分</w:t>
      </w:r>
    </w:p>
    <w:p>
      <w:pPr>
        <w:pStyle w:val="BodyText"/>
        <w:spacing w:before="119" w:line="336" w:lineRule="auto"/>
        <w:ind w:left="540" w:right="231" w:hanging="420"/>
        <w:jc w:val="both"/>
      </w:pPr>
      <w:r>
        <w:rPr>
          <w:rFonts w:ascii="Times New Roman" w:eastAsia="Times New Roman" w:hAnsi="Times New Roman" w:cs="Times New Roman" w:hint="default"/>
          <w:spacing w:val="1"/>
          <w:w w:val="99"/>
        </w:rPr>
        <w:t>2</w:t>
      </w:r>
      <w:r>
        <w:rPr>
          <w:rFonts w:ascii="Times New Roman" w:eastAsia="Times New Roman" w:hAnsi="Times New Roman" w:cs="Times New Roman" w:hint="default"/>
          <w:spacing w:val="-2"/>
          <w:w w:val="99"/>
        </w:rPr>
        <w:t>8</w:t>
      </w:r>
      <w:r>
        <w:rPr>
          <w:spacing w:val="-1"/>
          <w:w w:val="99"/>
        </w:rPr>
        <w:t>、</w:t>
      </w:r>
      <w:r>
        <w:rPr>
          <w:spacing w:val="2"/>
          <w:w w:val="99"/>
        </w:rPr>
        <w:t>小</w:t>
      </w:r>
      <w:r>
        <w:rPr>
          <w:spacing w:val="-1"/>
          <w:w w:val="99"/>
        </w:rPr>
        <w:t>球</w:t>
      </w:r>
      <w:r>
        <w:rPr>
          <w:spacing w:val="2"/>
          <w:w w:val="99"/>
        </w:rPr>
        <w:t>和</w:t>
      </w:r>
      <w:r>
        <w:rPr>
          <w:spacing w:val="-1"/>
          <w:w w:val="99"/>
        </w:rPr>
        <w:t>金</w:t>
      </w:r>
      <w:r>
        <w:rPr>
          <w:spacing w:val="2"/>
          <w:w w:val="99"/>
        </w:rPr>
        <w:t>属</w:t>
      </w:r>
      <w:r>
        <w:rPr>
          <w:spacing w:val="-1"/>
          <w:w w:val="99"/>
        </w:rPr>
        <w:t>片</w:t>
      </w:r>
      <w:r>
        <w:rPr>
          <w:spacing w:val="2"/>
          <w:w w:val="99"/>
        </w:rPr>
        <w:t>原</w:t>
      </w:r>
      <w:r>
        <w:rPr>
          <w:spacing w:val="-1"/>
          <w:w w:val="99"/>
        </w:rPr>
        <w:t>来</w:t>
      </w:r>
      <w:r>
        <w:rPr>
          <w:spacing w:val="2"/>
          <w:w w:val="99"/>
        </w:rPr>
        <w:t>处</w:t>
      </w:r>
      <w:r>
        <w:rPr>
          <w:spacing w:val="-1"/>
          <w:w w:val="99"/>
        </w:rPr>
        <w:t>于</w:t>
      </w:r>
      <w:r>
        <w:rPr>
          <w:spacing w:val="2"/>
          <w:w w:val="99"/>
        </w:rPr>
        <w:t>静</w:t>
      </w:r>
      <w:r>
        <w:rPr>
          <w:spacing w:val="-1"/>
          <w:w w:val="99"/>
        </w:rPr>
        <w:t>止</w:t>
      </w:r>
      <w:r>
        <w:rPr>
          <w:spacing w:val="2"/>
          <w:w w:val="99"/>
        </w:rPr>
        <w:t>状</w:t>
      </w:r>
      <w:r>
        <w:rPr>
          <w:spacing w:val="-1"/>
          <w:w w:val="99"/>
        </w:rPr>
        <w:t>态</w:t>
      </w:r>
      <w:r>
        <w:rPr>
          <w:spacing w:val="2"/>
          <w:w w:val="99"/>
        </w:rPr>
        <w:t>（</w:t>
      </w:r>
      <w:r>
        <w:rPr>
          <w:rFonts w:ascii="Times New Roman" w:eastAsia="Times New Roman" w:hAnsi="Times New Roman" w:cs="Times New Roman" w:hint="default"/>
          <w:w w:val="99"/>
        </w:rPr>
        <w:t>1</w:t>
      </w:r>
      <w:r>
        <w:rPr>
          <w:rFonts w:ascii="Times New Roman" w:eastAsia="Times New Roman" w:hAnsi="Times New Roman" w:cs="Times New Roman" w:hint="default"/>
          <w:spacing w:val="1"/>
        </w:rPr>
        <w:t xml:space="preserve"> </w:t>
      </w:r>
      <w:r>
        <w:rPr>
          <w:spacing w:val="-1"/>
          <w:w w:val="99"/>
        </w:rPr>
        <w:t>分</w:t>
      </w:r>
      <w:r>
        <w:rPr>
          <w:spacing w:val="-104"/>
          <w:w w:val="99"/>
        </w:rPr>
        <w:t>）</w:t>
      </w:r>
      <w:r>
        <w:rPr>
          <w:spacing w:val="-1"/>
          <w:w w:val="99"/>
        </w:rPr>
        <w:t>，</w:t>
      </w:r>
      <w:r>
        <w:rPr>
          <w:spacing w:val="2"/>
          <w:w w:val="99"/>
        </w:rPr>
        <w:t>金</w:t>
      </w:r>
      <w:r>
        <w:rPr>
          <w:spacing w:val="-1"/>
          <w:w w:val="99"/>
        </w:rPr>
        <w:t>属</w:t>
      </w:r>
      <w:r>
        <w:rPr>
          <w:spacing w:val="2"/>
          <w:w w:val="99"/>
        </w:rPr>
        <w:t>片</w:t>
      </w:r>
      <w:r>
        <w:rPr>
          <w:spacing w:val="-1"/>
          <w:w w:val="99"/>
        </w:rPr>
        <w:t>受</w:t>
      </w:r>
      <w:r>
        <w:rPr>
          <w:spacing w:val="2"/>
          <w:w w:val="99"/>
        </w:rPr>
        <w:t>到</w:t>
      </w:r>
      <w:r>
        <w:rPr>
          <w:spacing w:val="-1"/>
          <w:w w:val="99"/>
        </w:rPr>
        <w:t>簧</w:t>
      </w:r>
      <w:r>
        <w:rPr>
          <w:spacing w:val="2"/>
          <w:w w:val="99"/>
        </w:rPr>
        <w:t>片</w:t>
      </w:r>
      <w:r>
        <w:rPr>
          <w:spacing w:val="-1"/>
          <w:w w:val="99"/>
        </w:rPr>
        <w:t>的</w:t>
      </w:r>
      <w:r>
        <w:rPr>
          <w:spacing w:val="2"/>
          <w:w w:val="99"/>
        </w:rPr>
        <w:t>力</w:t>
      </w:r>
      <w:r>
        <w:rPr>
          <w:spacing w:val="-1"/>
          <w:w w:val="99"/>
        </w:rPr>
        <w:t>而</w:t>
      </w:r>
      <w:r>
        <w:rPr>
          <w:spacing w:val="2"/>
          <w:w w:val="99"/>
        </w:rPr>
        <w:t>运</w:t>
      </w:r>
      <w:r>
        <w:rPr>
          <w:spacing w:val="-1"/>
          <w:w w:val="99"/>
        </w:rPr>
        <w:t>动</w:t>
      </w:r>
      <w:r>
        <w:rPr>
          <w:spacing w:val="2"/>
          <w:w w:val="99"/>
        </w:rPr>
        <w:t>飞</w:t>
      </w:r>
      <w:r>
        <w:rPr>
          <w:spacing w:val="-1"/>
          <w:w w:val="99"/>
        </w:rPr>
        <w:t>出</w:t>
      </w:r>
      <w:r>
        <w:rPr>
          <w:spacing w:val="2"/>
          <w:w w:val="99"/>
        </w:rPr>
        <w:t>（</w:t>
      </w:r>
      <w:r>
        <w:rPr>
          <w:rFonts w:ascii="Times New Roman" w:eastAsia="Times New Roman" w:hAnsi="Times New Roman" w:cs="Times New Roman" w:hint="default"/>
          <w:w w:val="99"/>
        </w:rPr>
        <w:t>1</w:t>
      </w:r>
      <w:r>
        <w:rPr>
          <w:rFonts w:ascii="Times New Roman" w:eastAsia="Times New Roman" w:hAnsi="Times New Roman" w:cs="Times New Roman" w:hint="default"/>
          <w:spacing w:val="1"/>
        </w:rPr>
        <w:t xml:space="preserve"> </w:t>
      </w:r>
      <w:r>
        <w:rPr>
          <w:spacing w:val="-1"/>
          <w:w w:val="99"/>
        </w:rPr>
        <w:t>分</w:t>
      </w:r>
      <w:r>
        <w:rPr>
          <w:spacing w:val="-104"/>
          <w:w w:val="99"/>
        </w:rPr>
        <w:t>）</w:t>
      </w:r>
      <w:r>
        <w:rPr>
          <w:spacing w:val="-1"/>
          <w:w w:val="99"/>
        </w:rPr>
        <w:t>，</w:t>
      </w:r>
      <w:r>
        <w:rPr>
          <w:w w:val="99"/>
        </w:rPr>
        <w:t xml:space="preserve">小 </w:t>
      </w:r>
      <w:r>
        <w:rPr>
          <w:spacing w:val="-1"/>
          <w:w w:val="99"/>
        </w:rPr>
        <w:t>球</w:t>
      </w:r>
      <w:r>
        <w:rPr>
          <w:spacing w:val="2"/>
          <w:w w:val="99"/>
        </w:rPr>
        <w:t>由</w:t>
      </w:r>
      <w:r>
        <w:rPr>
          <w:spacing w:val="-1"/>
          <w:w w:val="99"/>
        </w:rPr>
        <w:t>于</w:t>
      </w:r>
      <w:r>
        <w:rPr>
          <w:spacing w:val="2"/>
          <w:w w:val="99"/>
        </w:rPr>
        <w:t>惯</w:t>
      </w:r>
      <w:r>
        <w:rPr>
          <w:spacing w:val="-1"/>
          <w:w w:val="99"/>
        </w:rPr>
        <w:t>性</w:t>
      </w:r>
      <w:r>
        <w:rPr>
          <w:spacing w:val="2"/>
          <w:w w:val="99"/>
        </w:rPr>
        <w:t>保</w:t>
      </w:r>
      <w:r>
        <w:rPr>
          <w:spacing w:val="-1"/>
          <w:w w:val="99"/>
        </w:rPr>
        <w:t>持</w:t>
      </w:r>
      <w:r>
        <w:rPr>
          <w:spacing w:val="2"/>
          <w:w w:val="99"/>
        </w:rPr>
        <w:t>原</w:t>
      </w:r>
      <w:r>
        <w:rPr>
          <w:spacing w:val="-1"/>
          <w:w w:val="99"/>
        </w:rPr>
        <w:t>来</w:t>
      </w:r>
      <w:r>
        <w:rPr>
          <w:spacing w:val="2"/>
          <w:w w:val="99"/>
        </w:rPr>
        <w:t>的</w:t>
      </w:r>
      <w:r>
        <w:rPr>
          <w:spacing w:val="-1"/>
          <w:w w:val="99"/>
        </w:rPr>
        <w:t>静</w:t>
      </w:r>
      <w:r>
        <w:rPr>
          <w:spacing w:val="2"/>
          <w:w w:val="99"/>
        </w:rPr>
        <w:t>止</w:t>
      </w:r>
      <w:r>
        <w:rPr>
          <w:spacing w:val="-1"/>
          <w:w w:val="99"/>
        </w:rPr>
        <w:t>状</w:t>
      </w:r>
      <w:r>
        <w:rPr>
          <w:spacing w:val="2"/>
          <w:w w:val="99"/>
        </w:rPr>
        <w:t>态</w:t>
      </w:r>
      <w:r>
        <w:rPr>
          <w:spacing w:val="-1"/>
          <w:w w:val="99"/>
        </w:rPr>
        <w:t>（</w:t>
      </w:r>
      <w:r>
        <w:rPr>
          <w:rFonts w:ascii="Times New Roman" w:eastAsia="Times New Roman" w:hAnsi="Times New Roman" w:cs="Times New Roman" w:hint="default"/>
          <w:w w:val="99"/>
        </w:rPr>
        <w:t>2</w:t>
      </w:r>
      <w:r>
        <w:rPr>
          <w:rFonts w:ascii="Times New Roman" w:eastAsia="Times New Roman" w:hAnsi="Times New Roman" w:cs="Times New Roman" w:hint="default"/>
          <w:spacing w:val="1"/>
        </w:rPr>
        <w:t xml:space="preserve"> </w:t>
      </w:r>
      <w:r>
        <w:rPr>
          <w:spacing w:val="-1"/>
          <w:w w:val="99"/>
        </w:rPr>
        <w:t>分</w:t>
      </w:r>
      <w:r>
        <w:rPr>
          <w:spacing w:val="-104"/>
          <w:w w:val="99"/>
        </w:rPr>
        <w:t>）</w:t>
      </w:r>
      <w:r>
        <w:rPr>
          <w:spacing w:val="-1"/>
          <w:w w:val="99"/>
        </w:rPr>
        <w:t>，</w:t>
      </w:r>
      <w:r>
        <w:rPr>
          <w:spacing w:val="2"/>
          <w:w w:val="99"/>
        </w:rPr>
        <w:t>受</w:t>
      </w:r>
      <w:r>
        <w:rPr>
          <w:spacing w:val="-1"/>
          <w:w w:val="99"/>
        </w:rPr>
        <w:t>重</w:t>
      </w:r>
      <w:r>
        <w:rPr>
          <w:spacing w:val="2"/>
          <w:w w:val="99"/>
        </w:rPr>
        <w:t>力</w:t>
      </w:r>
      <w:r>
        <w:rPr>
          <w:spacing w:val="-1"/>
          <w:w w:val="99"/>
        </w:rPr>
        <w:t>而</w:t>
      </w:r>
      <w:r>
        <w:rPr>
          <w:spacing w:val="2"/>
          <w:w w:val="99"/>
        </w:rPr>
        <w:t>落</w:t>
      </w:r>
      <w:r>
        <w:rPr>
          <w:spacing w:val="-1"/>
          <w:w w:val="99"/>
        </w:rPr>
        <w:t>下</w:t>
      </w:r>
      <w:r>
        <w:rPr>
          <w:spacing w:val="2"/>
          <w:w w:val="99"/>
        </w:rPr>
        <w:t>，</w:t>
      </w:r>
      <w:r>
        <w:rPr>
          <w:spacing w:val="-1"/>
          <w:w w:val="99"/>
        </w:rPr>
        <w:t>所</w:t>
      </w:r>
      <w:r>
        <w:rPr>
          <w:spacing w:val="2"/>
          <w:w w:val="99"/>
        </w:rPr>
        <w:t>以</w:t>
      </w:r>
      <w:r>
        <w:rPr>
          <w:spacing w:val="-1"/>
          <w:w w:val="99"/>
        </w:rPr>
        <w:t>小</w:t>
      </w:r>
      <w:r>
        <w:rPr>
          <w:spacing w:val="2"/>
          <w:w w:val="99"/>
        </w:rPr>
        <w:t>球</w:t>
      </w:r>
      <w:r>
        <w:rPr>
          <w:spacing w:val="-1"/>
          <w:w w:val="99"/>
        </w:rPr>
        <w:t>并</w:t>
      </w:r>
      <w:r>
        <w:rPr>
          <w:spacing w:val="2"/>
          <w:w w:val="99"/>
        </w:rPr>
        <w:t>没</w:t>
      </w:r>
      <w:r>
        <w:rPr>
          <w:spacing w:val="-1"/>
          <w:w w:val="99"/>
        </w:rPr>
        <w:t>有</w:t>
      </w:r>
      <w:r>
        <w:rPr>
          <w:spacing w:val="2"/>
          <w:w w:val="99"/>
        </w:rPr>
        <w:t>随</w:t>
      </w:r>
      <w:r>
        <w:rPr>
          <w:spacing w:val="-1"/>
          <w:w w:val="99"/>
        </w:rPr>
        <w:t>金</w:t>
      </w:r>
      <w:r>
        <w:rPr>
          <w:spacing w:val="2"/>
          <w:w w:val="99"/>
        </w:rPr>
        <w:t>属</w:t>
      </w:r>
      <w:r>
        <w:rPr>
          <w:spacing w:val="-1"/>
          <w:w w:val="99"/>
        </w:rPr>
        <w:t>片</w:t>
      </w:r>
      <w:r>
        <w:rPr>
          <w:w w:val="99"/>
        </w:rPr>
        <w:t xml:space="preserve">飞 </w:t>
      </w:r>
      <w:r>
        <w:rPr>
          <w:spacing w:val="-1"/>
          <w:w w:val="99"/>
        </w:rPr>
        <w:t>出</w:t>
      </w:r>
      <w:r>
        <w:rPr>
          <w:spacing w:val="2"/>
          <w:w w:val="99"/>
        </w:rPr>
        <w:t>（</w:t>
      </w:r>
      <w:r>
        <w:rPr>
          <w:rFonts w:ascii="Times New Roman" w:eastAsia="Times New Roman" w:hAnsi="Times New Roman" w:cs="Times New Roman" w:hint="default"/>
          <w:w w:val="99"/>
        </w:rPr>
        <w:t>1</w:t>
      </w:r>
      <w:r>
        <w:rPr>
          <w:rFonts w:ascii="Times New Roman" w:eastAsia="Times New Roman" w:hAnsi="Times New Roman" w:cs="Times New Roman" w:hint="default"/>
          <w:spacing w:val="-1"/>
        </w:rPr>
        <w:t xml:space="preserve"> </w:t>
      </w:r>
      <w:r>
        <w:rPr>
          <w:spacing w:val="2"/>
          <w:w w:val="99"/>
        </w:rPr>
        <w:t>分</w:t>
      </w:r>
      <w:r>
        <w:rPr>
          <w:spacing w:val="-104"/>
          <w:w w:val="99"/>
        </w:rPr>
        <w:t>）</w:t>
      </w:r>
      <w:r>
        <w:rPr>
          <w:w w:val="99"/>
        </w:rPr>
        <w:t>。</w:t>
      </w:r>
    </w:p>
    <w:p>
      <w:pPr>
        <w:pStyle w:val="Heading1"/>
        <w:spacing w:line="240" w:lineRule="auto"/>
        <w:ind w:right="0"/>
        <w:jc w:val="left"/>
      </w:pPr>
      <w:r>
        <w:rPr>
          <w:rFonts w:ascii="宋体" w:eastAsia="宋体" w:hAnsi="宋体" w:cs="宋体" w:hint="default"/>
          <w:b/>
          <w:bCs/>
          <w:w w:val="99"/>
        </w:rPr>
        <w:t>六</w:t>
      </w:r>
      <w:r>
        <w:rPr>
          <w:rFonts w:ascii="宋体" w:eastAsia="宋体" w:hAnsi="宋体" w:cs="宋体" w:hint="default"/>
          <w:b/>
          <w:bCs/>
          <w:spacing w:val="2"/>
          <w:w w:val="99"/>
        </w:rPr>
        <w:t>、</w:t>
      </w:r>
      <w:r>
        <w:rPr>
          <w:rFonts w:ascii="宋体" w:eastAsia="宋体" w:hAnsi="宋体" w:cs="宋体" w:hint="default"/>
          <w:b/>
          <w:bCs/>
          <w:w w:val="99"/>
        </w:rPr>
        <w:t>计</w:t>
      </w:r>
      <w:r>
        <w:rPr>
          <w:rFonts w:ascii="宋体" w:eastAsia="宋体" w:hAnsi="宋体" w:cs="宋体" w:hint="default"/>
          <w:b/>
          <w:bCs/>
          <w:spacing w:val="2"/>
          <w:w w:val="99"/>
        </w:rPr>
        <w:t>算</w:t>
      </w:r>
      <w:r>
        <w:rPr>
          <w:rFonts w:ascii="宋体" w:eastAsia="宋体" w:hAnsi="宋体" w:cs="宋体" w:hint="default"/>
          <w:b/>
          <w:bCs/>
          <w:w w:val="99"/>
        </w:rPr>
        <w:t>题</w:t>
      </w:r>
      <w:r>
        <w:t>（29</w:t>
      </w:r>
      <w:r>
        <w:rPr>
          <w:spacing w:val="-60"/>
        </w:rPr>
        <w:t xml:space="preserve"> </w:t>
      </w:r>
      <w:r>
        <w:t>题</w:t>
      </w:r>
      <w:r>
        <w:rPr>
          <w:spacing w:val="-60"/>
        </w:rPr>
        <w:t xml:space="preserve"> </w:t>
      </w:r>
      <w:r>
        <w:t>8</w:t>
      </w:r>
      <w:r>
        <w:rPr>
          <w:spacing w:val="-60"/>
        </w:rPr>
        <w:t xml:space="preserve"> </w:t>
      </w:r>
      <w:r>
        <w:t>分, 30</w:t>
      </w:r>
      <w:r>
        <w:rPr>
          <w:spacing w:val="-60"/>
        </w:rPr>
        <w:t xml:space="preserve"> </w:t>
      </w:r>
      <w:r>
        <w:t>题 9</w:t>
      </w:r>
      <w:r>
        <w:rPr>
          <w:spacing w:val="-60"/>
        </w:rPr>
        <w:t xml:space="preserve"> </w:t>
      </w:r>
      <w:r>
        <w:t>分 , 共</w:t>
      </w:r>
      <w:r>
        <w:rPr>
          <w:spacing w:val="-60"/>
        </w:rPr>
        <w:t xml:space="preserve"> </w:t>
      </w:r>
      <w:r>
        <w:t>17</w:t>
      </w:r>
      <w:r>
        <w:rPr>
          <w:spacing w:val="-60"/>
        </w:rPr>
        <w:t xml:space="preserve"> </w:t>
      </w:r>
      <w:r>
        <w:t>分</w:t>
      </w:r>
      <w:r>
        <w:rPr>
          <w:spacing w:val="-120"/>
        </w:rPr>
        <w:t>。</w:t>
      </w:r>
      <w:r>
        <w:t>）</w:t>
      </w:r>
    </w:p>
    <w:p>
      <w:pPr>
        <w:pStyle w:val="BodyText"/>
        <w:tabs>
          <w:tab w:val="left" w:pos="3772"/>
        </w:tabs>
        <w:spacing w:before="157" w:line="240" w:lineRule="auto"/>
        <w:ind w:left="120" w:right="0"/>
        <w:jc w:val="left"/>
      </w:pPr>
      <w:r>
        <w:rPr>
          <w:rFonts w:ascii="Times New Roman" w:eastAsia="Times New Roman" w:hAnsi="Times New Roman" w:cs="Times New Roman" w:hint="default"/>
          <w:spacing w:val="1"/>
          <w:w w:val="99"/>
        </w:rPr>
        <w:t>2</w:t>
      </w:r>
      <w:r>
        <w:rPr>
          <w:rFonts w:ascii="Times New Roman" w:eastAsia="Times New Roman" w:hAnsi="Times New Roman" w:cs="Times New Roman" w:hint="default"/>
          <w:spacing w:val="-2"/>
          <w:w w:val="99"/>
        </w:rPr>
        <w:t>9</w:t>
      </w:r>
      <w:r>
        <w:rPr>
          <w:spacing w:val="-20"/>
          <w:w w:val="99"/>
        </w:rPr>
        <w:t>、</w:t>
      </w:r>
      <w:r>
        <w:rPr>
          <w:spacing w:val="2"/>
          <w:w w:val="99"/>
        </w:rPr>
        <w:t>解</w:t>
      </w:r>
      <w:r>
        <w:rPr>
          <w:spacing w:val="-125"/>
          <w:w w:val="99"/>
        </w:rPr>
        <w:t>：</w:t>
      </w:r>
      <w:r>
        <w:rPr>
          <w:spacing w:val="2"/>
          <w:w w:val="99"/>
        </w:rPr>
        <w:t>（</w:t>
      </w:r>
      <w:r>
        <w:rPr>
          <w:rFonts w:ascii="Times New Roman" w:eastAsia="Times New Roman" w:hAnsi="Times New Roman" w:cs="Times New Roman" w:hint="default"/>
          <w:spacing w:val="-2"/>
          <w:w w:val="99"/>
        </w:rPr>
        <w:t>1</w:t>
      </w:r>
      <w:r>
        <w:rPr>
          <w:spacing w:val="-20"/>
          <w:w w:val="99"/>
        </w:rPr>
        <w:t>）</w:t>
      </w:r>
      <w:r>
        <w:rPr>
          <w:rFonts w:ascii="Times New Roman" w:eastAsia="Times New Roman" w:hAnsi="Times New Roman" w:cs="Times New Roman" w:hint="default"/>
          <w:w w:val="99"/>
        </w:rPr>
        <w:t>s</w:t>
      </w:r>
      <w:r>
        <w:rPr>
          <w:rFonts w:ascii="Times New Roman" w:eastAsia="Times New Roman" w:hAnsi="Times New Roman" w:cs="Times New Roman" w:hint="default"/>
          <w:spacing w:val="-1"/>
          <w:w w:val="99"/>
        </w:rPr>
        <w:t>=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v</w:t>
      </w:r>
      <w:r>
        <w:rPr>
          <w:rFonts w:ascii="Times New Roman" w:eastAsia="Times New Roman" w:hAnsi="Times New Roman" w:cs="Times New Roman" w:hint="default"/>
          <w:spacing w:val="-1"/>
          <w:w w:val="99"/>
        </w:rPr>
        <w:t>t=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54k</w:t>
      </w:r>
      <w:r>
        <w:rPr>
          <w:rFonts w:ascii="Times New Roman" w:eastAsia="Times New Roman" w:hAnsi="Times New Roman" w:cs="Times New Roman" w:hint="default"/>
          <w:w w:val="99"/>
        </w:rPr>
        <w:t>m</w:t>
      </w:r>
      <w:r>
        <w:rPr>
          <w:rFonts w:ascii="Times New Roman" w:eastAsia="Times New Roman" w:hAnsi="Times New Roman" w:cs="Times New Roman" w:hint="default"/>
          <w:spacing w:val="-1"/>
          <w:w w:val="99"/>
        </w:rPr>
        <w:t>/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h</w:t>
      </w:r>
      <w:r>
        <w:rPr>
          <w:spacing w:val="2"/>
          <w:w w:val="99"/>
        </w:rPr>
        <w:t>×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2h</w:t>
      </w:r>
      <w:r>
        <w:rPr>
          <w:rFonts w:ascii="Times New Roman" w:eastAsia="Times New Roman" w:hAnsi="Times New Roman" w:cs="Times New Roman" w:hint="default"/>
          <w:spacing w:val="-1"/>
          <w:w w:val="99"/>
        </w:rPr>
        <w:t>=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108</w:t>
      </w:r>
      <w:r>
        <w:rPr>
          <w:rFonts w:ascii="Times New Roman" w:eastAsia="Times New Roman" w:hAnsi="Times New Roman" w:cs="Times New Roman" w:hint="default"/>
          <w:spacing w:val="-2"/>
          <w:w w:val="99"/>
        </w:rPr>
        <w:t>k</w:t>
      </w:r>
      <w:r>
        <w:rPr>
          <w:rFonts w:ascii="Times New Roman" w:eastAsia="Times New Roman" w:hAnsi="Times New Roman" w:cs="Times New Roman" w:hint="default"/>
          <w:w w:val="99"/>
        </w:rPr>
        <w:t>m</w:t>
      </w:r>
      <w:r>
        <w:rPr>
          <w:rFonts w:ascii="Times New Roman" w:eastAsia="Times New Roman" w:hAnsi="Times New Roman" w:cs="Times New Roman" w:hint="default"/>
        </w:rPr>
        <w:tab/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20"/>
          <w:w w:val="99"/>
        </w:rPr>
        <w:t>—</w:t>
      </w:r>
      <w:r>
        <w:rPr>
          <w:spacing w:val="2"/>
          <w:w w:val="99"/>
        </w:rPr>
        <w:t>（</w:t>
      </w:r>
      <w:r>
        <w:rPr>
          <w:rFonts w:ascii="Times New Roman" w:eastAsia="Times New Roman" w:hAnsi="Times New Roman" w:cs="Times New Roman" w:hint="default"/>
          <w:w w:val="99"/>
        </w:rPr>
        <w:t>2</w:t>
      </w:r>
      <w:r>
        <w:rPr>
          <w:rFonts w:ascii="Times New Roman" w:eastAsia="Times New Roman" w:hAnsi="Times New Roman" w:cs="Times New Roman" w:hint="default"/>
          <w:spacing w:val="1"/>
        </w:rPr>
        <w:t xml:space="preserve"> </w:t>
      </w:r>
      <w:r>
        <w:rPr>
          <w:spacing w:val="-1"/>
          <w:w w:val="99"/>
        </w:rPr>
        <w:t>分</w:t>
      </w:r>
      <w:r>
        <w:rPr>
          <w:w w:val="99"/>
        </w:rPr>
        <w:t>）</w:t>
      </w:r>
    </w:p>
    <w:p>
      <w:pPr>
        <w:tabs>
          <w:tab w:val="left" w:pos="6091"/>
        </w:tabs>
        <w:spacing w:before="115"/>
        <w:ind w:left="960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宋体" w:eastAsia="宋体" w:hAnsi="宋体" w:cs="宋体" w:hint="default"/>
          <w:spacing w:val="-2"/>
          <w:sz w:val="21"/>
          <w:szCs w:val="21"/>
        </w:rPr>
        <w:t>（</w:t>
      </w:r>
      <w:r>
        <w:rPr>
          <w:rFonts w:ascii="Times New Roman" w:eastAsia="Times New Roman" w:hAnsi="Times New Roman" w:cs="Times New Roman" w:hint="default"/>
          <w:spacing w:val="-2"/>
          <w:sz w:val="21"/>
          <w:szCs w:val="21"/>
        </w:rPr>
        <w:t>2</w:t>
      </w:r>
      <w:r>
        <w:rPr>
          <w:rFonts w:ascii="宋体" w:eastAsia="宋体" w:hAnsi="宋体" w:cs="宋体" w:hint="default"/>
          <w:spacing w:val="-2"/>
          <w:sz w:val="21"/>
          <w:szCs w:val="21"/>
        </w:rPr>
        <w:t>）</w:t>
      </w:r>
      <w:r>
        <w:rPr>
          <w:rFonts w:ascii="Times New Roman" w:eastAsia="Times New Roman" w:hAnsi="Times New Roman" w:cs="Times New Roman" w:hint="default"/>
          <w:spacing w:val="-2"/>
          <w:sz w:val="21"/>
          <w:szCs w:val="21"/>
        </w:rPr>
        <w:t>p=</w:t>
      </w:r>
      <w:r>
        <w:rPr>
          <w:rFonts w:ascii="宋体" w:eastAsia="宋体" w:hAnsi="宋体" w:cs="宋体" w:hint="default"/>
          <w:spacing w:val="-2"/>
          <w:sz w:val="21"/>
          <w:szCs w:val="21"/>
        </w:rPr>
        <w:t>ρ</w:t>
      </w:r>
      <w:r>
        <w:rPr>
          <w:rFonts w:ascii="Times New Roman" w:eastAsia="Times New Roman" w:hAnsi="Times New Roman" w:cs="Times New Roman" w:hint="default"/>
          <w:spacing w:val="-2"/>
          <w:sz w:val="21"/>
          <w:szCs w:val="21"/>
        </w:rPr>
        <w:t>gh=</w:t>
      </w:r>
      <w:r>
        <w:rPr>
          <w:rFonts w:ascii="宋体" w:eastAsia="宋体" w:hAnsi="宋体" w:cs="宋体" w:hint="default"/>
          <w:spacing w:val="-2"/>
          <w:sz w:val="22"/>
          <w:szCs w:val="22"/>
        </w:rPr>
        <w:t>1.0×10</w:t>
      </w:r>
      <w:r>
        <w:rPr>
          <w:rFonts w:ascii="宋体" w:eastAsia="宋体" w:hAnsi="宋体" w:cs="宋体" w:hint="default"/>
          <w:spacing w:val="-2"/>
          <w:position w:val="11"/>
          <w:sz w:val="11"/>
          <w:szCs w:val="11"/>
        </w:rPr>
        <w:t>3</w:t>
      </w:r>
      <w:r>
        <w:rPr>
          <w:rFonts w:ascii="宋体" w:eastAsia="宋体" w:hAnsi="宋体" w:cs="宋体" w:hint="default"/>
          <w:spacing w:val="-2"/>
          <w:sz w:val="22"/>
          <w:szCs w:val="22"/>
        </w:rPr>
        <w:t>kg/m</w:t>
      </w:r>
      <w:r>
        <w:rPr>
          <w:rFonts w:ascii="宋体" w:eastAsia="宋体" w:hAnsi="宋体" w:cs="宋体" w:hint="default"/>
          <w:spacing w:val="-2"/>
          <w:position w:val="11"/>
          <w:sz w:val="11"/>
          <w:szCs w:val="11"/>
        </w:rPr>
        <w:t>3</w:t>
      </w:r>
      <w:r>
        <w:rPr>
          <w:rFonts w:ascii="宋体" w:eastAsia="宋体" w:hAnsi="宋体" w:cs="宋体" w:hint="default"/>
          <w:spacing w:val="-2"/>
          <w:sz w:val="21"/>
          <w:szCs w:val="21"/>
        </w:rPr>
        <w:t>×</w:t>
      </w:r>
      <w:r>
        <w:rPr>
          <w:rFonts w:ascii="Times New Roman" w:eastAsia="Times New Roman" w:hAnsi="Times New Roman" w:cs="Times New Roman" w:hint="default"/>
          <w:spacing w:val="-2"/>
          <w:sz w:val="21"/>
          <w:szCs w:val="21"/>
        </w:rPr>
        <w:t>10N/kg</w:t>
      </w:r>
      <w:r>
        <w:rPr>
          <w:rFonts w:ascii="宋体" w:eastAsia="宋体" w:hAnsi="宋体" w:cs="宋体" w:hint="default"/>
          <w:spacing w:val="-2"/>
          <w:sz w:val="21"/>
          <w:szCs w:val="21"/>
        </w:rPr>
        <w:t>×</w:t>
      </w:r>
      <w:r>
        <w:rPr>
          <w:rFonts w:ascii="Times New Roman" w:eastAsia="Times New Roman" w:hAnsi="Times New Roman" w:cs="Times New Roman" w:hint="default"/>
          <w:spacing w:val="-2"/>
          <w:sz w:val="21"/>
          <w:szCs w:val="21"/>
        </w:rPr>
        <w:t>10m=10</w:t>
      </w:r>
      <w:r>
        <w:rPr>
          <w:rFonts w:ascii="Times New Roman" w:eastAsia="Times New Roman" w:hAnsi="Times New Roman" w:cs="Times New Roman" w:hint="default"/>
          <w:spacing w:val="-2"/>
          <w:position w:val="7"/>
          <w:sz w:val="13"/>
          <w:szCs w:val="13"/>
        </w:rPr>
        <w:t>5</w:t>
      </w:r>
      <w:r>
        <w:rPr>
          <w:rFonts w:ascii="Times New Roman" w:eastAsia="Times New Roman" w:hAnsi="Times New Roman" w:cs="Times New Roman" w:hint="default"/>
          <w:spacing w:val="-2"/>
          <w:sz w:val="21"/>
          <w:szCs w:val="21"/>
        </w:rPr>
        <w:t>Pa</w:t>
      </w:r>
      <w:r>
        <w:rPr>
          <w:rFonts w:ascii="Times New Roman" w:eastAsia="Times New Roman" w:hAnsi="Times New Roman" w:cs="Times New Roman" w:hint="default"/>
          <w:spacing w:val="-2"/>
          <w:sz w:val="21"/>
          <w:szCs w:val="21"/>
        </w:rPr>
        <w:tab/>
      </w:r>
      <w:r>
        <w:rPr>
          <w:rFonts w:ascii="宋体" w:eastAsia="宋体" w:hAnsi="宋体" w:cs="宋体" w:hint="default"/>
          <w:spacing w:val="-3"/>
          <w:sz w:val="21"/>
          <w:szCs w:val="21"/>
        </w:rPr>
        <w:t>————————（</w:t>
      </w:r>
      <w:r>
        <w:rPr>
          <w:rFonts w:ascii="Times New Roman" w:eastAsia="Times New Roman" w:hAnsi="Times New Roman" w:cs="Times New Roman" w:hint="default"/>
          <w:spacing w:val="-3"/>
          <w:sz w:val="21"/>
          <w:szCs w:val="21"/>
        </w:rPr>
        <w:t xml:space="preserve">2 </w:t>
      </w:r>
      <w:r>
        <w:rPr>
          <w:rFonts w:ascii="宋体" w:eastAsia="宋体" w:hAnsi="宋体" w:cs="宋体" w:hint="default"/>
          <w:spacing w:val="-1"/>
          <w:sz w:val="21"/>
          <w:szCs w:val="21"/>
        </w:rPr>
        <w:t>分）</w:t>
      </w:r>
    </w:p>
    <w:p>
      <w:pPr>
        <w:pStyle w:val="BodyText"/>
        <w:tabs>
          <w:tab w:val="left" w:pos="4197"/>
        </w:tabs>
        <w:spacing w:before="127" w:line="240" w:lineRule="auto"/>
        <w:ind w:left="960" w:right="0"/>
        <w:jc w:val="left"/>
      </w:pPr>
      <w:r>
        <w:pict>
          <v:shape id="_x0000_s3484" o:spid="_x0000_s2453" type="#_x0000_t202" style="width:5.3pt;height:5.3pt;margin-top:16.05pt;margin-left:167.85pt;mso-height-relative:page;mso-position-horizontal-relative:page;mso-width-relative:page;position:absolute;z-index:-251602944" coordsize="21600,21600" filled="f" stroked="f">
            <v:stroke joinstyle="miter"/>
            <v:textbox inset="0,0,0,0">
              <w:txbxContent>
                <w:p>
                  <w:pPr>
                    <w:spacing w:before="0" w:line="105" w:lineRule="exact"/>
                    <w:ind w:left="0" w:right="0" w:firstLine="0"/>
                    <w:jc w:val="left"/>
                    <w:rPr>
                      <w:rFonts w:ascii="宋体" w:eastAsia="宋体" w:hAnsi="宋体" w:cs="宋体" w:hint="default"/>
                      <w:sz w:val="10"/>
                      <w:szCs w:val="10"/>
                    </w:rPr>
                  </w:pPr>
                  <w:r>
                    <w:rPr>
                      <w:rFonts w:ascii="宋体" w:eastAsia="宋体" w:hAnsi="宋体" w:cs="宋体" w:hint="default"/>
                      <w:w w:val="105"/>
                      <w:sz w:val="10"/>
                      <w:szCs w:val="10"/>
                    </w:rPr>
                    <w:t>排</w:t>
                  </w:r>
                </w:p>
              </w:txbxContent>
            </v:textbox>
          </v:shape>
        </w:pict>
      </w:r>
      <w:r>
        <w:rPr>
          <w:spacing w:val="-6"/>
        </w:rPr>
        <w:t>（</w:t>
      </w:r>
      <w:r>
        <w:rPr>
          <w:rFonts w:ascii="Times New Roman" w:eastAsia="Times New Roman" w:hAnsi="Times New Roman" w:cs="Times New Roman" w:hint="default"/>
          <w:spacing w:val="-6"/>
        </w:rPr>
        <w:t>3</w:t>
      </w:r>
      <w:r>
        <w:rPr>
          <w:spacing w:val="-6"/>
        </w:rPr>
        <w:t>）</w:t>
      </w:r>
      <w:r>
        <w:rPr>
          <w:rFonts w:ascii="Times New Roman" w:eastAsia="Times New Roman" w:hAnsi="Times New Roman" w:cs="Times New Roman" w:hint="default"/>
          <w:spacing w:val="-6"/>
        </w:rPr>
        <w:t xml:space="preserve">m  </w:t>
      </w:r>
      <w:r>
        <w:rPr>
          <w:rFonts w:ascii="Times New Roman" w:eastAsia="Times New Roman" w:hAnsi="Times New Roman" w:cs="Times New Roman" w:hint="default"/>
          <w:spacing w:val="4"/>
        </w:rPr>
        <w:t xml:space="preserve"> </w:t>
      </w:r>
      <w:r>
        <w:rPr>
          <w:rFonts w:ascii="Times New Roman" w:eastAsia="Times New Roman" w:hAnsi="Times New Roman" w:cs="Times New Roman" w:hint="default"/>
        </w:rPr>
        <w:t>=9000t=9</w:t>
      </w:r>
      <w:r>
        <w:rPr>
          <w:sz w:val="22"/>
          <w:szCs w:val="22"/>
        </w:rPr>
        <w:t>×10</w:t>
      </w:r>
      <w:r>
        <w:rPr>
          <w:position w:val="11"/>
          <w:sz w:val="11"/>
          <w:szCs w:val="11"/>
        </w:rPr>
        <w:t>6</w:t>
      </w:r>
      <w:r>
        <w:rPr>
          <w:sz w:val="22"/>
          <w:szCs w:val="22"/>
        </w:rPr>
        <w:t>kg</w:t>
      </w:r>
      <w:r>
        <w:rPr>
          <w:sz w:val="22"/>
          <w:szCs w:val="22"/>
        </w:rPr>
        <w:tab/>
      </w:r>
      <w:r>
        <w:rPr>
          <w:w w:val="95"/>
        </w:rPr>
        <w:t>—————————————————（</w:t>
      </w:r>
      <w:r>
        <w:rPr>
          <w:rFonts w:ascii="Times New Roman" w:eastAsia="Times New Roman" w:hAnsi="Times New Roman" w:cs="Times New Roman" w:hint="default"/>
          <w:w w:val="95"/>
        </w:rPr>
        <w:t xml:space="preserve">2   </w:t>
      </w:r>
      <w:r>
        <w:rPr>
          <w:rFonts w:ascii="Times New Roman" w:eastAsia="Times New Roman" w:hAnsi="Times New Roman" w:cs="Times New Roman" w:hint="default"/>
          <w:spacing w:val="32"/>
          <w:w w:val="95"/>
        </w:rPr>
        <w:t xml:space="preserve"> </w:t>
      </w:r>
      <w:r>
        <w:rPr>
          <w:w w:val="95"/>
        </w:rPr>
        <w:t>分）</w:t>
      </w:r>
    </w:p>
    <w:p>
      <w:pPr>
        <w:spacing w:before="12" w:line="240" w:lineRule="auto"/>
        <w:ind w:right="0"/>
        <w:rPr>
          <w:rFonts w:ascii="宋体" w:eastAsia="宋体" w:hAnsi="宋体" w:cs="宋体" w:hint="default"/>
          <w:sz w:val="10"/>
          <w:szCs w:val="10"/>
        </w:rPr>
      </w:pPr>
    </w:p>
    <w:p>
      <w:pPr>
        <w:tabs>
          <w:tab w:val="left" w:pos="1778"/>
        </w:tabs>
        <w:spacing w:before="0" w:line="49" w:lineRule="exact"/>
        <w:ind w:left="0" w:right="599" w:firstLine="0"/>
        <w:jc w:val="center"/>
        <w:rPr>
          <w:rFonts w:ascii="宋体" w:eastAsia="宋体" w:hAnsi="宋体" w:cs="宋体" w:hint="default"/>
          <w:sz w:val="11"/>
          <w:szCs w:val="11"/>
        </w:rPr>
      </w:pPr>
      <w:r>
        <w:rPr>
          <w:rFonts w:ascii="宋体"/>
          <w:sz w:val="11"/>
        </w:rPr>
        <w:t>6</w:t>
      </w:r>
      <w:r>
        <w:rPr>
          <w:rFonts w:ascii="宋体"/>
          <w:sz w:val="11"/>
        </w:rPr>
        <w:tab/>
      </w:r>
      <w:r>
        <w:rPr>
          <w:rFonts w:ascii="宋体"/>
          <w:sz w:val="11"/>
        </w:rPr>
        <w:t>7</w:t>
      </w:r>
    </w:p>
    <w:p>
      <w:pPr>
        <w:tabs>
          <w:tab w:val="left" w:pos="5267"/>
        </w:tabs>
        <w:spacing w:before="0" w:line="235" w:lineRule="exact"/>
        <w:ind w:left="1168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  <w:r>
        <w:rPr>
          <w:rFonts w:ascii="Times New Roman" w:eastAsia="Times New Roman" w:hAnsi="Times New Roman" w:cs="Times New Roman" w:hint="default"/>
          <w:w w:val="99"/>
          <w:sz w:val="21"/>
          <w:szCs w:val="21"/>
        </w:rPr>
        <w:t>F</w:t>
      </w:r>
      <w:r>
        <w:rPr>
          <w:rFonts w:ascii="Times New Roman" w:eastAsia="Times New Roman" w:hAnsi="Times New Roman" w:cs="Times New Roman" w:hint="default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pacing w:val="-1"/>
          <w:w w:val="105"/>
          <w:position w:val="-2"/>
          <w:sz w:val="10"/>
          <w:szCs w:val="10"/>
        </w:rPr>
        <w:t>浮</w:t>
      </w:r>
      <w:r>
        <w:rPr>
          <w:rFonts w:ascii="Times New Roman" w:eastAsia="Times New Roman" w:hAnsi="Times New Roman" w:cs="Times New Roman" w:hint="default"/>
          <w:spacing w:val="-1"/>
          <w:w w:val="99"/>
          <w:sz w:val="21"/>
          <w:szCs w:val="21"/>
        </w:rPr>
        <w:t>=</w:t>
      </w:r>
      <w:r>
        <w:rPr>
          <w:rFonts w:ascii="Times New Roman" w:eastAsia="Times New Roman" w:hAnsi="Times New Roman" w:cs="Times New Roman" w:hint="default"/>
          <w:w w:val="99"/>
          <w:sz w:val="21"/>
          <w:szCs w:val="21"/>
        </w:rPr>
        <w:t>G</w:t>
      </w:r>
      <w:r>
        <w:rPr>
          <w:rFonts w:ascii="Times New Roman" w:eastAsia="Times New Roman" w:hAnsi="Times New Roman" w:cs="Times New Roman" w:hint="default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pacing w:val="-1"/>
          <w:w w:val="105"/>
          <w:position w:val="-2"/>
          <w:sz w:val="10"/>
          <w:szCs w:val="10"/>
        </w:rPr>
        <w:t>排</w:t>
      </w:r>
      <w:r>
        <w:rPr>
          <w:rFonts w:ascii="Times New Roman" w:eastAsia="Times New Roman" w:hAnsi="Times New Roman" w:cs="Times New Roman" w:hint="default"/>
          <w:spacing w:val="-1"/>
          <w:w w:val="99"/>
          <w:sz w:val="21"/>
          <w:szCs w:val="21"/>
        </w:rPr>
        <w:t>=</w:t>
      </w:r>
      <w:r>
        <w:rPr>
          <w:rFonts w:ascii="Times New Roman" w:eastAsia="Times New Roman" w:hAnsi="Times New Roman" w:cs="Times New Roman" w:hint="default"/>
          <w:w w:val="99"/>
          <w:sz w:val="21"/>
          <w:szCs w:val="21"/>
        </w:rPr>
        <w:t>m</w:t>
      </w:r>
      <w:r>
        <w:rPr>
          <w:rFonts w:ascii="Times New Roman" w:eastAsia="Times New Roman" w:hAnsi="Times New Roman" w:cs="Times New Roman" w:hint="default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w w:val="105"/>
          <w:position w:val="-2"/>
          <w:sz w:val="10"/>
          <w:szCs w:val="10"/>
        </w:rPr>
        <w:t>排</w:t>
      </w:r>
      <w:r>
        <w:rPr>
          <w:rFonts w:ascii="宋体" w:eastAsia="宋体" w:hAnsi="宋体" w:cs="宋体" w:hint="default"/>
          <w:spacing w:val="-24"/>
          <w:position w:val="-2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  <w:w w:val="99"/>
          <w:sz w:val="21"/>
          <w:szCs w:val="21"/>
        </w:rPr>
        <w:t>g</w:t>
      </w:r>
      <w:r>
        <w:rPr>
          <w:rFonts w:ascii="Times New Roman" w:eastAsia="Times New Roman" w:hAnsi="Times New Roman" w:cs="Times New Roman" w:hint="default"/>
          <w:spacing w:val="-1"/>
          <w:w w:val="99"/>
          <w:sz w:val="21"/>
          <w:szCs w:val="21"/>
        </w:rPr>
        <w:t>=</w:t>
      </w:r>
      <w:r>
        <w:rPr>
          <w:rFonts w:ascii="Times New Roman" w:eastAsia="Times New Roman" w:hAnsi="Times New Roman" w:cs="Times New Roman" w:hint="default"/>
          <w:spacing w:val="1"/>
          <w:w w:val="99"/>
          <w:sz w:val="21"/>
          <w:szCs w:val="21"/>
        </w:rPr>
        <w:t>9</w:t>
      </w:r>
      <w:r>
        <w:rPr>
          <w:rFonts w:ascii="宋体" w:eastAsia="宋体" w:hAnsi="宋体" w:cs="宋体" w:hint="default"/>
          <w:spacing w:val="-1"/>
          <w:w w:val="100"/>
          <w:sz w:val="22"/>
          <w:szCs w:val="22"/>
        </w:rPr>
        <w:t>×1</w:t>
      </w:r>
      <w:r>
        <w:rPr>
          <w:rFonts w:ascii="宋体" w:eastAsia="宋体" w:hAnsi="宋体" w:cs="宋体" w:hint="default"/>
          <w:w w:val="100"/>
          <w:sz w:val="22"/>
          <w:szCs w:val="22"/>
        </w:rPr>
        <w:t>0</w:t>
      </w:r>
      <w:r>
        <w:rPr>
          <w:rFonts w:ascii="宋体" w:eastAsia="宋体" w:hAnsi="宋体" w:cs="宋体" w:hint="default"/>
          <w:spacing w:val="-55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spacing w:val="-1"/>
          <w:w w:val="100"/>
          <w:sz w:val="22"/>
          <w:szCs w:val="22"/>
        </w:rPr>
        <w:t>k</w:t>
      </w:r>
      <w:r>
        <w:rPr>
          <w:rFonts w:ascii="宋体" w:eastAsia="宋体" w:hAnsi="宋体" w:cs="宋体" w:hint="default"/>
          <w:spacing w:val="-3"/>
          <w:w w:val="100"/>
          <w:sz w:val="22"/>
          <w:szCs w:val="22"/>
        </w:rPr>
        <w:t>g</w:t>
      </w:r>
      <w:r>
        <w:rPr>
          <w:rFonts w:ascii="宋体" w:eastAsia="宋体" w:hAnsi="宋体" w:cs="宋体" w:hint="default"/>
          <w:spacing w:val="2"/>
          <w:w w:val="99"/>
          <w:sz w:val="21"/>
          <w:szCs w:val="21"/>
        </w:rPr>
        <w:t>×</w:t>
      </w:r>
      <w:r>
        <w:rPr>
          <w:rFonts w:ascii="Times New Roman" w:eastAsia="Times New Roman" w:hAnsi="Times New Roman" w:cs="Times New Roman" w:hint="default"/>
          <w:spacing w:val="1"/>
          <w:w w:val="99"/>
          <w:sz w:val="21"/>
          <w:szCs w:val="21"/>
        </w:rPr>
        <w:t>10</w:t>
      </w:r>
      <w:r>
        <w:rPr>
          <w:rFonts w:ascii="Times New Roman" w:eastAsia="Times New Roman" w:hAnsi="Times New Roman" w:cs="Times New Roman" w:hint="default"/>
          <w:w w:val="99"/>
          <w:sz w:val="21"/>
          <w:szCs w:val="21"/>
        </w:rPr>
        <w:t>N</w:t>
      </w:r>
      <w:r>
        <w:rPr>
          <w:rFonts w:ascii="Times New Roman" w:eastAsia="Times New Roman" w:hAnsi="Times New Roman" w:cs="Times New Roman" w:hint="default"/>
          <w:spacing w:val="-1"/>
          <w:w w:val="99"/>
          <w:sz w:val="21"/>
          <w:szCs w:val="21"/>
        </w:rPr>
        <w:t>/</w:t>
      </w:r>
      <w:r>
        <w:rPr>
          <w:rFonts w:ascii="Times New Roman" w:eastAsia="Times New Roman" w:hAnsi="Times New Roman" w:cs="Times New Roman" w:hint="default"/>
          <w:spacing w:val="-2"/>
          <w:w w:val="99"/>
          <w:sz w:val="21"/>
          <w:szCs w:val="21"/>
        </w:rPr>
        <w:t>kg</w:t>
      </w:r>
      <w:r>
        <w:rPr>
          <w:rFonts w:ascii="Times New Roman" w:eastAsia="Times New Roman" w:hAnsi="Times New Roman" w:cs="Times New Roman" w:hint="default"/>
          <w:spacing w:val="2"/>
          <w:w w:val="99"/>
          <w:sz w:val="21"/>
          <w:szCs w:val="21"/>
        </w:rPr>
        <w:t>=</w:t>
      </w:r>
      <w:r>
        <w:rPr>
          <w:rFonts w:ascii="Times New Roman" w:eastAsia="Times New Roman" w:hAnsi="Times New Roman" w:cs="Times New Roman" w:hint="default"/>
          <w:spacing w:val="3"/>
          <w:w w:val="99"/>
          <w:sz w:val="21"/>
          <w:szCs w:val="21"/>
        </w:rPr>
        <w:t>9</w:t>
      </w:r>
      <w:r>
        <w:rPr>
          <w:rFonts w:ascii="宋体" w:eastAsia="宋体" w:hAnsi="宋体" w:cs="宋体" w:hint="default"/>
          <w:spacing w:val="-3"/>
          <w:w w:val="100"/>
          <w:sz w:val="22"/>
          <w:szCs w:val="22"/>
        </w:rPr>
        <w:t>×</w:t>
      </w:r>
      <w:r>
        <w:rPr>
          <w:rFonts w:ascii="宋体" w:eastAsia="宋体" w:hAnsi="宋体" w:cs="宋体" w:hint="default"/>
          <w:spacing w:val="-1"/>
          <w:w w:val="100"/>
          <w:sz w:val="22"/>
          <w:szCs w:val="22"/>
        </w:rPr>
        <w:t>1</w:t>
      </w:r>
      <w:r>
        <w:rPr>
          <w:rFonts w:ascii="宋体" w:eastAsia="宋体" w:hAnsi="宋体" w:cs="宋体" w:hint="default"/>
          <w:w w:val="100"/>
          <w:sz w:val="22"/>
          <w:szCs w:val="22"/>
        </w:rPr>
        <w:t>0</w:t>
      </w:r>
      <w:r>
        <w:rPr>
          <w:rFonts w:ascii="宋体" w:eastAsia="宋体" w:hAnsi="宋体" w:cs="宋体" w:hint="default"/>
          <w:spacing w:val="-55"/>
          <w:sz w:val="22"/>
          <w:szCs w:val="22"/>
        </w:rPr>
        <w:t xml:space="preserve"> </w:t>
      </w:r>
      <w:r>
        <w:rPr>
          <w:rFonts w:ascii="宋体" w:eastAsia="宋体" w:hAnsi="宋体" w:cs="宋体" w:hint="default"/>
          <w:w w:val="100"/>
          <w:sz w:val="22"/>
          <w:szCs w:val="22"/>
        </w:rPr>
        <w:t>N</w:t>
      </w:r>
      <w:r>
        <w:rPr>
          <w:rFonts w:ascii="宋体" w:eastAsia="宋体" w:hAnsi="宋体" w:cs="宋体" w:hint="default"/>
          <w:sz w:val="22"/>
          <w:szCs w:val="22"/>
        </w:rPr>
        <w:tab/>
      </w:r>
      <w:r>
        <w:rPr>
          <w:rFonts w:ascii="宋体" w:eastAsia="宋体" w:hAnsi="宋体" w:cs="宋体" w:hint="default"/>
          <w:spacing w:val="-1"/>
          <w:w w:val="99"/>
          <w:sz w:val="21"/>
          <w:szCs w:val="21"/>
        </w:rPr>
        <w:t>—</w:t>
      </w:r>
      <w:r>
        <w:rPr>
          <w:rFonts w:ascii="宋体" w:eastAsia="宋体" w:hAnsi="宋体" w:cs="宋体" w:hint="default"/>
          <w:spacing w:val="2"/>
          <w:w w:val="99"/>
          <w:sz w:val="21"/>
          <w:szCs w:val="21"/>
        </w:rPr>
        <w:t>—</w:t>
      </w:r>
      <w:r>
        <w:rPr>
          <w:rFonts w:ascii="宋体" w:eastAsia="宋体" w:hAnsi="宋体" w:cs="宋体" w:hint="default"/>
          <w:spacing w:val="-1"/>
          <w:w w:val="99"/>
          <w:sz w:val="21"/>
          <w:szCs w:val="21"/>
        </w:rPr>
        <w:t>—</w:t>
      </w:r>
      <w:r>
        <w:rPr>
          <w:rFonts w:ascii="宋体" w:eastAsia="宋体" w:hAnsi="宋体" w:cs="宋体" w:hint="default"/>
          <w:spacing w:val="2"/>
          <w:w w:val="99"/>
          <w:sz w:val="21"/>
          <w:szCs w:val="21"/>
        </w:rPr>
        <w:t>—</w:t>
      </w:r>
      <w:r>
        <w:rPr>
          <w:rFonts w:ascii="宋体" w:eastAsia="宋体" w:hAnsi="宋体" w:cs="宋体" w:hint="default"/>
          <w:spacing w:val="-1"/>
          <w:w w:val="99"/>
          <w:sz w:val="21"/>
          <w:szCs w:val="21"/>
        </w:rPr>
        <w:t>—</w:t>
      </w:r>
      <w:r>
        <w:rPr>
          <w:rFonts w:ascii="宋体" w:eastAsia="宋体" w:hAnsi="宋体" w:cs="宋体" w:hint="default"/>
          <w:spacing w:val="2"/>
          <w:w w:val="99"/>
          <w:sz w:val="21"/>
          <w:szCs w:val="21"/>
        </w:rPr>
        <w:t>—</w:t>
      </w:r>
      <w:r>
        <w:rPr>
          <w:rFonts w:ascii="宋体" w:eastAsia="宋体" w:hAnsi="宋体" w:cs="宋体" w:hint="default"/>
          <w:spacing w:val="-1"/>
          <w:w w:val="99"/>
          <w:sz w:val="21"/>
          <w:szCs w:val="21"/>
        </w:rPr>
        <w:t>—</w:t>
      </w:r>
      <w:r>
        <w:rPr>
          <w:rFonts w:ascii="宋体" w:eastAsia="宋体" w:hAnsi="宋体" w:cs="宋体" w:hint="default"/>
          <w:spacing w:val="2"/>
          <w:w w:val="99"/>
          <w:sz w:val="21"/>
          <w:szCs w:val="21"/>
        </w:rPr>
        <w:t>—</w:t>
      </w:r>
      <w:r>
        <w:rPr>
          <w:rFonts w:ascii="宋体" w:eastAsia="宋体" w:hAnsi="宋体" w:cs="宋体" w:hint="default"/>
          <w:spacing w:val="-1"/>
          <w:w w:val="99"/>
          <w:sz w:val="21"/>
          <w:szCs w:val="21"/>
        </w:rPr>
        <w:t>—</w:t>
      </w:r>
      <w:r>
        <w:rPr>
          <w:rFonts w:ascii="宋体" w:eastAsia="宋体" w:hAnsi="宋体" w:cs="宋体" w:hint="default"/>
          <w:spacing w:val="2"/>
          <w:w w:val="99"/>
          <w:sz w:val="21"/>
          <w:szCs w:val="21"/>
        </w:rPr>
        <w:t>—</w:t>
      </w:r>
      <w:r>
        <w:rPr>
          <w:rFonts w:ascii="宋体" w:eastAsia="宋体" w:hAnsi="宋体" w:cs="宋体" w:hint="default"/>
          <w:spacing w:val="-1"/>
          <w:w w:val="99"/>
          <w:sz w:val="21"/>
          <w:szCs w:val="21"/>
        </w:rPr>
        <w:t>—</w:t>
      </w:r>
      <w:r>
        <w:rPr>
          <w:rFonts w:ascii="宋体" w:eastAsia="宋体" w:hAnsi="宋体" w:cs="宋体" w:hint="default"/>
          <w:spacing w:val="-41"/>
          <w:w w:val="99"/>
          <w:sz w:val="21"/>
          <w:szCs w:val="21"/>
        </w:rPr>
        <w:t>—</w:t>
      </w:r>
      <w:r>
        <w:rPr>
          <w:rFonts w:ascii="宋体" w:eastAsia="宋体" w:hAnsi="宋体" w:cs="宋体" w:hint="default"/>
          <w:spacing w:val="-1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 w:hint="default"/>
          <w:w w:val="99"/>
          <w:sz w:val="21"/>
          <w:szCs w:val="21"/>
        </w:rPr>
        <w:t>2</w:t>
      </w:r>
      <w:r>
        <w:rPr>
          <w:rFonts w:ascii="Times New Roman" w:eastAsia="Times New Roman" w:hAnsi="Times New Roman" w:cs="Times New Roman" w:hint="default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 w:hint="default"/>
          <w:spacing w:val="-1"/>
          <w:w w:val="99"/>
          <w:sz w:val="21"/>
          <w:szCs w:val="21"/>
        </w:rPr>
        <w:t>分</w:t>
      </w:r>
      <w:r>
        <w:rPr>
          <w:rFonts w:ascii="宋体" w:eastAsia="宋体" w:hAnsi="宋体" w:cs="宋体" w:hint="default"/>
          <w:w w:val="99"/>
          <w:sz w:val="21"/>
          <w:szCs w:val="21"/>
        </w:rPr>
        <w:t>）</w:t>
      </w:r>
    </w:p>
    <w:p>
      <w:pPr>
        <w:pStyle w:val="Heading2"/>
        <w:spacing w:before="127" w:line="240" w:lineRule="auto"/>
        <w:ind w:right="0"/>
        <w:jc w:val="left"/>
        <w:rPr>
          <w:b w:val="0"/>
          <w:bCs w:val="0"/>
        </w:rPr>
      </w:pPr>
      <w:r>
        <w:rPr>
          <w:spacing w:val="2"/>
          <w:w w:val="99"/>
        </w:rPr>
        <w:t>评分说明</w:t>
      </w:r>
      <w:r>
        <w:rPr>
          <w:spacing w:val="-106"/>
          <w:w w:val="99"/>
        </w:rPr>
        <w:t>：</w:t>
      </w:r>
      <w:r>
        <w:rPr>
          <w:spacing w:val="2"/>
          <w:w w:val="99"/>
        </w:rPr>
        <w:t>（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1</w:t>
      </w:r>
      <w:r>
        <w:rPr>
          <w:spacing w:val="2"/>
          <w:w w:val="99"/>
        </w:rPr>
        <w:t>）其它</w:t>
      </w:r>
      <w:r>
        <w:rPr>
          <w:spacing w:val="-1"/>
          <w:w w:val="99"/>
        </w:rPr>
        <w:t>做</w:t>
      </w:r>
      <w:r>
        <w:rPr>
          <w:spacing w:val="2"/>
          <w:w w:val="99"/>
        </w:rPr>
        <w:t>法只要正确</w:t>
      </w:r>
      <w:r>
        <w:rPr>
          <w:spacing w:val="-1"/>
          <w:w w:val="99"/>
        </w:rPr>
        <w:t>也</w:t>
      </w:r>
      <w:r>
        <w:rPr>
          <w:spacing w:val="2"/>
          <w:w w:val="99"/>
        </w:rPr>
        <w:t>得满</w:t>
      </w:r>
      <w:r>
        <w:rPr>
          <w:w w:val="99"/>
        </w:rPr>
        <w:t>分</w:t>
      </w:r>
      <w:r>
        <w:rPr>
          <w:spacing w:val="2"/>
        </w:rPr>
        <w:t xml:space="preserve"> </w:t>
      </w:r>
      <w:r>
        <w:rPr>
          <w:spacing w:val="-1"/>
          <w:w w:val="99"/>
        </w:rPr>
        <w:t>（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2</w:t>
      </w:r>
      <w:r>
        <w:rPr>
          <w:spacing w:val="2"/>
          <w:w w:val="99"/>
        </w:rPr>
        <w:t>）计算</w:t>
      </w:r>
      <w:r>
        <w:rPr>
          <w:spacing w:val="-1"/>
          <w:w w:val="99"/>
        </w:rPr>
        <w:t>性</w:t>
      </w:r>
      <w:r>
        <w:rPr>
          <w:spacing w:val="2"/>
          <w:w w:val="99"/>
        </w:rPr>
        <w:t>错误不累积</w:t>
      </w:r>
      <w:r>
        <w:rPr>
          <w:spacing w:val="-1"/>
          <w:w w:val="99"/>
        </w:rPr>
        <w:t>扣</w:t>
      </w:r>
      <w:r>
        <w:rPr>
          <w:w w:val="99"/>
        </w:rPr>
        <w:t>分</w:t>
      </w:r>
    </w:p>
    <w:p>
      <w:pPr>
        <w:pStyle w:val="BodyText"/>
        <w:tabs>
          <w:tab w:val="left" w:pos="4391"/>
        </w:tabs>
        <w:spacing w:line="240" w:lineRule="auto"/>
        <w:ind w:left="120" w:right="0"/>
        <w:jc w:val="left"/>
      </w:pPr>
      <w:r>
        <w:rPr>
          <w:rFonts w:ascii="Times New Roman" w:eastAsia="Times New Roman" w:hAnsi="Times New Roman" w:cs="Times New Roman" w:hint="default"/>
          <w:spacing w:val="1"/>
          <w:w w:val="99"/>
        </w:rPr>
        <w:t>3</w:t>
      </w:r>
      <w:r>
        <w:rPr>
          <w:rFonts w:ascii="Times New Roman" w:eastAsia="Times New Roman" w:hAnsi="Times New Roman" w:cs="Times New Roman" w:hint="default"/>
          <w:spacing w:val="-2"/>
          <w:w w:val="99"/>
        </w:rPr>
        <w:t>0</w:t>
      </w:r>
      <w:r>
        <w:rPr>
          <w:spacing w:val="2"/>
          <w:w w:val="99"/>
        </w:rPr>
        <w:t>、</w:t>
      </w:r>
      <w:r>
        <w:rPr>
          <w:spacing w:val="-1"/>
          <w:w w:val="99"/>
        </w:rPr>
        <w:t>解</w:t>
      </w:r>
      <w:r>
        <w:rPr>
          <w:spacing w:val="-111"/>
          <w:w w:val="99"/>
        </w:rPr>
        <w:t>：</w:t>
      </w:r>
      <w:r>
        <w:rPr>
          <w:spacing w:val="-1"/>
          <w:w w:val="99"/>
        </w:rPr>
        <w:t>（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1</w:t>
      </w:r>
      <w:r>
        <w:rPr>
          <w:spacing w:val="-8"/>
          <w:w w:val="99"/>
        </w:rPr>
        <w:t>）</w:t>
      </w:r>
      <w:r>
        <w:rPr>
          <w:rFonts w:ascii="Times New Roman" w:eastAsia="Times New Roman" w:hAnsi="Times New Roman" w:cs="Times New Roman" w:hint="default"/>
          <w:w w:val="99"/>
        </w:rPr>
        <w:t>G</w:t>
      </w:r>
      <w:r>
        <w:rPr>
          <w:rFonts w:ascii="Times New Roman" w:eastAsia="Times New Roman" w:hAnsi="Times New Roman" w:cs="Times New Roman" w:hint="default"/>
          <w:spacing w:val="-1"/>
          <w:w w:val="99"/>
        </w:rPr>
        <w:t>=</w:t>
      </w:r>
      <w:r>
        <w:rPr>
          <w:rFonts w:ascii="Times New Roman" w:eastAsia="Times New Roman" w:hAnsi="Times New Roman" w:cs="Times New Roman" w:hint="default"/>
          <w:w w:val="99"/>
        </w:rPr>
        <w:t>m</w:t>
      </w:r>
      <w:r>
        <w:rPr>
          <w:rFonts w:ascii="Times New Roman" w:eastAsia="Times New Roman" w:hAnsi="Times New Roman" w:cs="Times New Roman" w:hint="default"/>
          <w:spacing w:val="-2"/>
          <w:w w:val="99"/>
        </w:rPr>
        <w:t>g</w:t>
      </w:r>
      <w:r>
        <w:rPr>
          <w:rFonts w:ascii="Times New Roman" w:eastAsia="Times New Roman" w:hAnsi="Times New Roman" w:cs="Times New Roman" w:hint="default"/>
          <w:spacing w:val="2"/>
          <w:w w:val="99"/>
        </w:rPr>
        <w:t>=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120</w:t>
      </w:r>
      <w:r>
        <w:rPr>
          <w:rFonts w:ascii="Times New Roman" w:eastAsia="Times New Roman" w:hAnsi="Times New Roman" w:cs="Times New Roman" w:hint="default"/>
          <w:spacing w:val="-2"/>
          <w:w w:val="99"/>
        </w:rPr>
        <w:t>k</w:t>
      </w:r>
      <w:r>
        <w:rPr>
          <w:rFonts w:ascii="Times New Roman" w:eastAsia="Times New Roman" w:hAnsi="Times New Roman" w:cs="Times New Roman" w:hint="default"/>
          <w:spacing w:val="3"/>
          <w:w w:val="99"/>
        </w:rPr>
        <w:t>g</w:t>
      </w:r>
      <w:r>
        <w:rPr>
          <w:spacing w:val="-1"/>
          <w:w w:val="99"/>
        </w:rPr>
        <w:t>×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10</w:t>
      </w:r>
      <w:r>
        <w:rPr>
          <w:rFonts w:ascii="Times New Roman" w:eastAsia="Times New Roman" w:hAnsi="Times New Roman" w:cs="Times New Roman" w:hint="default"/>
          <w:w w:val="99"/>
        </w:rPr>
        <w:t>N</w:t>
      </w:r>
      <w:r>
        <w:rPr>
          <w:rFonts w:ascii="Times New Roman" w:eastAsia="Times New Roman" w:hAnsi="Times New Roman" w:cs="Times New Roman" w:hint="default"/>
          <w:spacing w:val="-1"/>
          <w:w w:val="99"/>
        </w:rPr>
        <w:t>/</w:t>
      </w:r>
      <w:r>
        <w:rPr>
          <w:rFonts w:ascii="Times New Roman" w:eastAsia="Times New Roman" w:hAnsi="Times New Roman" w:cs="Times New Roman" w:hint="default"/>
          <w:spacing w:val="-2"/>
          <w:w w:val="99"/>
        </w:rPr>
        <w:t>kg</w:t>
      </w:r>
      <w:r>
        <w:rPr>
          <w:rFonts w:ascii="Times New Roman" w:eastAsia="Times New Roman" w:hAnsi="Times New Roman" w:cs="Times New Roman" w:hint="default"/>
          <w:spacing w:val="2"/>
          <w:w w:val="99"/>
        </w:rPr>
        <w:t>=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1200</w:t>
      </w:r>
      <w:r>
        <w:rPr>
          <w:rFonts w:ascii="Times New Roman" w:eastAsia="Times New Roman" w:hAnsi="Times New Roman" w:cs="Times New Roman" w:hint="default"/>
          <w:w w:val="99"/>
        </w:rPr>
        <w:t>N</w:t>
      </w:r>
      <w:r>
        <w:rPr>
          <w:rFonts w:ascii="Times New Roman" w:eastAsia="Times New Roman" w:hAnsi="Times New Roman" w:cs="Times New Roman" w:hint="default"/>
        </w:rPr>
        <w:tab/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-5"/>
          <w:w w:val="99"/>
        </w:rPr>
        <w:t>—</w:t>
      </w:r>
      <w:r>
        <w:rPr>
          <w:spacing w:val="-1"/>
          <w:w w:val="99"/>
        </w:rPr>
        <w:t>（</w:t>
      </w:r>
      <w:r>
        <w:rPr>
          <w:rFonts w:ascii="Times New Roman" w:eastAsia="Times New Roman" w:hAnsi="Times New Roman" w:cs="Times New Roman" w:hint="default"/>
          <w:w w:val="99"/>
        </w:rPr>
        <w:t>3</w:t>
      </w:r>
      <w:r>
        <w:rPr>
          <w:rFonts w:ascii="Times New Roman" w:eastAsia="Times New Roman" w:hAnsi="Times New Roman" w:cs="Times New Roman" w:hint="default"/>
          <w:spacing w:val="1"/>
        </w:rPr>
        <w:t xml:space="preserve"> </w:t>
      </w:r>
      <w:r>
        <w:rPr>
          <w:spacing w:val="-1"/>
          <w:w w:val="99"/>
        </w:rPr>
        <w:t>分</w:t>
      </w:r>
      <w:r>
        <w:rPr>
          <w:w w:val="99"/>
        </w:rPr>
        <w:t>）</w:t>
      </w:r>
    </w:p>
    <w:p>
      <w:pPr>
        <w:pStyle w:val="BodyText"/>
        <w:tabs>
          <w:tab w:val="left" w:pos="3670"/>
        </w:tabs>
        <w:spacing w:line="240" w:lineRule="auto"/>
        <w:ind w:left="738" w:right="0"/>
        <w:jc w:val="center"/>
      </w:pPr>
      <w:r>
        <w:rPr>
          <w:spacing w:val="-3"/>
        </w:rPr>
        <w:t>（</w:t>
      </w:r>
      <w:r>
        <w:rPr>
          <w:rFonts w:ascii="Times New Roman" w:eastAsia="Times New Roman" w:hAnsi="Times New Roman" w:cs="Times New Roman" w:hint="default"/>
          <w:spacing w:val="-3"/>
        </w:rPr>
        <w:t>2</w:t>
      </w:r>
      <w:r>
        <w:rPr>
          <w:spacing w:val="-3"/>
        </w:rPr>
        <w:t>）</w:t>
      </w:r>
      <w:r>
        <w:rPr>
          <w:rFonts w:ascii="Times New Roman" w:eastAsia="Times New Roman" w:hAnsi="Times New Roman" w:cs="Times New Roman" w:hint="default"/>
          <w:spacing w:val="-3"/>
        </w:rPr>
        <w:t>s=nh=4</w:t>
      </w:r>
      <w:r>
        <w:rPr>
          <w:spacing w:val="-3"/>
        </w:rPr>
        <w:t>×</w:t>
      </w:r>
      <w:r>
        <w:rPr>
          <w:rFonts w:ascii="Times New Roman" w:eastAsia="Times New Roman" w:hAnsi="Times New Roman" w:cs="Times New Roman" w:hint="default"/>
          <w:spacing w:val="-3"/>
        </w:rPr>
        <w:t>1m=4m</w:t>
      </w:r>
      <w:r>
        <w:rPr>
          <w:rFonts w:ascii="Times New Roman" w:eastAsia="Times New Roman" w:hAnsi="Times New Roman" w:cs="Times New Roman" w:hint="default"/>
          <w:spacing w:val="-3"/>
        </w:rPr>
        <w:tab/>
      </w:r>
      <w:r>
        <w:rPr>
          <w:w w:val="95"/>
        </w:rPr>
        <w:t>———————————————————（</w:t>
      </w:r>
      <w:r>
        <w:rPr>
          <w:rFonts w:ascii="Times New Roman" w:eastAsia="Times New Roman" w:hAnsi="Times New Roman" w:cs="Times New Roman" w:hint="default"/>
          <w:w w:val="95"/>
        </w:rPr>
        <w:t xml:space="preserve">1   </w:t>
      </w:r>
      <w:r>
        <w:rPr>
          <w:rFonts w:ascii="Times New Roman" w:eastAsia="Times New Roman" w:hAnsi="Times New Roman" w:cs="Times New Roman" w:hint="default"/>
          <w:spacing w:val="43"/>
          <w:w w:val="95"/>
        </w:rPr>
        <w:t xml:space="preserve"> </w:t>
      </w:r>
      <w:r>
        <w:rPr>
          <w:w w:val="95"/>
        </w:rPr>
        <w:t>分）</w:t>
      </w:r>
    </w:p>
    <w:p>
      <w:pPr>
        <w:pStyle w:val="BodyText"/>
        <w:spacing w:before="119" w:line="240" w:lineRule="auto"/>
        <w:ind w:left="1247" w:right="0"/>
        <w:jc w:val="center"/>
      </w:pPr>
      <w:r>
        <w:rPr>
          <w:rFonts w:ascii="Times New Roman" w:eastAsia="Times New Roman" w:hAnsi="Times New Roman" w:cs="Times New Roman" w:hint="default"/>
          <w:w w:val="99"/>
        </w:rPr>
        <w:t>W</w:t>
      </w:r>
      <w:r>
        <w:rPr>
          <w:rFonts w:ascii="Times New Roman" w:eastAsia="Times New Roman" w:hAnsi="Times New Roman" w:cs="Times New Roman" w:hint="default"/>
        </w:rPr>
        <w:t xml:space="preserve"> </w:t>
      </w:r>
      <w:r>
        <w:rPr>
          <w:spacing w:val="-1"/>
          <w:w w:val="106"/>
          <w:position w:val="-2"/>
          <w:sz w:val="10"/>
          <w:szCs w:val="10"/>
        </w:rPr>
        <w:t>总</w:t>
      </w:r>
      <w:r>
        <w:rPr>
          <w:rFonts w:ascii="Times New Roman" w:eastAsia="Times New Roman" w:hAnsi="Times New Roman" w:cs="Times New Roman" w:hint="default"/>
          <w:spacing w:val="-1"/>
          <w:w w:val="99"/>
        </w:rPr>
        <w:t>=F</w:t>
      </w:r>
      <w:r>
        <w:rPr>
          <w:rFonts w:ascii="Times New Roman" w:eastAsia="Times New Roman" w:hAnsi="Times New Roman" w:cs="Times New Roman" w:hint="default"/>
          <w:w w:val="99"/>
        </w:rPr>
        <w:t>s</w:t>
      </w:r>
      <w:r>
        <w:rPr>
          <w:rFonts w:ascii="Times New Roman" w:eastAsia="Times New Roman" w:hAnsi="Times New Roman" w:cs="Times New Roman" w:hint="default"/>
          <w:spacing w:val="2"/>
          <w:w w:val="99"/>
        </w:rPr>
        <w:t>=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400</w:t>
      </w:r>
      <w:r>
        <w:rPr>
          <w:rFonts w:ascii="Times New Roman" w:eastAsia="Times New Roman" w:hAnsi="Times New Roman" w:cs="Times New Roman" w:hint="default"/>
          <w:w w:val="99"/>
        </w:rPr>
        <w:t>N</w:t>
      </w:r>
      <w:r>
        <w:rPr>
          <w:spacing w:val="-1"/>
          <w:w w:val="99"/>
        </w:rPr>
        <w:t>×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4</w:t>
      </w:r>
      <w:r>
        <w:rPr>
          <w:rFonts w:ascii="Times New Roman" w:eastAsia="Times New Roman" w:hAnsi="Times New Roman" w:cs="Times New Roman" w:hint="default"/>
          <w:spacing w:val="-2"/>
          <w:w w:val="99"/>
        </w:rPr>
        <w:t>m</w:t>
      </w:r>
      <w:r>
        <w:rPr>
          <w:rFonts w:ascii="Times New Roman" w:eastAsia="Times New Roman" w:hAnsi="Times New Roman" w:cs="Times New Roman" w:hint="default"/>
          <w:spacing w:val="2"/>
          <w:w w:val="99"/>
        </w:rPr>
        <w:t>=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1600</w:t>
      </w:r>
      <w:r>
        <w:rPr>
          <w:rFonts w:ascii="Times New Roman" w:eastAsia="Times New Roman" w:hAnsi="Times New Roman" w:cs="Times New Roman" w:hint="default"/>
          <w:w w:val="99"/>
        </w:rPr>
        <w:t>J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（</w:t>
      </w:r>
      <w:r>
        <w:rPr>
          <w:rFonts w:ascii="Times New Roman" w:eastAsia="Times New Roman" w:hAnsi="Times New Roman" w:cs="Times New Roman" w:hint="default"/>
          <w:w w:val="99"/>
        </w:rPr>
        <w:t>1</w:t>
      </w:r>
      <w:r>
        <w:rPr>
          <w:rFonts w:ascii="Times New Roman" w:eastAsia="Times New Roman" w:hAnsi="Times New Roman" w:cs="Times New Roman" w:hint="default"/>
          <w:spacing w:val="-1"/>
        </w:rPr>
        <w:t xml:space="preserve"> </w:t>
      </w:r>
      <w:r>
        <w:rPr>
          <w:spacing w:val="2"/>
          <w:w w:val="99"/>
        </w:rPr>
        <w:t>分</w:t>
      </w:r>
      <w:r>
        <w:rPr>
          <w:w w:val="99"/>
        </w:rPr>
        <w:t>）</w:t>
      </w:r>
    </w:p>
    <w:p>
      <w:pPr>
        <w:pStyle w:val="BodyText"/>
        <w:spacing w:line="240" w:lineRule="auto"/>
        <w:ind w:left="1380" w:right="0"/>
        <w:jc w:val="left"/>
      </w:pPr>
      <w:r>
        <w:rPr>
          <w:rFonts w:ascii="Times New Roman" w:eastAsia="Times New Roman" w:hAnsi="Times New Roman" w:cs="Times New Roman" w:hint="default"/>
          <w:spacing w:val="-1"/>
          <w:w w:val="99"/>
        </w:rPr>
        <w:t>P</w:t>
      </w:r>
      <w:r>
        <w:rPr>
          <w:rFonts w:ascii="Times New Roman" w:eastAsia="Times New Roman" w:hAnsi="Times New Roman" w:cs="Times New Roman" w:hint="default"/>
          <w:spacing w:val="2"/>
          <w:w w:val="99"/>
        </w:rPr>
        <w:t>=</w:t>
      </w:r>
      <w:r>
        <w:rPr>
          <w:rFonts w:ascii="Times New Roman" w:eastAsia="Times New Roman" w:hAnsi="Times New Roman" w:cs="Times New Roman" w:hint="default"/>
          <w:w w:val="99"/>
        </w:rPr>
        <w:t>W</w:t>
      </w:r>
      <w:r>
        <w:rPr>
          <w:rFonts w:ascii="Times New Roman" w:eastAsia="Times New Roman" w:hAnsi="Times New Roman" w:cs="Times New Roman" w:hint="default"/>
        </w:rPr>
        <w:t xml:space="preserve"> </w:t>
      </w:r>
      <w:r>
        <w:rPr>
          <w:spacing w:val="-1"/>
          <w:w w:val="105"/>
          <w:position w:val="-2"/>
          <w:sz w:val="10"/>
          <w:szCs w:val="10"/>
        </w:rPr>
        <w:t>总</w:t>
      </w:r>
      <w:r>
        <w:rPr>
          <w:rFonts w:ascii="Times New Roman" w:eastAsia="Times New Roman" w:hAnsi="Times New Roman" w:cs="Times New Roman" w:hint="default"/>
          <w:spacing w:val="-1"/>
          <w:w w:val="99"/>
        </w:rPr>
        <w:t>/t=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1600</w:t>
      </w:r>
      <w:r>
        <w:rPr>
          <w:rFonts w:ascii="Times New Roman" w:eastAsia="Times New Roman" w:hAnsi="Times New Roman" w:cs="Times New Roman" w:hint="default"/>
          <w:w w:val="99"/>
        </w:rPr>
        <w:t>J</w:t>
      </w:r>
      <w:r>
        <w:rPr>
          <w:rFonts w:ascii="Times New Roman" w:eastAsia="Times New Roman" w:hAnsi="Times New Roman" w:cs="Times New Roman" w:hint="default"/>
          <w:spacing w:val="-1"/>
          <w:w w:val="99"/>
        </w:rPr>
        <w:t>/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10</w:t>
      </w:r>
      <w:r>
        <w:rPr>
          <w:rFonts w:ascii="Times New Roman" w:eastAsia="Times New Roman" w:hAnsi="Times New Roman" w:cs="Times New Roman" w:hint="default"/>
          <w:w w:val="99"/>
        </w:rPr>
        <w:t>s</w:t>
      </w:r>
      <w:r>
        <w:rPr>
          <w:rFonts w:ascii="Times New Roman" w:eastAsia="Times New Roman" w:hAnsi="Times New Roman" w:cs="Times New Roman" w:hint="default"/>
          <w:spacing w:val="-1"/>
          <w:w w:val="99"/>
        </w:rPr>
        <w:t>=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160</w:t>
      </w:r>
      <w:r>
        <w:rPr>
          <w:rFonts w:ascii="Times New Roman" w:eastAsia="Times New Roman" w:hAnsi="Times New Roman" w:cs="Times New Roman" w:hint="default"/>
          <w:w w:val="99"/>
        </w:rPr>
        <w:t>w</w:t>
      </w:r>
      <w:r>
        <w:rPr>
          <w:rFonts w:ascii="Times New Roman" w:eastAsia="Times New Roman" w:hAnsi="Times New Roman" w:cs="Times New Roman" w:hint="default"/>
        </w:rPr>
        <w:t xml:space="preserve"> </w:t>
      </w:r>
      <w:r>
        <w:rPr>
          <w:rFonts w:ascii="Times New Roman" w:eastAsia="Times New Roman" w:hAnsi="Times New Roman" w:cs="Times New Roman" w:hint="default"/>
          <w:spacing w:val="-2"/>
        </w:rPr>
        <w:t xml:space="preserve"> 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——</w:t>
      </w:r>
      <w:r>
        <w:rPr>
          <w:spacing w:val="-1"/>
          <w:w w:val="99"/>
        </w:rPr>
        <w:t>（</w:t>
      </w:r>
      <w:r>
        <w:rPr>
          <w:rFonts w:ascii="Times New Roman" w:eastAsia="Times New Roman" w:hAnsi="Times New Roman" w:cs="Times New Roman" w:hint="default"/>
          <w:w w:val="99"/>
        </w:rPr>
        <w:t>1</w:t>
      </w:r>
      <w:r>
        <w:rPr>
          <w:rFonts w:ascii="Times New Roman" w:eastAsia="Times New Roman" w:hAnsi="Times New Roman" w:cs="Times New Roman" w:hint="default"/>
          <w:spacing w:val="1"/>
        </w:rPr>
        <w:t xml:space="preserve"> </w:t>
      </w:r>
      <w:r>
        <w:rPr>
          <w:spacing w:val="2"/>
          <w:w w:val="99"/>
        </w:rPr>
        <w:t>分</w:t>
      </w:r>
      <w:r>
        <w:rPr>
          <w:w w:val="99"/>
        </w:rPr>
        <w:t>）</w:t>
      </w:r>
    </w:p>
    <w:p>
      <w:pPr>
        <w:pStyle w:val="BodyText"/>
        <w:spacing w:line="240" w:lineRule="auto"/>
        <w:ind w:left="843" w:right="0"/>
        <w:jc w:val="center"/>
      </w:pPr>
      <w:r>
        <w:rPr>
          <w:spacing w:val="-1"/>
          <w:w w:val="99"/>
        </w:rPr>
        <w:t>（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3</w:t>
      </w:r>
      <w:r>
        <w:rPr>
          <w:spacing w:val="-20"/>
          <w:w w:val="99"/>
        </w:rPr>
        <w:t>）</w:t>
      </w:r>
      <w:r>
        <w:rPr>
          <w:rFonts w:ascii="Times New Roman" w:eastAsia="Times New Roman" w:hAnsi="Times New Roman" w:cs="Times New Roman" w:hint="default"/>
          <w:w w:val="99"/>
        </w:rPr>
        <w:t>W</w:t>
      </w:r>
      <w:r>
        <w:rPr>
          <w:rFonts w:ascii="Times New Roman" w:eastAsia="Times New Roman" w:hAnsi="Times New Roman" w:cs="Times New Roman" w:hint="default"/>
          <w:spacing w:val="2"/>
        </w:rPr>
        <w:t xml:space="preserve"> </w:t>
      </w:r>
      <w:r>
        <w:rPr>
          <w:spacing w:val="-3"/>
          <w:w w:val="106"/>
          <w:position w:val="-2"/>
          <w:sz w:val="10"/>
          <w:szCs w:val="10"/>
        </w:rPr>
        <w:t>有</w:t>
      </w:r>
      <w:r>
        <w:rPr>
          <w:rFonts w:ascii="Times New Roman" w:eastAsia="Times New Roman" w:hAnsi="Times New Roman" w:cs="Times New Roman" w:hint="default"/>
          <w:spacing w:val="-1"/>
          <w:w w:val="99"/>
        </w:rPr>
        <w:t>=</w:t>
      </w:r>
      <w:r>
        <w:rPr>
          <w:rFonts w:ascii="Times New Roman" w:eastAsia="Times New Roman" w:hAnsi="Times New Roman" w:cs="Times New Roman" w:hint="default"/>
          <w:w w:val="99"/>
        </w:rPr>
        <w:t>G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h</w:t>
      </w:r>
      <w:r>
        <w:rPr>
          <w:rFonts w:ascii="Times New Roman" w:eastAsia="Times New Roman" w:hAnsi="Times New Roman" w:cs="Times New Roman" w:hint="default"/>
          <w:spacing w:val="-1"/>
          <w:w w:val="99"/>
        </w:rPr>
        <w:t>=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1200</w:t>
      </w:r>
      <w:r>
        <w:rPr>
          <w:rFonts w:ascii="Times New Roman" w:eastAsia="Times New Roman" w:hAnsi="Times New Roman" w:cs="Times New Roman" w:hint="default"/>
          <w:w w:val="99"/>
        </w:rPr>
        <w:t>N</w:t>
      </w:r>
      <w:r>
        <w:rPr>
          <w:spacing w:val="2"/>
          <w:w w:val="99"/>
        </w:rPr>
        <w:t>×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1</w:t>
      </w:r>
      <w:r>
        <w:rPr>
          <w:rFonts w:ascii="Times New Roman" w:eastAsia="Times New Roman" w:hAnsi="Times New Roman" w:cs="Times New Roman" w:hint="default"/>
          <w:spacing w:val="-2"/>
          <w:w w:val="99"/>
        </w:rPr>
        <w:t>m</w:t>
      </w:r>
      <w:r>
        <w:rPr>
          <w:rFonts w:ascii="Times New Roman" w:eastAsia="Times New Roman" w:hAnsi="Times New Roman" w:cs="Times New Roman" w:hint="default"/>
          <w:spacing w:val="-1"/>
          <w:w w:val="99"/>
        </w:rPr>
        <w:t>=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1200</w:t>
      </w:r>
      <w:r>
        <w:rPr>
          <w:rFonts w:ascii="Times New Roman" w:eastAsia="Times New Roman" w:hAnsi="Times New Roman" w:cs="Times New Roman" w:hint="default"/>
          <w:w w:val="99"/>
        </w:rPr>
        <w:t>J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-20"/>
          <w:w w:val="99"/>
        </w:rPr>
        <w:t>—</w:t>
      </w:r>
      <w:r>
        <w:rPr>
          <w:spacing w:val="2"/>
          <w:w w:val="99"/>
        </w:rPr>
        <w:t>（</w:t>
      </w:r>
      <w:r>
        <w:rPr>
          <w:rFonts w:ascii="Times New Roman" w:eastAsia="Times New Roman" w:hAnsi="Times New Roman" w:cs="Times New Roman" w:hint="default"/>
          <w:w w:val="99"/>
        </w:rPr>
        <w:t>1</w:t>
      </w:r>
      <w:r>
        <w:rPr>
          <w:rFonts w:ascii="Times New Roman" w:eastAsia="Times New Roman" w:hAnsi="Times New Roman" w:cs="Times New Roman" w:hint="default"/>
          <w:spacing w:val="1"/>
        </w:rPr>
        <w:t xml:space="preserve"> </w:t>
      </w:r>
      <w:r>
        <w:rPr>
          <w:spacing w:val="-1"/>
          <w:w w:val="99"/>
        </w:rPr>
        <w:t>分</w:t>
      </w:r>
      <w:r>
        <w:rPr>
          <w:w w:val="99"/>
        </w:rPr>
        <w:t>）</w:t>
      </w:r>
    </w:p>
    <w:p>
      <w:pPr>
        <w:pStyle w:val="BodyText"/>
        <w:spacing w:line="240" w:lineRule="auto"/>
        <w:ind w:left="1251" w:right="0"/>
        <w:jc w:val="center"/>
      </w:pPr>
      <w:r>
        <w:rPr>
          <w:spacing w:val="-1"/>
          <w:w w:val="99"/>
        </w:rPr>
        <w:t>η</w:t>
      </w:r>
      <w:r>
        <w:rPr>
          <w:rFonts w:ascii="Times New Roman" w:eastAsia="Times New Roman" w:hAnsi="Times New Roman" w:cs="Times New Roman" w:hint="default"/>
          <w:spacing w:val="-1"/>
          <w:w w:val="99"/>
        </w:rPr>
        <w:t>=</w:t>
      </w:r>
      <w:r>
        <w:rPr>
          <w:rFonts w:ascii="Times New Roman" w:eastAsia="Times New Roman" w:hAnsi="Times New Roman" w:cs="Times New Roman" w:hint="default"/>
          <w:w w:val="99"/>
        </w:rPr>
        <w:t>W</w:t>
      </w:r>
      <w:r>
        <w:rPr>
          <w:rFonts w:ascii="Times New Roman" w:eastAsia="Times New Roman" w:hAnsi="Times New Roman" w:cs="Times New Roman" w:hint="default"/>
          <w:spacing w:val="2"/>
        </w:rPr>
        <w:t xml:space="preserve"> </w:t>
      </w:r>
      <w:r>
        <w:rPr>
          <w:spacing w:val="-1"/>
          <w:w w:val="106"/>
          <w:position w:val="-2"/>
          <w:sz w:val="10"/>
          <w:szCs w:val="10"/>
        </w:rPr>
        <w:t>有</w:t>
      </w:r>
      <w:r>
        <w:rPr>
          <w:rFonts w:ascii="Times New Roman" w:eastAsia="Times New Roman" w:hAnsi="Times New Roman" w:cs="Times New Roman" w:hint="default"/>
          <w:spacing w:val="-1"/>
          <w:w w:val="99"/>
        </w:rPr>
        <w:t>/</w:t>
      </w:r>
      <w:r>
        <w:rPr>
          <w:rFonts w:ascii="Times New Roman" w:eastAsia="Times New Roman" w:hAnsi="Times New Roman" w:cs="Times New Roman" w:hint="default"/>
          <w:w w:val="99"/>
        </w:rPr>
        <w:t>W</w:t>
      </w:r>
      <w:r>
        <w:rPr>
          <w:rFonts w:ascii="Times New Roman" w:eastAsia="Times New Roman" w:hAnsi="Times New Roman" w:cs="Times New Roman" w:hint="default"/>
          <w:spacing w:val="2"/>
        </w:rPr>
        <w:t xml:space="preserve"> </w:t>
      </w:r>
      <w:r>
        <w:rPr>
          <w:spacing w:val="-3"/>
          <w:w w:val="106"/>
          <w:position w:val="-2"/>
          <w:sz w:val="10"/>
          <w:szCs w:val="10"/>
        </w:rPr>
        <w:t>总</w:t>
      </w:r>
      <w:r>
        <w:rPr>
          <w:rFonts w:ascii="Times New Roman" w:eastAsia="Times New Roman" w:hAnsi="Times New Roman" w:cs="Times New Roman" w:hint="default"/>
          <w:spacing w:val="-1"/>
          <w:w w:val="99"/>
        </w:rPr>
        <w:t>=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1200</w:t>
      </w:r>
      <w:r>
        <w:rPr>
          <w:rFonts w:ascii="Times New Roman" w:eastAsia="Times New Roman" w:hAnsi="Times New Roman" w:cs="Times New Roman" w:hint="default"/>
          <w:w w:val="99"/>
        </w:rPr>
        <w:t>J</w:t>
      </w:r>
      <w:r>
        <w:rPr>
          <w:rFonts w:ascii="Times New Roman" w:eastAsia="Times New Roman" w:hAnsi="Times New Roman" w:cs="Times New Roman" w:hint="default"/>
          <w:spacing w:val="-1"/>
          <w:w w:val="99"/>
        </w:rPr>
        <w:t>/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16</w:t>
      </w:r>
      <w:r>
        <w:rPr>
          <w:rFonts w:ascii="Times New Roman" w:eastAsia="Times New Roman" w:hAnsi="Times New Roman" w:cs="Times New Roman" w:hint="default"/>
          <w:spacing w:val="-2"/>
          <w:w w:val="99"/>
        </w:rPr>
        <w:t>0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0</w:t>
      </w:r>
      <w:r>
        <w:rPr>
          <w:rFonts w:ascii="Times New Roman" w:eastAsia="Times New Roman" w:hAnsi="Times New Roman" w:cs="Times New Roman" w:hint="default"/>
          <w:w w:val="99"/>
        </w:rPr>
        <w:t>J</w:t>
      </w:r>
      <w:r>
        <w:rPr>
          <w:rFonts w:ascii="Times New Roman" w:eastAsia="Times New Roman" w:hAnsi="Times New Roman" w:cs="Times New Roman" w:hint="default"/>
          <w:spacing w:val="-1"/>
          <w:w w:val="99"/>
        </w:rPr>
        <w:t>=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75%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—</w:t>
      </w:r>
      <w:r>
        <w:rPr>
          <w:spacing w:val="-1"/>
          <w:w w:val="99"/>
        </w:rPr>
        <w:t>—</w:t>
      </w:r>
      <w:r>
        <w:rPr>
          <w:spacing w:val="2"/>
          <w:w w:val="99"/>
        </w:rPr>
        <w:t>（</w:t>
      </w:r>
      <w:r>
        <w:rPr>
          <w:rFonts w:ascii="Times New Roman" w:eastAsia="Times New Roman" w:hAnsi="Times New Roman" w:cs="Times New Roman" w:hint="default"/>
          <w:w w:val="99"/>
        </w:rPr>
        <w:t>2</w:t>
      </w:r>
      <w:r>
        <w:rPr>
          <w:rFonts w:ascii="Times New Roman" w:eastAsia="Times New Roman" w:hAnsi="Times New Roman" w:cs="Times New Roman" w:hint="default"/>
          <w:spacing w:val="1"/>
        </w:rPr>
        <w:t xml:space="preserve"> </w:t>
      </w:r>
      <w:r>
        <w:rPr>
          <w:spacing w:val="-1"/>
          <w:w w:val="99"/>
        </w:rPr>
        <w:t>分</w:t>
      </w:r>
      <w:r>
        <w:rPr>
          <w:w w:val="99"/>
        </w:rPr>
        <w:t>）</w:t>
      </w:r>
    </w:p>
    <w:p>
      <w:pPr>
        <w:pStyle w:val="Heading2"/>
        <w:spacing w:line="240" w:lineRule="auto"/>
        <w:ind w:right="0"/>
        <w:jc w:val="left"/>
        <w:rPr>
          <w:b w:val="0"/>
          <w:bCs w:val="0"/>
        </w:rPr>
      </w:pPr>
      <w:r>
        <w:rPr>
          <w:spacing w:val="2"/>
          <w:w w:val="99"/>
        </w:rPr>
        <w:t>评分说明</w:t>
      </w:r>
      <w:r>
        <w:rPr>
          <w:spacing w:val="-106"/>
          <w:w w:val="99"/>
        </w:rPr>
        <w:t>：</w:t>
      </w:r>
      <w:r>
        <w:rPr>
          <w:spacing w:val="2"/>
          <w:w w:val="99"/>
        </w:rPr>
        <w:t>（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1</w:t>
      </w:r>
      <w:r>
        <w:rPr>
          <w:spacing w:val="2"/>
          <w:w w:val="99"/>
        </w:rPr>
        <w:t>）其它</w:t>
      </w:r>
      <w:r>
        <w:rPr>
          <w:spacing w:val="-1"/>
          <w:w w:val="99"/>
        </w:rPr>
        <w:t>做</w:t>
      </w:r>
      <w:r>
        <w:rPr>
          <w:spacing w:val="2"/>
          <w:w w:val="99"/>
        </w:rPr>
        <w:t>法只要正确</w:t>
      </w:r>
      <w:r>
        <w:rPr>
          <w:spacing w:val="-1"/>
          <w:w w:val="99"/>
        </w:rPr>
        <w:t>也</w:t>
      </w:r>
      <w:r>
        <w:rPr>
          <w:spacing w:val="2"/>
          <w:w w:val="99"/>
        </w:rPr>
        <w:t>得满</w:t>
      </w:r>
      <w:r>
        <w:rPr>
          <w:w w:val="99"/>
        </w:rPr>
        <w:t>分</w:t>
      </w:r>
      <w:r>
        <w:rPr>
          <w:spacing w:val="2"/>
        </w:rPr>
        <w:t xml:space="preserve"> </w:t>
      </w:r>
      <w:r>
        <w:rPr>
          <w:spacing w:val="-1"/>
          <w:w w:val="99"/>
        </w:rPr>
        <w:t>（</w:t>
      </w:r>
      <w:r>
        <w:rPr>
          <w:rFonts w:ascii="Times New Roman" w:eastAsia="Times New Roman" w:hAnsi="Times New Roman" w:cs="Times New Roman" w:hint="default"/>
          <w:spacing w:val="1"/>
          <w:w w:val="99"/>
        </w:rPr>
        <w:t>2</w:t>
      </w:r>
      <w:r>
        <w:rPr>
          <w:spacing w:val="2"/>
          <w:w w:val="99"/>
        </w:rPr>
        <w:t>）计算</w:t>
      </w:r>
      <w:r>
        <w:rPr>
          <w:spacing w:val="-1"/>
          <w:w w:val="99"/>
        </w:rPr>
        <w:t>性</w:t>
      </w:r>
      <w:r>
        <w:rPr>
          <w:spacing w:val="2"/>
          <w:w w:val="99"/>
        </w:rPr>
        <w:t>错误不累积</w:t>
      </w:r>
      <w:r>
        <w:rPr>
          <w:spacing w:val="-1"/>
          <w:w w:val="99"/>
        </w:rPr>
        <w:t>扣</w:t>
      </w:r>
      <w:r>
        <w:rPr>
          <w:w w:val="99"/>
        </w:rPr>
        <w:t>分</w:t>
      </w:r>
    </w:p>
    <w:p>
      <w:pPr>
        <w:spacing w:before="0" w:line="273" w:lineRule="exact"/>
        <w:ind w:left="112" w:right="0" w:firstLine="0"/>
        <w:jc w:val="left"/>
        <w:rPr>
          <w:rFonts w:ascii="宋体" w:eastAsia="宋体" w:hAnsi="宋体" w:cs="宋体" w:hint="default"/>
          <w:sz w:val="21"/>
          <w:szCs w:val="21"/>
        </w:rPr>
      </w:pPr>
    </w:p>
    <w:sectPr>
      <w:type w:val="continuous"/>
      <w:pgSz w:w="20640" w:h="14580" w:orient="landscape"/>
      <w:pgMar w:top="500" w:right="280" w:bottom="920" w:left="1020" w:header="720" w:footer="720" w:gutter="0"/>
      <w:cols w:num="3" w:space="708" w:equalWidth="0">
        <w:col w:w="8365" w:space="621"/>
        <w:col w:w="8362" w:space="796"/>
        <w:col w:w="119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4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spacing w:before="0" w:after="0" w:line="14" w:lineRule="auto"/>
      <w:rPr>
        <w:sz w:val="20"/>
        <w:szCs w:val="20"/>
      </w:rPr>
    </w:pPr>
    <w:r>
      <w:pict>
        <v:group id="_x0000_s2055" o:spid="_x0000_s3073" style="width:1pt;height:0.1pt;margin-top:685pt;margin-left:936.25pt;mso-height-relative:page;mso-position-horizontal-relative:page;mso-position-vertical-relative:page;mso-width-relative:page;position:absolute;z-index:-251654144" coordorigin="18725,13701" coordsize="20,2">
          <v:shape id="_x0000_s2056" o:spid="_x0000_s3074" style="width:20;height:2;left:18725;position:absolute;top:13701" coordorigin="18725,13701" coordsize="20,0" path="m18725,13701l18745,13701e" filled="f" stroked="t" strokecolor="black">
            <v:path arrowok="t"/>
          </v:shape>
        </v:group>
      </w:pict>
    </w:r>
    <w:r>
      <w:pict>
        <v:group id="_x0000_s2057" o:spid="_x0000_s3075" style="width:1pt;height:0.1pt;margin-top:681pt;margin-left:936.25pt;mso-height-relative:page;mso-position-horizontal-relative:page;mso-position-vertical-relative:page;mso-width-relative:page;position:absolute;z-index:-251653120" coordorigin="18725,13621" coordsize="20,2">
          <v:shape id="_x0000_s2058" o:spid="_x0000_s3076" style="width:20;height:2;left:18725;position:absolute;top:13621" coordorigin="18725,13621" coordsize="20,0" path="m18725,13621l18745,13621e" filled="f" stroked="t" strokecolor="black">
            <v:path arrowok="t"/>
          </v:shape>
        </v:group>
      </w:pict>
    </w:r>
    <w:r>
      <w:pict>
        <v:group id="_x0000_s2059" o:spid="_x0000_s3077" style="width:0.1pt;height:8pt;margin-top:669.5pt;margin-left:936.75pt;mso-height-relative:page;mso-position-horizontal-relative:page;mso-position-vertical-relative:page;mso-width-relative:page;position:absolute;z-index:-251652096" coordorigin="18735,13391" coordsize="2,160">
          <v:shape id="_x0000_s2060" o:spid="_x0000_s3078" style="width:2;height:160;left:18735;position:absolute;top:13391" coordorigin="18735,13391" coordsize="0,160" path="m18735,13391l18735,13551e" filled="f" stroked="t" strokecolor="black">
            <v:path arrowok="t"/>
          </v:shape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o:spid="_x0000_s3079" type="#_x0000_t202" style="width:260.5pt;height:29.35pt;margin-top:670.15pt;margin-left:98.7pt;mso-height-relative:page;mso-position-horizontal-relative:page;mso-position-vertical-relative:page;mso-width-relative:page;position:absolute;z-index:-251651072" coordsize="21600,21600" filled="f" stroked="f">
          <v:stroke joinstyle="miter"/>
          <v:textbox inset="0,0,0,0">
            <w:txbxContent>
              <w:p>
                <w:pPr>
                  <w:pStyle w:val="BodyText"/>
                  <w:spacing w:line="241" w:lineRule="exact"/>
                  <w:ind w:left="20" w:right="0"/>
                  <w:jc w:val="left"/>
                </w:pPr>
                <w:r>
                  <w:t>拉力和他所受的重力是一对平衡力</w:t>
                </w:r>
              </w:p>
              <w:p>
                <w:pPr>
                  <w:spacing w:before="90"/>
                  <w:ind w:left="1769" w:right="0" w:firstLine="0"/>
                  <w:jc w:val="left"/>
                  <w:rPr>
                    <w:rFonts w:ascii="宋体" w:eastAsia="宋体" w:hAnsi="宋体" w:cs="宋体" w:hint="default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 w:hint="default"/>
                    <w:sz w:val="18"/>
                    <w:szCs w:val="18"/>
                  </w:rPr>
                  <w:t>八年级物理试卷  第  3 页 （ 共 8 页</w:t>
                </w:r>
                <w:r>
                  <w:rPr>
                    <w:rFonts w:ascii="宋体" w:eastAsia="宋体" w:hAnsi="宋体" w:cs="宋体" w:hint="default"/>
                    <w:spacing w:val="-3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 w:hint="default"/>
                    <w:sz w:val="18"/>
                    <w:szCs w:val="18"/>
                  </w:rPr>
                  <w:t>）</w:t>
                </w:r>
              </w:p>
            </w:txbxContent>
          </v:textbox>
        </v:shape>
      </w:pict>
    </w:r>
    <w:r>
      <w:pict>
        <v:shape id="_x0000_s2062" o:spid="_x0000_s3080" type="#_x0000_t202" style="width:174.6pt;height:12.45pt;margin-top:687.25pt;margin-left:603.9pt;mso-height-relative:page;mso-position-horizontal-relative:page;mso-position-vertical-relative:page;mso-width-relative:page;position:absolute;z-index:-251650048" coordsize="21600,21600" filled="f" stroked="f">
          <v:stroke joinstyle="miter"/>
          <v:textbox inset="0,0,0,0">
            <w:txbxContent>
              <w:p>
                <w:pPr>
                  <w:spacing w:before="0" w:line="229" w:lineRule="exact"/>
                  <w:ind w:left="20" w:right="0" w:firstLine="0"/>
                  <w:jc w:val="left"/>
                  <w:rPr>
                    <w:rFonts w:ascii="宋体" w:eastAsia="宋体" w:hAnsi="宋体" w:cs="宋体" w:hint="default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 w:hint="default"/>
                    <w:sz w:val="21"/>
                    <w:szCs w:val="21"/>
                  </w:rPr>
                  <w:t>八</w:t>
                </w:r>
                <w:r>
                  <w:rPr>
                    <w:rFonts w:ascii="宋体" w:eastAsia="宋体" w:hAnsi="宋体" w:cs="宋体" w:hint="default"/>
                    <w:sz w:val="18"/>
                    <w:szCs w:val="18"/>
                  </w:rPr>
                  <w:t>年级物理试卷  第  4 页 （ 共 8 页</w:t>
                </w:r>
                <w:r>
                  <w:rPr>
                    <w:rFonts w:ascii="宋体" w:eastAsia="宋体" w:hAnsi="宋体" w:cs="宋体" w:hint="default"/>
                    <w:spacing w:val="-2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 w:hint="default"/>
                    <w:sz w:val="18"/>
                    <w:szCs w:val="18"/>
                  </w:rPr>
                  <w:t>）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spacing w:before="0" w:after="0" w:line="14" w:lineRule="auto"/>
      <w:rPr>
        <w:sz w:val="20"/>
        <w:szCs w:val="20"/>
      </w:rPr>
    </w:pPr>
    <w:r>
      <w:pict>
        <v:group id="_x0000_s2049" o:spid="_x0000_s3081" style="width:1.05pt;height:0.1pt;margin-top:685pt;margin-left:99.65pt;mso-height-relative:page;mso-position-horizontal-relative:page;mso-position-vertical-relative:page;mso-width-relative:page;position:absolute;z-index:-251658240" coordorigin="1993,13701" coordsize="21,2">
          <v:shape id="_x0000_s2050" o:spid="_x0000_s3082" style="width:21;height:2;left:1993;position:absolute;top:13701" coordorigin="1993,13701" coordsize="21,0" path="m1993,13701l2013,13701e" filled="f" stroked="t" strokecolor="black">
            <v:path arrowok="t"/>
          </v:shape>
        </v:group>
      </w:pict>
    </w:r>
    <w:r>
      <w:pict>
        <v:group id="_x0000_s2051" o:spid="_x0000_s3083" style="width:1.05pt;height:0.1pt;margin-top:681pt;margin-left:99.65pt;mso-height-relative:page;mso-position-horizontal-relative:page;mso-position-vertical-relative:page;mso-width-relative:page;position:absolute;z-index:-251657216" coordorigin="1993,13621" coordsize="21,2">
          <v:shape id="_x0000_s2052" o:spid="_x0000_s3084" style="width:21;height:2;left:1993;position:absolute;top:13621" coordorigin="1993,13621" coordsize="21,0" path="m1993,13621l2013,13621e" filled="f" stroked="t" strokecolor="black">
            <v:path arrowok="t"/>
          </v:shape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o:spid="_x0000_s3085" type="#_x0000_t202" style="width:173pt;height:11.15pt;margin-top:688.85pt;margin-left:248.6pt;mso-height-relative:page;mso-position-horizontal-relative:page;mso-position-vertical-relative:page;mso-width-relative:page;position:absolute;z-index:-251656192" coordsize="21600,21600" filled="f" stroked="f">
          <v:stroke joinstyle="miter"/>
          <v:textbox inset="0,0,0,0">
            <w:txbxContent>
              <w:p>
                <w:pPr>
                  <w:spacing w:before="0" w:line="202" w:lineRule="exact"/>
                  <w:ind w:left="20" w:right="0" w:firstLine="0"/>
                  <w:jc w:val="left"/>
                  <w:rPr>
                    <w:rFonts w:ascii="宋体" w:eastAsia="宋体" w:hAnsi="宋体" w:cs="宋体" w:hint="default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 w:hint="default"/>
                    <w:sz w:val="18"/>
                    <w:szCs w:val="18"/>
                  </w:rPr>
                  <w:t>八年级物理试卷  第  1 页 （ 共 8 页</w:t>
                </w:r>
                <w:r>
                  <w:rPr>
                    <w:rFonts w:ascii="宋体" w:eastAsia="宋体" w:hAnsi="宋体" w:cs="宋体" w:hint="default"/>
                    <w:spacing w:val="-3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 w:hint="default"/>
                    <w:sz w:val="18"/>
                    <w:szCs w:val="18"/>
                  </w:rPr>
                  <w:t>）</w:t>
                </w:r>
              </w:p>
            </w:txbxContent>
          </v:textbox>
        </v:shape>
      </w:pict>
    </w:r>
    <w:r>
      <w:pict>
        <v:shape id="_x0000_s2054" o:spid="_x0000_s3086" type="#_x0000_t202" style="width:173pt;height:11pt;margin-top:688.95pt;margin-left:671.55pt;mso-height-relative:page;mso-position-horizontal-relative:page;mso-position-vertical-relative:page;mso-width-relative:page;position:absolute;z-index:-251655168" coordsize="21600,21600" filled="f" stroked="f">
          <v:stroke joinstyle="miter"/>
          <v:textbox inset="0,0,0,0">
            <w:txbxContent>
              <w:p>
                <w:pPr>
                  <w:spacing w:before="0" w:line="200" w:lineRule="exact"/>
                  <w:ind w:left="20" w:right="0" w:firstLine="0"/>
                  <w:jc w:val="left"/>
                  <w:rPr>
                    <w:rFonts w:ascii="宋体" w:eastAsia="宋体" w:hAnsi="宋体" w:cs="宋体" w:hint="default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 w:hint="default"/>
                    <w:sz w:val="18"/>
                    <w:szCs w:val="18"/>
                  </w:rPr>
                  <w:t>八年级物理试卷  第  2 页 （ 共 8 页</w:t>
                </w:r>
                <w:r>
                  <w:rPr>
                    <w:rFonts w:ascii="宋体" w:eastAsia="宋体" w:hAnsi="宋体" w:cs="宋体" w:hint="default"/>
                    <w:spacing w:val="-3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 w:hint="default"/>
                    <w:sz w:val="18"/>
                    <w:szCs w:val="18"/>
                  </w:rPr>
                  <w:t>）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spacing w:before="0" w:after="0" w:line="14" w:lineRule="auto"/>
      <w:rPr>
        <w:sz w:val="20"/>
        <w:szCs w:val="20"/>
      </w:rPr>
    </w:pPr>
    <w:r>
      <w:pict>
        <v:group id="_x0000_s2087" o:spid="_x0000_s3087" style="width:1pt;height:0.1pt;margin-top:685pt;margin-left:936.25pt;mso-height-relative:page;mso-position-horizontal-relative:page;mso-position-vertical-relative:page;mso-width-relative:page;position:absolute;z-index:-251635712" coordorigin="18725,13701" coordsize="20,2">
          <v:shape id="_x0000_s2088" o:spid="_x0000_s3088" style="width:20;height:2;left:18725;position:absolute;top:13701" coordorigin="18725,13701" coordsize="20,0" path="m18725,13701l18745,13701e" filled="f" stroked="t" strokecolor="black">
            <v:path arrowok="t"/>
          </v:shape>
        </v:group>
      </w:pict>
    </w:r>
    <w:r>
      <w:pict>
        <v:group id="_x0000_s2089" o:spid="_x0000_s3089" style="width:1pt;height:0.1pt;margin-top:681pt;margin-left:936.25pt;mso-height-relative:page;mso-position-horizontal-relative:page;mso-position-vertical-relative:page;mso-width-relative:page;position:absolute;z-index:-251634688" coordorigin="18725,13621" coordsize="20,2">
          <v:shape id="_x0000_s2090" o:spid="_x0000_s3090" style="width:20;height:2;left:18725;position:absolute;top:13621" coordorigin="18725,13621" coordsize="20,0" path="m18725,13621l18745,13621e" filled="f" stroked="t" strokecolor="black">
            <v:path arrowok="t"/>
          </v:shape>
        </v:group>
      </w:pict>
    </w:r>
    <w:r>
      <w:pict>
        <v:group id="_x0000_s2091" o:spid="_x0000_s3091" style="width:0.1pt;height:8pt;margin-top:669.5pt;margin-left:936.75pt;mso-height-relative:page;mso-position-horizontal-relative:page;mso-position-vertical-relative:page;mso-width-relative:page;position:absolute;z-index:-251633664" coordorigin="18735,13391" coordsize="2,160">
          <v:shape id="_x0000_s2092" o:spid="_x0000_s3092" style="width:2;height:160;left:18735;position:absolute;top:13391" coordorigin="18735,13391" coordsize="0,160" path="m18735,13391l18735,13551e" filled="f" stroked="t" strokecolor="black">
            <v:path arrowok="t"/>
          </v:shape>
        </v:group>
      </w:pict>
    </w:r>
    <w:r>
      <w:pict>
        <v:group id="_x0000_s2093" o:spid="_x0000_s3093" style="width:1pt;height:0.1pt;margin-top:666pt;margin-left:936.25pt;mso-height-relative:page;mso-position-horizontal-relative:page;mso-position-vertical-relative:page;mso-width-relative:page;position:absolute;z-index:-251632640" coordorigin="18725,13321" coordsize="20,2">
          <v:shape id="_x0000_s2094" o:spid="_x0000_s3094" style="width:20;height:2;left:18725;position:absolute;top:13321" coordorigin="18725,13321" coordsize="20,0" path="m18725,13321l18745,13321e" filled="f" stroked="t" strokecolor="black">
            <v:path arrowok="t"/>
          </v:shape>
        </v:group>
      </w:pict>
    </w:r>
    <w:r>
      <w:pict>
        <v:group id="_x0000_s2095" o:spid="_x0000_s3095" style="width:1pt;height:0.1pt;margin-top:662pt;margin-left:936.25pt;mso-height-relative:page;mso-position-horizontal-relative:page;mso-position-vertical-relative:page;mso-width-relative:page;position:absolute;z-index:-251631616" coordorigin="18725,13241" coordsize="20,2">
          <v:shape id="_x0000_s2096" o:spid="_x0000_s3096" style="width:20;height:2;left:18725;position:absolute;top:13241" coordorigin="18725,13241" coordsize="20,0" path="m18725,13241l18745,13241e" filled="f" stroked="t" strokecolor="black">
            <v:path arrowok="t"/>
          </v:shape>
        </v:group>
      </w:pict>
    </w:r>
    <w:r>
      <w:pict>
        <v:group id="_x0000_s2097" o:spid="_x0000_s3097" style="width:0.1pt;height:8pt;margin-top:650.5pt;margin-left:936.75pt;mso-height-relative:page;mso-position-horizontal-relative:page;mso-position-vertical-relative:page;mso-width-relative:page;position:absolute;z-index:-251630592" coordorigin="18735,13011" coordsize="2,160">
          <v:shape id="_x0000_s2098" o:spid="_x0000_s3098" style="width:2;height:160;left:18735;position:absolute;top:13011" coordorigin="18735,13011" coordsize="0,160" path="m18735,13011l18735,13171e" filled="f" stroked="t" strokecolor="black">
            <v:path arrowok="t"/>
          </v:shape>
        </v:group>
      </w:pict>
    </w:r>
    <w:r>
      <w:pict>
        <v:group id="_x0000_s2099" o:spid="_x0000_s3099" style="width:1pt;height:0.1pt;margin-top:647pt;margin-left:936.25pt;mso-height-relative:page;mso-position-horizontal-relative:page;mso-position-vertical-relative:page;mso-width-relative:page;position:absolute;z-index:-251629568" coordorigin="18726,12941" coordsize="20,2">
          <v:shape id="_x0000_s2100" o:spid="_x0000_s3100" style="width:20;height:2;left:18726;position:absolute;top:12941" coordorigin="18726,12941" coordsize="20,0" path="m18726,12941l18746,12941e" filled="f" stroked="t" strokecolor="black">
            <v:path arrowok="t"/>
          </v:shape>
        </v:group>
      </w:pict>
    </w:r>
    <w:r>
      <w:pict>
        <v:group id="_x0000_s2101" o:spid="_x0000_s3101" style="width:1pt;height:0.1pt;margin-top:643pt;margin-left:936.25pt;mso-height-relative:page;mso-position-horizontal-relative:page;mso-position-vertical-relative:page;mso-width-relative:page;position:absolute;z-index:-251628544" coordorigin="18726,12861" coordsize="20,2">
          <v:shape id="_x0000_s2102" o:spid="_x0000_s3102" style="width:20;height:2;left:18726;position:absolute;top:12861" coordorigin="18726,12861" coordsize="20,0" path="m18726,12861l18746,12861e" filled="f" stroked="t" strokecolor="black">
            <v:path arrowok="t"/>
          </v:shape>
        </v:group>
      </w:pict>
    </w:r>
    <w:r>
      <w:pict>
        <v:group id="_x0000_s2103" o:spid="_x0000_s3103" style="width:0.1pt;height:8pt;margin-top:631.5pt;margin-left:936.75pt;mso-height-relative:page;mso-position-horizontal-relative:page;mso-position-vertical-relative:page;mso-width-relative:page;position:absolute;z-index:-251627520" coordorigin="18736,12631" coordsize="2,160">
          <v:shape id="_x0000_s2104" o:spid="_x0000_s3104" style="width:2;height:160;left:18736;position:absolute;top:12631" coordorigin="18736,12631" coordsize="0,160" path="m18736,12631l18736,12791e" filled="f" stroked="t" strokecolor="black">
            <v:path arrowok="t"/>
          </v:shape>
        </v:group>
      </w:pict>
    </w:r>
    <w:r>
      <w:pict>
        <v:group id="_x0000_s2105" o:spid="_x0000_s3105" style="width:1.05pt;height:0.1pt;margin-top:628pt;margin-left:936.25pt;mso-height-relative:page;mso-position-horizontal-relative:page;mso-position-vertical-relative:page;mso-width-relative:page;position:absolute;z-index:-251626496" coordorigin="18726,12561" coordsize="21,2">
          <v:shape id="_x0000_s2106" o:spid="_x0000_s3106" style="width:21;height:2;left:18726;position:absolute;top:12561" coordorigin="18726,12561" coordsize="21,0" path="m18726,12561l18746,12561e" filled="f" stroked="t" strokecolor="black">
            <v:path arrowok="t"/>
          </v:shape>
        </v:group>
      </w:pict>
    </w:r>
    <w:r>
      <w:pict>
        <v:group id="_x0000_s2107" o:spid="_x0000_s3107" style="width:1pt;height:0.1pt;margin-top:624pt;margin-left:936.25pt;mso-height-relative:page;mso-position-horizontal-relative:page;mso-position-vertical-relative:page;mso-width-relative:page;position:absolute;z-index:-251625472" coordorigin="18726,12481" coordsize="20,2">
          <v:shape id="_x0000_s2108" o:spid="_x0000_s3108" style="width:20;height:2;left:18726;position:absolute;top:12481" coordorigin="18726,12481" coordsize="20,0" path="m18726,12481l18746,12481e" filled="f" stroked="t" strokecolor="black">
            <v:path arrowok="t"/>
          </v:shape>
        </v:group>
      </w:pict>
    </w:r>
    <w:r>
      <w:pict>
        <v:group id="_x0000_s2109" o:spid="_x0000_s3109" style="width:0.1pt;height:8pt;margin-top:612.5pt;margin-left:936.75pt;mso-height-relative:page;mso-position-horizontal-relative:page;mso-position-vertical-relative:page;mso-width-relative:page;position:absolute;z-index:-251624448" coordorigin="18736,12251" coordsize="2,160">
          <v:shape id="_x0000_s2110" o:spid="_x0000_s3110" style="width:2;height:160;left:18736;position:absolute;top:12251" coordorigin="18736,12251" coordsize="0,160" path="m18736,12251l18736,12411e" filled="f" stroked="t" strokecolor="black">
            <v:path arrowok="t"/>
          </v:shape>
        </v:group>
      </w:pict>
    </w:r>
    <w:r>
      <w:pict>
        <v:group id="_x0000_s2111" o:spid="_x0000_s3111" style="width:1pt;height:0.1pt;margin-top:609pt;margin-left:936.3pt;mso-height-relative:page;mso-position-horizontal-relative:page;mso-position-vertical-relative:page;mso-width-relative:page;position:absolute;z-index:-251623424" coordorigin="18726,12181" coordsize="20,2">
          <v:shape id="_x0000_s2112" o:spid="_x0000_s3112" style="width:20;height:2;left:18726;position:absolute;top:12181" coordorigin="18726,12181" coordsize="20,0" path="m18726,12181l18746,12181e" filled="f" stroked="t" strokecolor="black">
            <v:path arrowok="t"/>
          </v:shape>
        </v:group>
      </w:pict>
    </w:r>
    <w:r>
      <w:pict>
        <v:group id="_x0000_s2113" o:spid="_x0000_s3113" style="width:1pt;height:0.1pt;margin-top:605pt;margin-left:936.3pt;mso-height-relative:page;mso-position-horizontal-relative:page;mso-position-vertical-relative:page;mso-width-relative:page;position:absolute;z-index:-251622400" coordorigin="18726,12101" coordsize="20,2">
          <v:shape id="_x0000_s2114" o:spid="_x0000_s3114" style="width:20;height:2;left:18726;position:absolute;top:12101" coordorigin="18726,12101" coordsize="20,0" path="m18726,12101l18746,12101e" filled="f" stroked="t" strokecolor="black">
            <v:path arrowok="t"/>
          </v:shape>
        </v:group>
      </w:pict>
    </w:r>
    <w:r>
      <w:pict>
        <v:group id="_x0000_s2115" o:spid="_x0000_s3115" style="width:0.1pt;height:8pt;margin-top:593.5pt;margin-left:936.8pt;mso-height-relative:page;mso-position-horizontal-relative:page;mso-position-vertical-relative:page;mso-width-relative:page;position:absolute;z-index:-251621376" coordorigin="18736,11871" coordsize="2,160">
          <v:shape id="_x0000_s2116" o:spid="_x0000_s3116" style="width:2;height:160;left:18736;position:absolute;top:11871" coordorigin="18736,11871" coordsize="0,160" path="m18736,11871l18736,12031e" filled="f" stroked="t" strokecolor="black">
            <v:path arrowok="t"/>
          </v:shape>
        </v:group>
      </w:pict>
    </w:r>
    <w:r>
      <w:pict>
        <v:group id="_x0000_s2117" o:spid="_x0000_s3117" style="width:1pt;height:0.1pt;margin-top:590pt;margin-left:936.3pt;mso-height-relative:page;mso-position-horizontal-relative:page;mso-position-vertical-relative:page;mso-width-relative:page;position:absolute;z-index:-251620352" coordorigin="18726,11801" coordsize="20,2">
          <v:shape id="_x0000_s2118" o:spid="_x0000_s3118" style="width:20;height:2;left:18726;position:absolute;top:11801" coordorigin="18726,11801" coordsize="20,0" path="m18726,11801l18746,11801e" filled="f" stroked="t" strokecolor="black">
            <v:path arrowok="t"/>
          </v:shape>
        </v:group>
      </w:pict>
    </w:r>
    <w:r>
      <w:pict>
        <v:group id="_x0000_s2119" o:spid="_x0000_s3119" style="width:1pt;height:0.1pt;margin-top:586pt;margin-left:936.3pt;mso-height-relative:page;mso-position-horizontal-relative:page;mso-position-vertical-relative:page;mso-width-relative:page;position:absolute;z-index:-251619328" coordorigin="18726,11721" coordsize="20,2">
          <v:shape id="_x0000_s2120" o:spid="_x0000_s3120" style="width:20;height:2;left:18726;position:absolute;top:11721" coordorigin="18726,11721" coordsize="20,0" path="m18726,11721l18746,11721e" filled="f" stroked="t" strokecolor="black">
            <v:path arrowok="t"/>
          </v:shape>
        </v:group>
      </w:pict>
    </w:r>
    <w:r>
      <w:pict>
        <v:group id="_x0000_s2121" o:spid="_x0000_s3121" style="width:0.1pt;height:8pt;margin-top:574.5pt;margin-left:936.8pt;mso-height-relative:page;mso-position-horizontal-relative:page;mso-position-vertical-relative:page;mso-width-relative:page;position:absolute;z-index:-251618304" coordorigin="18737,11491" coordsize="2,160">
          <v:shape id="_x0000_s2122" o:spid="_x0000_s3122" style="width:2;height:160;left:18737;position:absolute;top:11491" coordorigin="18737,11491" coordsize="0,160" path="m18737,11491l18737,11651e" filled="f" stroked="t" strokecolor="black">
            <v:path arrowok="t"/>
          </v:shape>
        </v:group>
      </w:pict>
    </w:r>
    <w:r>
      <w:pict>
        <v:group id="_x0000_s2123" o:spid="_x0000_s3123" style="width:1pt;height:0.1pt;margin-top:571pt;margin-left:936.3pt;mso-height-relative:page;mso-position-horizontal-relative:page;mso-position-vertical-relative:page;mso-width-relative:page;position:absolute;z-index:-251617280" coordorigin="18727,11421" coordsize="20,2">
          <v:shape id="_x0000_s2124" o:spid="_x0000_s3124" style="width:20;height:2;left:18727;position:absolute;top:11421" coordorigin="18727,11421" coordsize="20,0" path="m18727,11421l18747,11421e" filled="f" stroked="t" strokecolor="black">
            <v:path arrowok="t"/>
          </v:shape>
        </v:group>
      </w:pict>
    </w:r>
    <w:r>
      <w:pict>
        <v:group id="_x0000_s2125" o:spid="_x0000_s3125" style="width:1pt;height:0.1pt;margin-top:567pt;margin-left:936.3pt;mso-height-relative:page;mso-position-horizontal-relative:page;mso-position-vertical-relative:page;mso-width-relative:page;position:absolute;z-index:-251616256" coordorigin="18727,11341" coordsize="20,2">
          <v:shape id="_x0000_s2126" o:spid="_x0000_s3126" style="width:20;height:2;left:18727;position:absolute;top:11341" coordorigin="18727,11341" coordsize="20,0" path="m18727,11341l18747,11341e" filled="f" stroked="t" strokecolor="black">
            <v:path arrowok="t"/>
          </v:shape>
        </v:group>
      </w:pict>
    </w:r>
    <w:r>
      <w:pict>
        <v:group id="_x0000_s2127" o:spid="_x0000_s3127" style="width:0.1pt;height:8pt;margin-top:555.5pt;margin-left:936.8pt;mso-height-relative:page;mso-position-horizontal-relative:page;mso-position-vertical-relative:page;mso-width-relative:page;position:absolute;z-index:-251615232" coordorigin="18737,11111" coordsize="2,160">
          <v:shape id="_x0000_s2128" o:spid="_x0000_s3128" style="width:2;height:160;left:18737;position:absolute;top:11111" coordorigin="18737,11111" coordsize="0,160" path="m18737,11111l18737,11271e" filled="f" stroked="t" strokecolor="black">
            <v:path arrowok="t"/>
          </v:shape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29" o:spid="_x0000_s3129" type="#_x0000_t202" style="width:174.6pt;height:12.45pt;margin-top:687.25pt;margin-left:603.9pt;mso-height-relative:page;mso-position-horizontal-relative:page;mso-position-vertical-relative:page;mso-width-relative:page;position:absolute;z-index:-251614208" coordsize="21600,21600" filled="f" stroked="f">
          <v:stroke joinstyle="miter"/>
          <v:textbox inset="0,0,0,0">
            <w:txbxContent>
              <w:p>
                <w:pPr>
                  <w:spacing w:before="0" w:line="229" w:lineRule="exact"/>
                  <w:ind w:left="20" w:right="0" w:firstLine="0"/>
                  <w:jc w:val="left"/>
                  <w:rPr>
                    <w:rFonts w:ascii="宋体" w:eastAsia="宋体" w:hAnsi="宋体" w:cs="宋体" w:hint="default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 w:hint="default"/>
                    <w:sz w:val="21"/>
                    <w:szCs w:val="21"/>
                  </w:rPr>
                  <w:t>八</w:t>
                </w:r>
                <w:r>
                  <w:rPr>
                    <w:rFonts w:ascii="宋体" w:eastAsia="宋体" w:hAnsi="宋体" w:cs="宋体" w:hint="default"/>
                    <w:sz w:val="18"/>
                    <w:szCs w:val="18"/>
                  </w:rPr>
                  <w:t>年级物理试卷  第  8 页 （ 共 8 页</w:t>
                </w:r>
                <w:r>
                  <w:rPr>
                    <w:rFonts w:ascii="宋体" w:eastAsia="宋体" w:hAnsi="宋体" w:cs="宋体" w:hint="default"/>
                    <w:spacing w:val="-2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 w:hint="default"/>
                    <w:sz w:val="18"/>
                    <w:szCs w:val="18"/>
                  </w:rPr>
                  <w:t>）</w:t>
                </w:r>
              </w:p>
            </w:txbxContent>
          </v:textbox>
        </v:shape>
      </w:pict>
    </w:r>
    <w:r>
      <w:pict>
        <v:shape id="_x0000_s2130" o:spid="_x0000_s3130" type="#_x0000_t202" style="width:173pt;height:11pt;margin-top:688.5pt;margin-left:186.15pt;mso-height-relative:page;mso-position-horizontal-relative:page;mso-position-vertical-relative:page;mso-width-relative:page;position:absolute;z-index:-251613184" coordsize="21600,21600" filled="f" stroked="f">
          <v:stroke joinstyle="miter"/>
          <v:textbox inset="0,0,0,0">
            <w:txbxContent>
              <w:p>
                <w:pPr>
                  <w:spacing w:before="0" w:line="200" w:lineRule="exact"/>
                  <w:ind w:left="20" w:right="0" w:firstLine="0"/>
                  <w:jc w:val="left"/>
                  <w:rPr>
                    <w:rFonts w:ascii="宋体" w:eastAsia="宋体" w:hAnsi="宋体" w:cs="宋体" w:hint="default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 w:hint="default"/>
                    <w:sz w:val="18"/>
                    <w:szCs w:val="18"/>
                  </w:rPr>
                  <w:t>八年级物理试卷  第  7 页 （ 共 8 页</w:t>
                </w:r>
                <w:r>
                  <w:rPr>
                    <w:rFonts w:ascii="宋体" w:eastAsia="宋体" w:hAnsi="宋体" w:cs="宋体" w:hint="default"/>
                    <w:spacing w:val="-3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 w:hint="default"/>
                    <w:sz w:val="18"/>
                    <w:szCs w:val="18"/>
                  </w:rPr>
                  <w:t>）</w:t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spacing w:before="0" w:after="0" w:line="14" w:lineRule="auto"/>
      <w:rPr>
        <w:sz w:val="20"/>
        <w:szCs w:val="20"/>
      </w:rPr>
    </w:pPr>
    <w:r>
      <w:pict>
        <v:group id="_x0000_s2063" o:spid="_x0000_s3131" style="width:1.05pt;height:0.1pt;margin-top:685pt;margin-left:99.65pt;mso-height-relative:page;mso-position-horizontal-relative:page;mso-position-vertical-relative:page;mso-width-relative:page;position:absolute;z-index:-251649024" coordorigin="1993,13701" coordsize="21,2">
          <v:shape id="_x0000_s2064" o:spid="_x0000_s3132" style="width:21;height:2;left:1993;position:absolute;top:13701" coordorigin="1993,13701" coordsize="21,0" path="m1993,13701l2013,13701e" filled="f" stroked="t" strokecolor="black">
            <v:path arrowok="t"/>
          </v:shape>
        </v:group>
      </w:pict>
    </w:r>
    <w:r>
      <w:pict>
        <v:group id="_x0000_s2065" o:spid="_x0000_s3133" style="width:1.05pt;height:0.1pt;margin-top:681pt;margin-left:99.65pt;mso-height-relative:page;mso-position-horizontal-relative:page;mso-position-vertical-relative:page;mso-width-relative:page;position:absolute;z-index:-251648000" coordorigin="1993,13621" coordsize="21,2">
          <v:shape id="_x0000_s2066" o:spid="_x0000_s3134" style="width:21;height:2;left:1993;position:absolute;top:13621" coordorigin="1993,13621" coordsize="21,0" path="m1993,13621l2013,13621e" filled="f" stroked="t" strokecolor="black">
            <v:path arrowok="t"/>
          </v:shape>
        </v:group>
      </w:pict>
    </w:r>
    <w:r>
      <w:pict>
        <v:group id="_x0000_s2067" o:spid="_x0000_s3135" style="width:0.1pt;height:8pt;margin-top:669.5pt;margin-left:100.15pt;mso-height-relative:page;mso-position-horizontal-relative:page;mso-position-vertical-relative:page;mso-width-relative:page;position:absolute;z-index:-251646976" coordorigin="2003,13391" coordsize="2,160">
          <v:shape id="_x0000_s2068" o:spid="_x0000_s3136" style="width:2;height:160;left:2003;position:absolute;top:13391" coordorigin="2003,13391" coordsize="0,160" path="m2003,13391l2003,13551e" filled="f" stroked="t" strokecolor="black">
            <v:path arrowok="t"/>
          </v:shape>
        </v:group>
      </w:pict>
    </w:r>
    <w:r>
      <w:pict>
        <v:group id="_x0000_s2069" o:spid="_x0000_s3137" style="width:1.05pt;height:0.1pt;margin-top:666pt;margin-left:99.65pt;mso-height-relative:page;mso-position-horizontal-relative:page;mso-position-vertical-relative:page;mso-width-relative:page;position:absolute;z-index:-251645952" coordorigin="1994,13321" coordsize="21,2">
          <v:shape id="_x0000_s2070" o:spid="_x0000_s3138" style="width:21;height:2;left:1994;position:absolute;top:13321" coordorigin="1994,13321" coordsize="21,0" path="m1994,13321l2014,13321e" filled="f" stroked="t" strokecolor="black">
            <v:path arrowok="t"/>
          </v:shape>
        </v:group>
      </w:pict>
    </w:r>
    <w:r>
      <w:pict>
        <v:group id="_x0000_s2071" o:spid="_x0000_s3139" style="width:1.05pt;height:0.1pt;margin-top:662pt;margin-left:99.65pt;mso-height-relative:page;mso-position-horizontal-relative:page;mso-position-vertical-relative:page;mso-width-relative:page;position:absolute;z-index:-251644928" coordorigin="1994,13241" coordsize="21,2">
          <v:shape id="_x0000_s2072" o:spid="_x0000_s3140" style="width:21;height:2;left:1994;position:absolute;top:13241" coordorigin="1994,13241" coordsize="21,0" path="m1994,13241l2014,13241e" filled="f" stroked="t" strokecolor="black">
            <v:path arrowok="t"/>
          </v:shape>
        </v:group>
      </w:pict>
    </w:r>
    <w:r>
      <w:pict>
        <v:group id="_x0000_s2073" o:spid="_x0000_s3141" style="width:0.1pt;height:8pt;margin-top:650.5pt;margin-left:100.15pt;mso-height-relative:page;mso-position-horizontal-relative:page;mso-position-vertical-relative:page;mso-width-relative:page;position:absolute;z-index:-251643904" coordorigin="2004,13011" coordsize="2,160">
          <v:shape id="_x0000_s2074" o:spid="_x0000_s3142" style="width:2;height:160;left:2004;position:absolute;top:13011" coordorigin="2004,13011" coordsize="0,160" path="m2004,13011l2004,13171e" filled="f" stroked="t" strokecolor="black">
            <v:path arrowok="t"/>
          </v:shape>
        </v:group>
      </w:pict>
    </w:r>
    <w:r>
      <w:pict>
        <v:group id="_x0000_s2075" o:spid="_x0000_s3143" style="width:1.05pt;height:0.1pt;margin-top:647pt;margin-left:99.7pt;mso-height-relative:page;mso-position-horizontal-relative:page;mso-position-vertical-relative:page;mso-width-relative:page;position:absolute;z-index:-251642880" coordorigin="1994,12941" coordsize="21,2">
          <v:shape id="_x0000_s2076" o:spid="_x0000_s3144" style="width:21;height:2;left:1994;position:absolute;top:12941" coordorigin="1994,12941" coordsize="21,0" path="m1994,12941l2014,12941e" filled="f" stroked="t" strokecolor="black">
            <v:path arrowok="t"/>
          </v:shape>
        </v:group>
      </w:pict>
    </w:r>
    <w:r>
      <w:pict>
        <v:group id="_x0000_s2077" o:spid="_x0000_s3145" style="width:1.05pt;height:0.1pt;margin-top:643pt;margin-left:99.7pt;mso-height-relative:page;mso-position-horizontal-relative:page;mso-position-vertical-relative:page;mso-width-relative:page;position:absolute;z-index:-251641856" coordorigin="1994,12861" coordsize="21,2">
          <v:shape id="_x0000_s2078" o:spid="_x0000_s3146" style="width:21;height:2;left:1994;position:absolute;top:12861" coordorigin="1994,12861" coordsize="21,0" path="m1994,12861l2014,12861e" filled="f" stroked="t" strokecolor="black">
            <v:path arrowok="t"/>
          </v:shape>
        </v:group>
      </w:pict>
    </w:r>
    <w:r>
      <w:pict>
        <v:group id="_x0000_s2079" o:spid="_x0000_s3147" style="width:0.1pt;height:8pt;margin-top:631.5pt;margin-left:100.2pt;mso-height-relative:page;mso-position-horizontal-relative:page;mso-position-vertical-relative:page;mso-width-relative:page;position:absolute;z-index:-251640832" coordorigin="2004,12631" coordsize="2,160">
          <v:shape id="_x0000_s2080" o:spid="_x0000_s3148" style="width:2;height:160;left:2004;position:absolute;top:12631" coordorigin="2004,12631" coordsize="0,160" path="m2004,12631l2004,12791e" filled="f" stroked="t" strokecolor="black">
            <v:path arrowok="t"/>
          </v:shape>
        </v:group>
      </w:pict>
    </w:r>
    <w:r>
      <w:pict>
        <v:group id="_x0000_s2081" o:spid="_x0000_s3149" style="width:1.05pt;height:0.1pt;margin-top:628pt;margin-left:99.7pt;mso-height-relative:page;mso-position-horizontal-relative:page;mso-position-vertical-relative:page;mso-width-relative:page;position:absolute;z-index:-251639808" coordorigin="1995,12561" coordsize="21,2">
          <v:shape id="_x0000_s2082" o:spid="_x0000_s3150" style="width:21;height:2;left:1995;position:absolute;top:12561" coordorigin="1995,12561" coordsize="21,0" path="m1995,12561l2015,12561e" filled="f" stroked="t" strokecolor="black">
            <v:path arrowok="t"/>
          </v:shape>
        </v:group>
      </w:pict>
    </w:r>
    <w:r>
      <w:pict>
        <v:group id="_x0000_s2083" o:spid="_x0000_s3151" style="width:1.05pt;height:0.1pt;margin-top:624pt;margin-left:99.7pt;mso-height-relative:page;mso-position-horizontal-relative:page;mso-position-vertical-relative:page;mso-width-relative:page;position:absolute;z-index:-251638784" coordorigin="1995,12481" coordsize="21,2">
          <v:shape id="_x0000_s2084" o:spid="_x0000_s3152" style="width:21;height:2;left:1995;position:absolute;top:12481" coordorigin="1995,12481" coordsize="21,0" path="m1995,12481l2015,12481e" filled="f" stroked="t" strokecolor="black">
            <v:path arrowok="t"/>
          </v:shape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o:spid="_x0000_s3153" type="#_x0000_t202" style="width:173pt;height:11.15pt;margin-top:688.85pt;margin-left:235pt;mso-height-relative:page;mso-position-horizontal-relative:page;mso-position-vertical-relative:page;mso-width-relative:page;position:absolute;z-index:-251637760" coordsize="21600,21600" filled="f" stroked="f">
          <v:stroke joinstyle="miter"/>
          <v:textbox inset="0,0,0,0">
            <w:txbxContent>
              <w:p>
                <w:pPr>
                  <w:spacing w:before="0" w:line="202" w:lineRule="exact"/>
                  <w:ind w:left="20" w:right="0" w:firstLine="0"/>
                  <w:jc w:val="left"/>
                  <w:rPr>
                    <w:rFonts w:ascii="宋体" w:eastAsia="宋体" w:hAnsi="宋体" w:cs="宋体" w:hint="default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 w:hint="default"/>
                    <w:sz w:val="18"/>
                    <w:szCs w:val="18"/>
                  </w:rPr>
                  <w:t>八年级物理试卷  第  5</w:t>
                </w:r>
                <w:r>
                  <w:rPr>
                    <w:rFonts w:ascii="宋体" w:eastAsia="宋体" w:hAnsi="宋体" w:cs="宋体" w:hint="default"/>
                    <w:spacing w:val="-3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 w:hint="default"/>
                    <w:sz w:val="18"/>
                    <w:szCs w:val="18"/>
                  </w:rPr>
                  <w:t>页 （ 共 8 页 ）</w:t>
                </w:r>
              </w:p>
            </w:txbxContent>
          </v:textbox>
        </v:shape>
      </w:pict>
    </w:r>
    <w:r>
      <w:pict>
        <v:shape id="_x0000_s2086" o:spid="_x0000_s3154" type="#_x0000_t202" style="width:173pt;height:11pt;margin-top:688.95pt;margin-left:667pt;mso-height-relative:page;mso-position-horizontal-relative:page;mso-position-vertical-relative:page;mso-width-relative:page;position:absolute;z-index:-251636736" coordsize="21600,21600" filled="f" stroked="f">
          <v:stroke joinstyle="miter"/>
          <v:textbox inset="0,0,0,0">
            <w:txbxContent>
              <w:p>
                <w:pPr>
                  <w:spacing w:before="0" w:line="200" w:lineRule="exact"/>
                  <w:ind w:left="20" w:right="0" w:firstLine="0"/>
                  <w:jc w:val="left"/>
                  <w:rPr>
                    <w:rFonts w:ascii="宋体" w:eastAsia="宋体" w:hAnsi="宋体" w:cs="宋体" w:hint="default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 w:hint="default"/>
                    <w:sz w:val="18"/>
                    <w:szCs w:val="18"/>
                  </w:rPr>
                  <w:t>八年级物理试卷  第  6</w:t>
                </w:r>
                <w:r>
                  <w:rPr>
                    <w:rFonts w:ascii="宋体" w:eastAsia="宋体" w:hAnsi="宋体" w:cs="宋体" w:hint="default"/>
                    <w:spacing w:val="-3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 w:hint="default"/>
                    <w:sz w:val="18"/>
                    <w:szCs w:val="18"/>
                  </w:rPr>
                  <w:t>页 （ 共 8 页 ）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23D673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uiPriority w:val="1"/>
    <w:qFormat/>
    <w:pPr>
      <w:ind w:left="2280"/>
      <w:outlineLvl w:val="1"/>
    </w:pPr>
    <w:rPr>
      <w:rFonts w:ascii="宋体" w:eastAsia="宋体" w:hAnsi="宋体"/>
      <w:b/>
      <w:bCs/>
      <w:sz w:val="22"/>
      <w:szCs w:val="22"/>
    </w:rPr>
  </w:style>
  <w:style w:type="paragraph" w:styleId="Heading2">
    <w:name w:val="heading 2"/>
    <w:basedOn w:val="Normal"/>
    <w:next w:val="Normal"/>
    <w:uiPriority w:val="1"/>
    <w:qFormat/>
    <w:pPr>
      <w:spacing w:before="119"/>
      <w:ind w:left="1168"/>
      <w:outlineLvl w:val="2"/>
    </w:pPr>
    <w:rPr>
      <w:rFonts w:ascii="宋体" w:eastAsia="宋体" w:hAnsi="宋体"/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pPr>
      <w:ind w:left="112"/>
    </w:pPr>
    <w:rPr>
      <w:rFonts w:ascii="宋体" w:eastAsia="宋体" w:hAnsi="宋体"/>
      <w:sz w:val="22"/>
      <w:szCs w:val="22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3.jpeg" /><Relationship Id="rId11" Type="http://schemas.openxmlformats.org/officeDocument/2006/relationships/image" Target="media/image4.jpeg" /><Relationship Id="rId12" Type="http://schemas.openxmlformats.org/officeDocument/2006/relationships/image" Target="media/image5.jpeg" /><Relationship Id="rId13" Type="http://schemas.openxmlformats.org/officeDocument/2006/relationships/image" Target="media/image6.jpeg" /><Relationship Id="rId14" Type="http://schemas.openxmlformats.org/officeDocument/2006/relationships/image" Target="media/image7.jpeg" /><Relationship Id="rId15" Type="http://schemas.openxmlformats.org/officeDocument/2006/relationships/image" Target="media/image8.jpeg" /><Relationship Id="rId16" Type="http://schemas.openxmlformats.org/officeDocument/2006/relationships/image" Target="media/image9.jpeg" /><Relationship Id="rId17" Type="http://schemas.openxmlformats.org/officeDocument/2006/relationships/image" Target="media/image10.jpeg" /><Relationship Id="rId18" Type="http://schemas.openxmlformats.org/officeDocument/2006/relationships/image" Target="media/image11.jpeg" /><Relationship Id="rId19" Type="http://schemas.openxmlformats.org/officeDocument/2006/relationships/image" Target="media/image12.jpeg" /><Relationship Id="rId2" Type="http://schemas.openxmlformats.org/officeDocument/2006/relationships/webSettings" Target="webSettings.xml" /><Relationship Id="rId20" Type="http://schemas.openxmlformats.org/officeDocument/2006/relationships/image" Target="media/image13.jpeg" /><Relationship Id="rId21" Type="http://schemas.openxmlformats.org/officeDocument/2006/relationships/image" Target="media/image14.jpeg" /><Relationship Id="rId22" Type="http://schemas.openxmlformats.org/officeDocument/2006/relationships/image" Target="media/image15.jpeg" /><Relationship Id="rId23" Type="http://schemas.openxmlformats.org/officeDocument/2006/relationships/image" Target="media/image16.jpeg" /><Relationship Id="rId24" Type="http://schemas.openxmlformats.org/officeDocument/2006/relationships/image" Target="media/image17.jpeg" /><Relationship Id="rId25" Type="http://schemas.openxmlformats.org/officeDocument/2006/relationships/image" Target="media/image18.jpeg" /><Relationship Id="rId26" Type="http://schemas.openxmlformats.org/officeDocument/2006/relationships/image" Target="media/image19.jpeg" /><Relationship Id="rId27" Type="http://schemas.openxmlformats.org/officeDocument/2006/relationships/image" Target="media/image20.jpeg" /><Relationship Id="rId28" Type="http://schemas.openxmlformats.org/officeDocument/2006/relationships/image" Target="media/image21.png" /><Relationship Id="rId29" Type="http://schemas.openxmlformats.org/officeDocument/2006/relationships/footer" Target="footer3.xml" /><Relationship Id="rId3" Type="http://schemas.openxmlformats.org/officeDocument/2006/relationships/fontTable" Target="fontTable.xml" /><Relationship Id="rId30" Type="http://schemas.openxmlformats.org/officeDocument/2006/relationships/footer" Target="footer4.xml" /><Relationship Id="rId31" Type="http://schemas.openxmlformats.org/officeDocument/2006/relationships/image" Target="media/image22.jpeg" /><Relationship Id="rId32" Type="http://schemas.openxmlformats.org/officeDocument/2006/relationships/image" Target="media/image23.jpeg" /><Relationship Id="rId33" Type="http://schemas.openxmlformats.org/officeDocument/2006/relationships/image" Target="media/image24.jpeg" /><Relationship Id="rId34" Type="http://schemas.openxmlformats.org/officeDocument/2006/relationships/image" Target="media/image25.png" /><Relationship Id="rId35" Type="http://schemas.openxmlformats.org/officeDocument/2006/relationships/image" Target="media/image26.jpeg" /><Relationship Id="rId36" Type="http://schemas.openxmlformats.org/officeDocument/2006/relationships/image" Target="media/image27.jpeg" /><Relationship Id="rId37" Type="http://schemas.openxmlformats.org/officeDocument/2006/relationships/image" Target="media/image28.jpeg" /><Relationship Id="rId38" Type="http://schemas.openxmlformats.org/officeDocument/2006/relationships/theme" Target="theme/theme1.xml" /><Relationship Id="rId39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1.xml" /><Relationship Id="rId9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50"/>
    <customShpInfo spid="_x0000_s2049"/>
    <customShpInfo spid="_x0000_s2052"/>
    <customShpInfo spid="_x0000_s2051"/>
    <customShpInfo spid="_x0000_s2053"/>
    <customShpInfo spid="_x0000_s2054"/>
    <customShpInfo spid="_x0000_s2056"/>
    <customShpInfo spid="_x0000_s2055"/>
    <customShpInfo spid="_x0000_s2058"/>
    <customShpInfo spid="_x0000_s2057"/>
    <customShpInfo spid="_x0000_s2060"/>
    <customShpInfo spid="_x0000_s2059"/>
    <customShpInfo spid="_x0000_s2061"/>
    <customShpInfo spid="_x0000_s2062"/>
    <customShpInfo spid="_x0000_s2064"/>
    <customShpInfo spid="_x0000_s2063"/>
    <customShpInfo spid="_x0000_s2066"/>
    <customShpInfo spid="_x0000_s2065"/>
    <customShpInfo spid="_x0000_s2068"/>
    <customShpInfo spid="_x0000_s2067"/>
    <customShpInfo spid="_x0000_s2070"/>
    <customShpInfo spid="_x0000_s2069"/>
    <customShpInfo spid="_x0000_s2072"/>
    <customShpInfo spid="_x0000_s2071"/>
    <customShpInfo spid="_x0000_s2074"/>
    <customShpInfo spid="_x0000_s2073"/>
    <customShpInfo spid="_x0000_s2076"/>
    <customShpInfo spid="_x0000_s2075"/>
    <customShpInfo spid="_x0000_s2078"/>
    <customShpInfo spid="_x0000_s2077"/>
    <customShpInfo spid="_x0000_s2080"/>
    <customShpInfo spid="_x0000_s2079"/>
    <customShpInfo spid="_x0000_s2082"/>
    <customShpInfo spid="_x0000_s2081"/>
    <customShpInfo spid="_x0000_s2084"/>
    <customShpInfo spid="_x0000_s2083"/>
    <customShpInfo spid="_x0000_s2085"/>
    <customShpInfo spid="_x0000_s2086"/>
    <customShpInfo spid="_x0000_s2088"/>
    <customShpInfo spid="_x0000_s2087"/>
    <customShpInfo spid="_x0000_s2090"/>
    <customShpInfo spid="_x0000_s2089"/>
    <customShpInfo spid="_x0000_s2092"/>
    <customShpInfo spid="_x0000_s2091"/>
    <customShpInfo spid="_x0000_s2094"/>
    <customShpInfo spid="_x0000_s2093"/>
    <customShpInfo spid="_x0000_s2096"/>
    <customShpInfo spid="_x0000_s2095"/>
    <customShpInfo spid="_x0000_s2098"/>
    <customShpInfo spid="_x0000_s2097"/>
    <customShpInfo spid="_x0000_s2100"/>
    <customShpInfo spid="_x0000_s2099"/>
    <customShpInfo spid="_x0000_s2102"/>
    <customShpInfo spid="_x0000_s2101"/>
    <customShpInfo spid="_x0000_s2104"/>
    <customShpInfo spid="_x0000_s2103"/>
    <customShpInfo spid="_x0000_s2106"/>
    <customShpInfo spid="_x0000_s2105"/>
    <customShpInfo spid="_x0000_s2108"/>
    <customShpInfo spid="_x0000_s2107"/>
    <customShpInfo spid="_x0000_s2110"/>
    <customShpInfo spid="_x0000_s2109"/>
    <customShpInfo spid="_x0000_s2112"/>
    <customShpInfo spid="_x0000_s2111"/>
    <customShpInfo spid="_x0000_s2114"/>
    <customShpInfo spid="_x0000_s2113"/>
    <customShpInfo spid="_x0000_s2116"/>
    <customShpInfo spid="_x0000_s2115"/>
    <customShpInfo spid="_x0000_s2118"/>
    <customShpInfo spid="_x0000_s2117"/>
    <customShpInfo spid="_x0000_s2120"/>
    <customShpInfo spid="_x0000_s2119"/>
    <customShpInfo spid="_x0000_s2122"/>
    <customShpInfo spid="_x0000_s2121"/>
    <customShpInfo spid="_x0000_s2124"/>
    <customShpInfo spid="_x0000_s2123"/>
    <customShpInfo spid="_x0000_s2126"/>
    <customShpInfo spid="_x0000_s2125"/>
    <customShpInfo spid="_x0000_s2128"/>
    <customShpInfo spid="_x0000_s2127"/>
    <customShpInfo spid="_x0000_s2129"/>
    <customShpInfo spid="_x0000_s2130"/>
    <customShpInfo spid="_x0000_s1028"/>
    <customShpInfo spid="_x0000_s1027"/>
    <customShpInfo spid="_x0000_s1030"/>
    <customShpInfo spid="_x0000_s1029"/>
    <customShpInfo spid="_x0000_s1032"/>
    <customShpInfo spid="_x0000_s1031"/>
    <customShpInfo spid="_x0000_s1034"/>
    <customShpInfo spid="_x0000_s1033"/>
    <customShpInfo spid="_x0000_s1036"/>
    <customShpInfo spid="_x0000_s1037"/>
    <customShpInfo spid="_x0000_s1038"/>
    <customShpInfo spid="_x0000_s1035"/>
    <customShpInfo spid="_x0000_s1026"/>
    <customShpInfo spid="_x0000_s1041"/>
    <customShpInfo spid="_x0000_s1040"/>
    <customShpInfo spid="_x0000_s1043"/>
    <customShpInfo spid="_x0000_s1042"/>
    <customShpInfo spid="_x0000_s1045"/>
    <customShpInfo spid="_x0000_s1044"/>
    <customShpInfo spid="_x0000_s1047"/>
    <customShpInfo spid="_x0000_s1046"/>
    <customShpInfo spid="_x0000_s1049"/>
    <customShpInfo spid="_x0000_s1050"/>
    <customShpInfo spid="_x0000_s1051"/>
    <customShpInfo spid="_x0000_s1048"/>
    <customShpInfo spid="_x0000_s1039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53"/>
    <customShpInfo spid="_x0000_s1063"/>
    <customShpInfo spid="_x0000_s1064"/>
    <customShpInfo spid="_x0000_s1062"/>
    <customShpInfo spid="_x0000_s1052"/>
    <customShpInfo spid="_x0000_s1065"/>
    <customShpInfo spid="_x0000_s1066"/>
    <customShpInfo spid="_x0000_s1067"/>
    <customShpInfo spid="_x0000_s1068"/>
    <customShpInfo spid="_x0000_s1070"/>
    <customShpInfo spid="_x0000_s1071"/>
    <customShpInfo spid="_x0000_s1072"/>
    <customShpInfo spid="_x0000_s1073"/>
    <customShpInfo spid="_x0000_s1069"/>
    <customShpInfo spid="_x0000_s1075"/>
    <customShpInfo spid="_x0000_s1077"/>
    <customShpInfo spid="_x0000_s1076"/>
    <customShpInfo spid="_x0000_s1079"/>
    <customShpInfo spid="_x0000_s1078"/>
    <customShpInfo spid="_x0000_s1081"/>
    <customShpInfo spid="_x0000_s1080"/>
    <customShpInfo spid="_x0000_s1083"/>
    <customShpInfo spid="_x0000_s1084"/>
    <customShpInfo spid="_x0000_s1085"/>
    <customShpInfo spid="_x0000_s1086"/>
    <customShpInfo spid="_x0000_s1087"/>
    <customShpInfo spid="_x0000_s1082"/>
    <customShpInfo spid="_x0000_s1074"/>
    <customShpInfo spid="_x0000_s1088"/>
    <customShpInfo spid="_x0000_s1090"/>
    <customShpInfo spid="_x0000_s1092"/>
    <customShpInfo spid="_x0000_s1091"/>
    <customShpInfo spid="_x0000_s1094"/>
    <customShpInfo spid="_x0000_s1093"/>
    <customShpInfo spid="_x0000_s1096"/>
    <customShpInfo spid="_x0000_s1095"/>
    <customShpInfo spid="_x0000_s1098"/>
    <customShpInfo spid="_x0000_s1099"/>
    <customShpInfo spid="_x0000_s1100"/>
    <customShpInfo spid="_x0000_s1101"/>
    <customShpInfo spid="_x0000_s1102"/>
    <customShpInfo spid="_x0000_s1097"/>
    <customShpInfo spid="_x0000_s1089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4"/>
    <customShpInfo spid="_x0000_s1113"/>
    <customShpInfo spid="_x0000_s1116"/>
    <customShpInfo spid="_x0000_s1115"/>
    <customShpInfo spid="_x0000_s1118"/>
    <customShpInfo spid="_x0000_s1117"/>
    <customShpInfo spid="_x0000_s1120"/>
    <customShpInfo spid="_x0000_s1119"/>
    <customShpInfo spid="_x0000_s1122"/>
    <customShpInfo spid="_x0000_s1121"/>
    <customShpInfo spid="_x0000_s1124"/>
    <customShpInfo spid="_x0000_s1123"/>
    <customShpInfo spid="_x0000_s1126"/>
    <customShpInfo spid="_x0000_s1125"/>
    <customShpInfo spid="_x0000_s1128"/>
    <customShpInfo spid="_x0000_s1127"/>
    <customShpInfo spid="_x0000_s1130"/>
    <customShpInfo spid="_x0000_s1129"/>
    <customShpInfo spid="_x0000_s1132"/>
    <customShpInfo spid="_x0000_s1131"/>
    <customShpInfo spid="_x0000_s1134"/>
    <customShpInfo spid="_x0000_s1133"/>
    <customShpInfo spid="_x0000_s1136"/>
    <customShpInfo spid="_x0000_s1135"/>
    <customShpInfo spid="_x0000_s1138"/>
    <customShpInfo spid="_x0000_s1137"/>
    <customShpInfo spid="_x0000_s1140"/>
    <customShpInfo spid="_x0000_s1139"/>
    <customShpInfo spid="_x0000_s1142"/>
    <customShpInfo spid="_x0000_s1141"/>
    <customShpInfo spid="_x0000_s1144"/>
    <customShpInfo spid="_x0000_s1143"/>
    <customShpInfo spid="_x0000_s1146"/>
    <customShpInfo spid="_x0000_s1145"/>
    <customShpInfo spid="_x0000_s1148"/>
    <customShpInfo spid="_x0000_s1147"/>
    <customShpInfo spid="_x0000_s1150"/>
    <customShpInfo spid="_x0000_s1149"/>
    <customShpInfo spid="_x0000_s1152"/>
    <customShpInfo spid="_x0000_s1151"/>
    <customShpInfo spid="_x0000_s1154"/>
    <customShpInfo spid="_x0000_s1153"/>
    <customShpInfo spid="_x0000_s1156"/>
    <customShpInfo spid="_x0000_s1155"/>
    <customShpInfo spid="_x0000_s1158"/>
    <customShpInfo spid="_x0000_s1157"/>
    <customShpInfo spid="_x0000_s1160"/>
    <customShpInfo spid="_x0000_s1159"/>
    <customShpInfo spid="_x0000_s1162"/>
    <customShpInfo spid="_x0000_s1161"/>
    <customShpInfo spid="_x0000_s1164"/>
    <customShpInfo spid="_x0000_s1163"/>
    <customShpInfo spid="_x0000_s1166"/>
    <customShpInfo spid="_x0000_s1165"/>
    <customShpInfo spid="_x0000_s1168"/>
    <customShpInfo spid="_x0000_s1167"/>
    <customShpInfo spid="_x0000_s1170"/>
    <customShpInfo spid="_x0000_s1169"/>
    <customShpInfo spid="_x0000_s1172"/>
    <customShpInfo spid="_x0000_s1171"/>
    <customShpInfo spid="_x0000_s1174"/>
    <customShpInfo spid="_x0000_s1173"/>
    <customShpInfo spid="_x0000_s1176"/>
    <customShpInfo spid="_x0000_s1175"/>
    <customShpInfo spid="_x0000_s1178"/>
    <customShpInfo spid="_x0000_s1177"/>
    <customShpInfo spid="_x0000_s1180"/>
    <customShpInfo spid="_x0000_s1179"/>
    <customShpInfo spid="_x0000_s1182"/>
    <customShpInfo spid="_x0000_s1181"/>
    <customShpInfo spid="_x0000_s1184"/>
    <customShpInfo spid="_x0000_s1183"/>
    <customShpInfo spid="_x0000_s1186"/>
    <customShpInfo spid="_x0000_s1185"/>
    <customShpInfo spid="_x0000_s1188"/>
    <customShpInfo spid="_x0000_s1187"/>
    <customShpInfo spid="_x0000_s1190"/>
    <customShpInfo spid="_x0000_s1189"/>
    <customShpInfo spid="_x0000_s1192"/>
    <customShpInfo spid="_x0000_s1191"/>
    <customShpInfo spid="_x0000_s1194"/>
    <customShpInfo spid="_x0000_s1193"/>
    <customShpInfo spid="_x0000_s1196"/>
    <customShpInfo spid="_x0000_s1195"/>
    <customShpInfo spid="_x0000_s1198"/>
    <customShpInfo spid="_x0000_s1197"/>
    <customShpInfo spid="_x0000_s1200"/>
    <customShpInfo spid="_x0000_s1199"/>
    <customShpInfo spid="_x0000_s1202"/>
    <customShpInfo spid="_x0000_s1201"/>
    <customShpInfo spid="_x0000_s1204"/>
    <customShpInfo spid="_x0000_s1203"/>
    <customShpInfo spid="_x0000_s1206"/>
    <customShpInfo spid="_x0000_s1205"/>
    <customShpInfo spid="_x0000_s1208"/>
    <customShpInfo spid="_x0000_s1207"/>
    <customShpInfo spid="_x0000_s1210"/>
    <customShpInfo spid="_x0000_s1209"/>
    <customShpInfo spid="_x0000_s1212"/>
    <customShpInfo spid="_x0000_s1211"/>
    <customShpInfo spid="_x0000_s1214"/>
    <customShpInfo spid="_x0000_s1213"/>
    <customShpInfo spid="_x0000_s1216"/>
    <customShpInfo spid="_x0000_s1215"/>
    <customShpInfo spid="_x0000_s1218"/>
    <customShpInfo spid="_x0000_s1217"/>
    <customShpInfo spid="_x0000_s1220"/>
    <customShpInfo spid="_x0000_s1219"/>
    <customShpInfo spid="_x0000_s1222"/>
    <customShpInfo spid="_x0000_s1221"/>
    <customShpInfo spid="_x0000_s1224"/>
    <customShpInfo spid="_x0000_s1223"/>
    <customShpInfo spid="_x0000_s1226"/>
    <customShpInfo spid="_x0000_s1225"/>
    <customShpInfo spid="_x0000_s1228"/>
    <customShpInfo spid="_x0000_s1227"/>
    <customShpInfo spid="_x0000_s1230"/>
    <customShpInfo spid="_x0000_s1229"/>
    <customShpInfo spid="_x0000_s1232"/>
    <customShpInfo spid="_x0000_s1231"/>
    <customShpInfo spid="_x0000_s1234"/>
    <customShpInfo spid="_x0000_s1233"/>
    <customShpInfo spid="_x0000_s1236"/>
    <customShpInfo spid="_x0000_s1235"/>
    <customShpInfo spid="_x0000_s1238"/>
    <customShpInfo spid="_x0000_s1237"/>
    <customShpInfo spid="_x0000_s1240"/>
    <customShpInfo spid="_x0000_s1239"/>
    <customShpInfo spid="_x0000_s1242"/>
    <customShpInfo spid="_x0000_s1241"/>
    <customShpInfo spid="_x0000_s1244"/>
    <customShpInfo spid="_x0000_s1243"/>
    <customShpInfo spid="_x0000_s1246"/>
    <customShpInfo spid="_x0000_s1245"/>
    <customShpInfo spid="_x0000_s1248"/>
    <customShpInfo spid="_x0000_s1247"/>
    <customShpInfo spid="_x0000_s1250"/>
    <customShpInfo spid="_x0000_s1249"/>
    <customShpInfo spid="_x0000_s1252"/>
    <customShpInfo spid="_x0000_s1251"/>
    <customShpInfo spid="_x0000_s1254"/>
    <customShpInfo spid="_x0000_s1253"/>
    <customShpInfo spid="_x0000_s1256"/>
    <customShpInfo spid="_x0000_s1255"/>
    <customShpInfo spid="_x0000_s1258"/>
    <customShpInfo spid="_x0000_s1257"/>
    <customShpInfo spid="_x0000_s1260"/>
    <customShpInfo spid="_x0000_s1259"/>
    <customShpInfo spid="_x0000_s1262"/>
    <customShpInfo spid="_x0000_s1261"/>
    <customShpInfo spid="_x0000_s1264"/>
    <customShpInfo spid="_x0000_s1263"/>
    <customShpInfo spid="_x0000_s1266"/>
    <customShpInfo spid="_x0000_s1265"/>
    <customShpInfo spid="_x0000_s1268"/>
    <customShpInfo spid="_x0000_s1267"/>
    <customShpInfo spid="_x0000_s1270"/>
    <customShpInfo spid="_x0000_s1269"/>
    <customShpInfo spid="_x0000_s1272"/>
    <customShpInfo spid="_x0000_s1271"/>
    <customShpInfo spid="_x0000_s1274"/>
    <customShpInfo spid="_x0000_s1273"/>
    <customShpInfo spid="_x0000_s1276"/>
    <customShpInfo spid="_x0000_s1275"/>
    <customShpInfo spid="_x0000_s1278"/>
    <customShpInfo spid="_x0000_s1277"/>
    <customShpInfo spid="_x0000_s1280"/>
    <customShpInfo spid="_x0000_s1279"/>
    <customShpInfo spid="_x0000_s1282"/>
    <customShpInfo spid="_x0000_s1281"/>
    <customShpInfo spid="_x0000_s1284"/>
    <customShpInfo spid="_x0000_s1283"/>
    <customShpInfo spid="_x0000_s1286"/>
    <customShpInfo spid="_x0000_s1285"/>
    <customShpInfo spid="_x0000_s1288"/>
    <customShpInfo spid="_x0000_s1287"/>
    <customShpInfo spid="_x0000_s1290"/>
    <customShpInfo spid="_x0000_s1289"/>
    <customShpInfo spid="_x0000_s1292"/>
    <customShpInfo spid="_x0000_s1291"/>
    <customShpInfo spid="_x0000_s1294"/>
    <customShpInfo spid="_x0000_s1293"/>
    <customShpInfo spid="_x0000_s1296"/>
    <customShpInfo spid="_x0000_s1295"/>
    <customShpInfo spid="_x0000_s1298"/>
    <customShpInfo spid="_x0000_s1297"/>
    <customShpInfo spid="_x0000_s1300"/>
    <customShpInfo spid="_x0000_s1299"/>
    <customShpInfo spid="_x0000_s1302"/>
    <customShpInfo spid="_x0000_s1301"/>
    <customShpInfo spid="_x0000_s1304"/>
    <customShpInfo spid="_x0000_s1303"/>
    <customShpInfo spid="_x0000_s1306"/>
    <customShpInfo spid="_x0000_s1305"/>
    <customShpInfo spid="_x0000_s1308"/>
    <customShpInfo spid="_x0000_s1307"/>
    <customShpInfo spid="_x0000_s1310"/>
    <customShpInfo spid="_x0000_s1309"/>
    <customShpInfo spid="_x0000_s1312"/>
    <customShpInfo spid="_x0000_s1311"/>
    <customShpInfo spid="_x0000_s1314"/>
    <customShpInfo spid="_x0000_s1315"/>
    <customShpInfo spid="_x0000_s1316"/>
    <customShpInfo spid="_x0000_s1317"/>
    <customShpInfo spid="_x0000_s1318"/>
    <customShpInfo spid="_x0000_s1319"/>
    <customShpInfo spid="_x0000_s1320"/>
    <customShpInfo spid="_x0000_s1321"/>
    <customShpInfo spid="_x0000_s1322"/>
    <customShpInfo spid="_x0000_s1323"/>
    <customShpInfo spid="_x0000_s1324"/>
    <customShpInfo spid="_x0000_s1325"/>
    <customShpInfo spid="_x0000_s1326"/>
    <customShpInfo spid="_x0000_s1327"/>
    <customShpInfo spid="_x0000_s1328"/>
    <customShpInfo spid="_x0000_s1329"/>
    <customShpInfo spid="_x0000_s1330"/>
    <customShpInfo spid="_x0000_s1331"/>
    <customShpInfo spid="_x0000_s1332"/>
    <customShpInfo spid="_x0000_s1333"/>
    <customShpInfo spid="_x0000_s1334"/>
    <customShpInfo spid="_x0000_s1335"/>
    <customShpInfo spid="_x0000_s1336"/>
    <customShpInfo spid="_x0000_s1337"/>
    <customShpInfo spid="_x0000_s1338"/>
    <customShpInfo spid="_x0000_s1339"/>
    <customShpInfo spid="_x0000_s1340"/>
    <customShpInfo spid="_x0000_s1341"/>
    <customShpInfo spid="_x0000_s1342"/>
    <customShpInfo spid="_x0000_s1343"/>
    <customShpInfo spid="_x0000_s1344"/>
    <customShpInfo spid="_x0000_s1345"/>
    <customShpInfo spid="_x0000_s1346"/>
    <customShpInfo spid="_x0000_s1347"/>
    <customShpInfo spid="_x0000_s1348"/>
    <customShpInfo spid="_x0000_s1349"/>
    <customShpInfo spid="_x0000_s1350"/>
    <customShpInfo spid="_x0000_s1351"/>
    <customShpInfo spid="_x0000_s1352"/>
    <customShpInfo spid="_x0000_s1353"/>
    <customShpInfo spid="_x0000_s1354"/>
    <customShpInfo spid="_x0000_s1355"/>
    <customShpInfo spid="_x0000_s1356"/>
    <customShpInfo spid="_x0000_s1357"/>
    <customShpInfo spid="_x0000_s1358"/>
    <customShpInfo spid="_x0000_s1359"/>
    <customShpInfo spid="_x0000_s1360"/>
    <customShpInfo spid="_x0000_s1361"/>
    <customShpInfo spid="_x0000_s1362"/>
    <customShpInfo spid="_x0000_s1363"/>
    <customShpInfo spid="_x0000_s1364"/>
    <customShpInfo spid="_x0000_s1365"/>
    <customShpInfo spid="_x0000_s1366"/>
    <customShpInfo spid="_x0000_s1367"/>
    <customShpInfo spid="_x0000_s1368"/>
    <customShpInfo spid="_x0000_s1369"/>
    <customShpInfo spid="_x0000_s1370"/>
    <customShpInfo spid="_x0000_s1371"/>
    <customShpInfo spid="_x0000_s1372"/>
    <customShpInfo spid="_x0000_s1373"/>
    <customShpInfo spid="_x0000_s1374"/>
    <customShpInfo spid="_x0000_s1375"/>
    <customShpInfo spid="_x0000_s1376"/>
    <customShpInfo spid="_x0000_s1377"/>
    <customShpInfo spid="_x0000_s1378"/>
    <customShpInfo spid="_x0000_s1379"/>
    <customShpInfo spid="_x0000_s1380"/>
    <customShpInfo spid="_x0000_s1381"/>
    <customShpInfo spid="_x0000_s1382"/>
    <customShpInfo spid="_x0000_s1383"/>
    <customShpInfo spid="_x0000_s1384"/>
    <customShpInfo spid="_x0000_s1385"/>
    <customShpInfo spid="_x0000_s1386"/>
    <customShpInfo spid="_x0000_s1387"/>
    <customShpInfo spid="_x0000_s1388"/>
    <customShpInfo spid="_x0000_s1389"/>
    <customShpInfo spid="_x0000_s1390"/>
    <customShpInfo spid="_x0000_s1391"/>
    <customShpInfo spid="_x0000_s1392"/>
    <customShpInfo spid="_x0000_s1393"/>
    <customShpInfo spid="_x0000_s1394"/>
    <customShpInfo spid="_x0000_s1395"/>
    <customShpInfo spid="_x0000_s1396"/>
    <customShpInfo spid="_x0000_s1397"/>
    <customShpInfo spid="_x0000_s1398"/>
    <customShpInfo spid="_x0000_s1399"/>
    <customShpInfo spid="_x0000_s1400"/>
    <customShpInfo spid="_x0000_s1401"/>
    <customShpInfo spid="_x0000_s1402"/>
    <customShpInfo spid="_x0000_s1403"/>
    <customShpInfo spid="_x0000_s1404"/>
    <customShpInfo spid="_x0000_s1405"/>
    <customShpInfo spid="_x0000_s1406"/>
    <customShpInfo spid="_x0000_s1407"/>
    <customShpInfo spid="_x0000_s1408"/>
    <customShpInfo spid="_x0000_s1409"/>
    <customShpInfo spid="_x0000_s1410"/>
    <customShpInfo spid="_x0000_s1411"/>
    <customShpInfo spid="_x0000_s1412"/>
    <customShpInfo spid="_x0000_s1413"/>
    <customShpInfo spid="_x0000_s1414"/>
    <customShpInfo spid="_x0000_s1415"/>
    <customShpInfo spid="_x0000_s1416"/>
    <customShpInfo spid="_x0000_s1417"/>
    <customShpInfo spid="_x0000_s1418"/>
    <customShpInfo spid="_x0000_s1419"/>
    <customShpInfo spid="_x0000_s1420"/>
    <customShpInfo spid="_x0000_s1421"/>
    <customShpInfo spid="_x0000_s1422"/>
    <customShpInfo spid="_x0000_s1423"/>
    <customShpInfo spid="_x0000_s1424"/>
    <customShpInfo spid="_x0000_s1425"/>
    <customShpInfo spid="_x0000_s1426"/>
    <customShpInfo spid="_x0000_s1427"/>
    <customShpInfo spid="_x0000_s1428"/>
    <customShpInfo spid="_x0000_s1429"/>
    <customShpInfo spid="_x0000_s1430"/>
    <customShpInfo spid="_x0000_s1431"/>
    <customShpInfo spid="_x0000_s1432"/>
    <customShpInfo spid="_x0000_s1433"/>
    <customShpInfo spid="_x0000_s1434"/>
    <customShpInfo spid="_x0000_s1435"/>
    <customShpInfo spid="_x0000_s1436"/>
    <customShpInfo spid="_x0000_s1437"/>
    <customShpInfo spid="_x0000_s1438"/>
    <customShpInfo spid="_x0000_s1439"/>
    <customShpInfo spid="_x0000_s1440"/>
    <customShpInfo spid="_x0000_s1441"/>
    <customShpInfo spid="_x0000_s1442"/>
    <customShpInfo spid="_x0000_s1443"/>
    <customShpInfo spid="_x0000_s1444"/>
    <customShpInfo spid="_x0000_s1445"/>
    <customShpInfo spid="_x0000_s1446"/>
    <customShpInfo spid="_x0000_s1447"/>
    <customShpInfo spid="_x0000_s1448"/>
    <customShpInfo spid="_x0000_s1449"/>
    <customShpInfo spid="_x0000_s1450"/>
    <customShpInfo spid="_x0000_s1451"/>
    <customShpInfo spid="_x0000_s1452"/>
    <customShpInfo spid="_x0000_s1453"/>
    <customShpInfo spid="_x0000_s1454"/>
    <customShpInfo spid="_x0000_s1455"/>
    <customShpInfo spid="_x0000_s1456"/>
    <customShpInfo spid="_x0000_s1457"/>
    <customShpInfo spid="_x0000_s1458"/>
    <customShpInfo spid="_x0000_s1459"/>
    <customShpInfo spid="_x0000_s1460"/>
    <customShpInfo spid="_x0000_s1461"/>
    <customShpInfo spid="_x0000_s1462"/>
    <customShpInfo spid="_x0000_s1463"/>
    <customShpInfo spid="_x0000_s1464"/>
    <customShpInfo spid="_x0000_s1465"/>
    <customShpInfo spid="_x0000_s1466"/>
    <customShpInfo spid="_x0000_s1467"/>
    <customShpInfo spid="_x0000_s1468"/>
    <customShpInfo spid="_x0000_s1469"/>
    <customShpInfo spid="_x0000_s1470"/>
    <customShpInfo spid="_x0000_s1471"/>
    <customShpInfo spid="_x0000_s1472"/>
    <customShpInfo spid="_x0000_s1473"/>
    <customShpInfo spid="_x0000_s1474"/>
    <customShpInfo spid="_x0000_s1475"/>
    <customShpInfo spid="_x0000_s1476"/>
    <customShpInfo spid="_x0000_s1477"/>
    <customShpInfo spid="_x0000_s1478"/>
    <customShpInfo spid="_x0000_s1479"/>
    <customShpInfo spid="_x0000_s1480"/>
    <customShpInfo spid="_x0000_s1481"/>
    <customShpInfo spid="_x0000_s1482"/>
    <customShpInfo spid="_x0000_s1483"/>
    <customShpInfo spid="_x0000_s1484"/>
    <customShpInfo spid="_x0000_s1485"/>
    <customShpInfo spid="_x0000_s1486"/>
    <customShpInfo spid="_x0000_s1487"/>
    <customShpInfo spid="_x0000_s1488"/>
    <customShpInfo spid="_x0000_s1489"/>
    <customShpInfo spid="_x0000_s1490"/>
    <customShpInfo spid="_x0000_s1491"/>
    <customShpInfo spid="_x0000_s1492"/>
    <customShpInfo spid="_x0000_s1493"/>
    <customShpInfo spid="_x0000_s1494"/>
    <customShpInfo spid="_x0000_s1495"/>
    <customShpInfo spid="_x0000_s1496"/>
    <customShpInfo spid="_x0000_s1497"/>
    <customShpInfo spid="_x0000_s1498"/>
    <customShpInfo spid="_x0000_s1499"/>
    <customShpInfo spid="_x0000_s1500"/>
    <customShpInfo spid="_x0000_s1501"/>
    <customShpInfo spid="_x0000_s1502"/>
    <customShpInfo spid="_x0000_s1503"/>
    <customShpInfo spid="_x0000_s1504"/>
    <customShpInfo spid="_x0000_s1505"/>
    <customShpInfo spid="_x0000_s1506"/>
    <customShpInfo spid="_x0000_s1507"/>
    <customShpInfo spid="_x0000_s1508"/>
    <customShpInfo spid="_x0000_s1509"/>
    <customShpInfo spid="_x0000_s1510"/>
    <customShpInfo spid="_x0000_s1511"/>
    <customShpInfo spid="_x0000_s1512"/>
    <customShpInfo spid="_x0000_s1513"/>
    <customShpInfo spid="_x0000_s1514"/>
    <customShpInfo spid="_x0000_s1515"/>
    <customShpInfo spid="_x0000_s1516"/>
    <customShpInfo spid="_x0000_s1517"/>
    <customShpInfo spid="_x0000_s1518"/>
    <customShpInfo spid="_x0000_s1519"/>
    <customShpInfo spid="_x0000_s1520"/>
    <customShpInfo spid="_x0000_s1521"/>
    <customShpInfo spid="_x0000_s1522"/>
    <customShpInfo spid="_x0000_s1523"/>
    <customShpInfo spid="_x0000_s1524"/>
    <customShpInfo spid="_x0000_s1525"/>
    <customShpInfo spid="_x0000_s1526"/>
    <customShpInfo spid="_x0000_s1527"/>
    <customShpInfo spid="_x0000_s1528"/>
    <customShpInfo spid="_x0000_s1529"/>
    <customShpInfo spid="_x0000_s1530"/>
    <customShpInfo spid="_x0000_s1531"/>
    <customShpInfo spid="_x0000_s1532"/>
    <customShpInfo spid="_x0000_s1533"/>
    <customShpInfo spid="_x0000_s1534"/>
    <customShpInfo spid="_x0000_s1535"/>
    <customShpInfo spid="_x0000_s1536"/>
    <customShpInfo spid="_x0000_s1537"/>
    <customShpInfo spid="_x0000_s1538"/>
    <customShpInfo spid="_x0000_s1539"/>
    <customShpInfo spid="_x0000_s1540"/>
    <customShpInfo spid="_x0000_s1541"/>
    <customShpInfo spid="_x0000_s1542"/>
    <customShpInfo spid="_x0000_s1543"/>
    <customShpInfo spid="_x0000_s1544"/>
    <customShpInfo spid="_x0000_s1545"/>
    <customShpInfo spid="_x0000_s1546"/>
    <customShpInfo spid="_x0000_s1547"/>
    <customShpInfo spid="_x0000_s1548"/>
    <customShpInfo spid="_x0000_s1549"/>
    <customShpInfo spid="_x0000_s1550"/>
    <customShpInfo spid="_x0000_s1551"/>
    <customShpInfo spid="_x0000_s1552"/>
    <customShpInfo spid="_x0000_s1553"/>
    <customShpInfo spid="_x0000_s1554"/>
    <customShpInfo spid="_x0000_s1555"/>
    <customShpInfo spid="_x0000_s1556"/>
    <customShpInfo spid="_x0000_s1557"/>
    <customShpInfo spid="_x0000_s1558"/>
    <customShpInfo spid="_x0000_s1559"/>
    <customShpInfo spid="_x0000_s1560"/>
    <customShpInfo spid="_x0000_s1561"/>
    <customShpInfo spid="_x0000_s1562"/>
    <customShpInfo spid="_x0000_s1563"/>
    <customShpInfo spid="_x0000_s1564"/>
    <customShpInfo spid="_x0000_s1565"/>
    <customShpInfo spid="_x0000_s1566"/>
    <customShpInfo spid="_x0000_s1567"/>
    <customShpInfo spid="_x0000_s1568"/>
    <customShpInfo spid="_x0000_s1569"/>
    <customShpInfo spid="_x0000_s1313"/>
    <customShpInfo spid="_x0000_s1571"/>
    <customShpInfo spid="_x0000_s1570"/>
    <customShpInfo spid="_x0000_s1573"/>
    <customShpInfo spid="_x0000_s1572"/>
    <customShpInfo spid="_x0000_s1575"/>
    <customShpInfo spid="_x0000_s1574"/>
    <customShpInfo spid="_x0000_s1577"/>
    <customShpInfo spid="_x0000_s1576"/>
    <customShpInfo spid="_x0000_s1579"/>
    <customShpInfo spid="_x0000_s1580"/>
    <customShpInfo spid="_x0000_s1581"/>
    <customShpInfo spid="_x0000_s1582"/>
    <customShpInfo spid="_x0000_s1578"/>
    <customShpInfo spid="_x0000_s1112"/>
    <customShpInfo spid="_x0000_s1583"/>
    <customShpInfo spid="_x0000_s1584"/>
    <customShpInfo spid="_x0000_s1585"/>
    <customShpInfo spid="_x0000_s1586"/>
    <customShpInfo spid="_x0000_s1587"/>
    <customShpInfo spid="_x0000_s1588"/>
    <customShpInfo spid="_x0000_s1589"/>
    <customShpInfo spid="_x0000_s1590"/>
    <customShpInfo spid="_x0000_s1591"/>
    <customShpInfo spid="_x0000_s1592"/>
    <customShpInfo spid="_x0000_s1593"/>
    <customShpInfo spid="_x0000_s1594"/>
    <customShpInfo spid="_x0000_s1595"/>
    <customShpInfo spid="_x0000_s1596"/>
    <customShpInfo spid="_x0000_s1599"/>
    <customShpInfo spid="_x0000_s1598"/>
    <customShpInfo spid="_x0000_s1601"/>
    <customShpInfo spid="_x0000_s1600"/>
    <customShpInfo spid="_x0000_s1603"/>
    <customShpInfo spid="_x0000_s1602"/>
    <customShpInfo spid="_x0000_s1605"/>
    <customShpInfo spid="_x0000_s1604"/>
    <customShpInfo spid="_x0000_s1607"/>
    <customShpInfo spid="_x0000_s1606"/>
    <customShpInfo spid="_x0000_s1609"/>
    <customShpInfo spid="_x0000_s1608"/>
    <customShpInfo spid="_x0000_s1611"/>
    <customShpInfo spid="_x0000_s1610"/>
    <customShpInfo spid="_x0000_s1613"/>
    <customShpInfo spid="_x0000_s1612"/>
    <customShpInfo spid="_x0000_s1615"/>
    <customShpInfo spid="_x0000_s1614"/>
    <customShpInfo spid="_x0000_s1617"/>
    <customShpInfo spid="_x0000_s1616"/>
    <customShpInfo spid="_x0000_s1619"/>
    <customShpInfo spid="_x0000_s1618"/>
    <customShpInfo spid="_x0000_s1621"/>
    <customShpInfo spid="_x0000_s1620"/>
    <customShpInfo spid="_x0000_s1623"/>
    <customShpInfo spid="_x0000_s1622"/>
    <customShpInfo spid="_x0000_s1625"/>
    <customShpInfo spid="_x0000_s1624"/>
    <customShpInfo spid="_x0000_s1627"/>
    <customShpInfo spid="_x0000_s1626"/>
    <customShpInfo spid="_x0000_s1629"/>
    <customShpInfo spid="_x0000_s1628"/>
    <customShpInfo spid="_x0000_s1631"/>
    <customShpInfo spid="_x0000_s1630"/>
    <customShpInfo spid="_x0000_s1633"/>
    <customShpInfo spid="_x0000_s1632"/>
    <customShpInfo spid="_x0000_s1635"/>
    <customShpInfo spid="_x0000_s1634"/>
    <customShpInfo spid="_x0000_s1637"/>
    <customShpInfo spid="_x0000_s1636"/>
    <customShpInfo spid="_x0000_s1639"/>
    <customShpInfo spid="_x0000_s1638"/>
    <customShpInfo spid="_x0000_s1641"/>
    <customShpInfo spid="_x0000_s1640"/>
    <customShpInfo spid="_x0000_s1643"/>
    <customShpInfo spid="_x0000_s1642"/>
    <customShpInfo spid="_x0000_s1645"/>
    <customShpInfo spid="_x0000_s1644"/>
    <customShpInfo spid="_x0000_s1647"/>
    <customShpInfo spid="_x0000_s1646"/>
    <customShpInfo spid="_x0000_s1649"/>
    <customShpInfo spid="_x0000_s1648"/>
    <customShpInfo spid="_x0000_s1651"/>
    <customShpInfo spid="_x0000_s1650"/>
    <customShpInfo spid="_x0000_s1653"/>
    <customShpInfo spid="_x0000_s1652"/>
    <customShpInfo spid="_x0000_s1655"/>
    <customShpInfo spid="_x0000_s1654"/>
    <customShpInfo spid="_x0000_s1657"/>
    <customShpInfo spid="_x0000_s1656"/>
    <customShpInfo spid="_x0000_s1659"/>
    <customShpInfo spid="_x0000_s1658"/>
    <customShpInfo spid="_x0000_s1661"/>
    <customShpInfo spid="_x0000_s1660"/>
    <customShpInfo spid="_x0000_s1663"/>
    <customShpInfo spid="_x0000_s1662"/>
    <customShpInfo spid="_x0000_s1665"/>
    <customShpInfo spid="_x0000_s1664"/>
    <customShpInfo spid="_x0000_s1667"/>
    <customShpInfo spid="_x0000_s1666"/>
    <customShpInfo spid="_x0000_s1669"/>
    <customShpInfo spid="_x0000_s1668"/>
    <customShpInfo spid="_x0000_s1671"/>
    <customShpInfo spid="_x0000_s1670"/>
    <customShpInfo spid="_x0000_s1673"/>
    <customShpInfo spid="_x0000_s1672"/>
    <customShpInfo spid="_x0000_s1675"/>
    <customShpInfo spid="_x0000_s1674"/>
    <customShpInfo spid="_x0000_s1677"/>
    <customShpInfo spid="_x0000_s1676"/>
    <customShpInfo spid="_x0000_s1679"/>
    <customShpInfo spid="_x0000_s1678"/>
    <customShpInfo spid="_x0000_s1681"/>
    <customShpInfo spid="_x0000_s1680"/>
    <customShpInfo spid="_x0000_s1683"/>
    <customShpInfo spid="_x0000_s1682"/>
    <customShpInfo spid="_x0000_s1685"/>
    <customShpInfo spid="_x0000_s1684"/>
    <customShpInfo spid="_x0000_s1687"/>
    <customShpInfo spid="_x0000_s1686"/>
    <customShpInfo spid="_x0000_s1689"/>
    <customShpInfo spid="_x0000_s1688"/>
    <customShpInfo spid="_x0000_s1691"/>
    <customShpInfo spid="_x0000_s1690"/>
    <customShpInfo spid="_x0000_s1693"/>
    <customShpInfo spid="_x0000_s1692"/>
    <customShpInfo spid="_x0000_s1695"/>
    <customShpInfo spid="_x0000_s1694"/>
    <customShpInfo spid="_x0000_s1697"/>
    <customShpInfo spid="_x0000_s1696"/>
    <customShpInfo spid="_x0000_s1699"/>
    <customShpInfo spid="_x0000_s1698"/>
    <customShpInfo spid="_x0000_s1701"/>
    <customShpInfo spid="_x0000_s1700"/>
    <customShpInfo spid="_x0000_s1703"/>
    <customShpInfo spid="_x0000_s1702"/>
    <customShpInfo spid="_x0000_s1705"/>
    <customShpInfo spid="_x0000_s1704"/>
    <customShpInfo spid="_x0000_s1707"/>
    <customShpInfo spid="_x0000_s1706"/>
    <customShpInfo spid="_x0000_s1709"/>
    <customShpInfo spid="_x0000_s1708"/>
    <customShpInfo spid="_x0000_s1711"/>
    <customShpInfo spid="_x0000_s1710"/>
    <customShpInfo spid="_x0000_s1713"/>
    <customShpInfo spid="_x0000_s1712"/>
    <customShpInfo spid="_x0000_s1715"/>
    <customShpInfo spid="_x0000_s1714"/>
    <customShpInfo spid="_x0000_s1717"/>
    <customShpInfo spid="_x0000_s1716"/>
    <customShpInfo spid="_x0000_s1719"/>
    <customShpInfo spid="_x0000_s1718"/>
    <customShpInfo spid="_x0000_s1721"/>
    <customShpInfo spid="_x0000_s1720"/>
    <customShpInfo spid="_x0000_s1723"/>
    <customShpInfo spid="_x0000_s1722"/>
    <customShpInfo spid="_x0000_s1725"/>
    <customShpInfo spid="_x0000_s1724"/>
    <customShpInfo spid="_x0000_s1727"/>
    <customShpInfo spid="_x0000_s1726"/>
    <customShpInfo spid="_x0000_s1729"/>
    <customShpInfo spid="_x0000_s1728"/>
    <customShpInfo spid="_x0000_s1731"/>
    <customShpInfo spid="_x0000_s1730"/>
    <customShpInfo spid="_x0000_s1733"/>
    <customShpInfo spid="_x0000_s1732"/>
    <customShpInfo spid="_x0000_s1735"/>
    <customShpInfo spid="_x0000_s1734"/>
    <customShpInfo spid="_x0000_s1737"/>
    <customShpInfo spid="_x0000_s1736"/>
    <customShpInfo spid="_x0000_s1739"/>
    <customShpInfo spid="_x0000_s1738"/>
    <customShpInfo spid="_x0000_s1741"/>
    <customShpInfo spid="_x0000_s1740"/>
    <customShpInfo spid="_x0000_s1743"/>
    <customShpInfo spid="_x0000_s1742"/>
    <customShpInfo spid="_x0000_s1745"/>
    <customShpInfo spid="_x0000_s1744"/>
    <customShpInfo spid="_x0000_s1747"/>
    <customShpInfo spid="_x0000_s1746"/>
    <customShpInfo spid="_x0000_s1749"/>
    <customShpInfo spid="_x0000_s1748"/>
    <customShpInfo spid="_x0000_s1751"/>
    <customShpInfo spid="_x0000_s1750"/>
    <customShpInfo spid="_x0000_s1753"/>
    <customShpInfo spid="_x0000_s1752"/>
    <customShpInfo spid="_x0000_s1755"/>
    <customShpInfo spid="_x0000_s1754"/>
    <customShpInfo spid="_x0000_s1757"/>
    <customShpInfo spid="_x0000_s1756"/>
    <customShpInfo spid="_x0000_s1759"/>
    <customShpInfo spid="_x0000_s1758"/>
    <customShpInfo spid="_x0000_s1761"/>
    <customShpInfo spid="_x0000_s1760"/>
    <customShpInfo spid="_x0000_s1763"/>
    <customShpInfo spid="_x0000_s1762"/>
    <customShpInfo spid="_x0000_s1765"/>
    <customShpInfo spid="_x0000_s1764"/>
    <customShpInfo spid="_x0000_s1767"/>
    <customShpInfo spid="_x0000_s1766"/>
    <customShpInfo spid="_x0000_s1769"/>
    <customShpInfo spid="_x0000_s1768"/>
    <customShpInfo spid="_x0000_s1771"/>
    <customShpInfo spid="_x0000_s1770"/>
    <customShpInfo spid="_x0000_s1773"/>
    <customShpInfo spid="_x0000_s1772"/>
    <customShpInfo spid="_x0000_s1775"/>
    <customShpInfo spid="_x0000_s1774"/>
    <customShpInfo spid="_x0000_s1777"/>
    <customShpInfo spid="_x0000_s1776"/>
    <customShpInfo spid="_x0000_s1779"/>
    <customShpInfo spid="_x0000_s1778"/>
    <customShpInfo spid="_x0000_s1781"/>
    <customShpInfo spid="_x0000_s1780"/>
    <customShpInfo spid="_x0000_s1783"/>
    <customShpInfo spid="_x0000_s1782"/>
    <customShpInfo spid="_x0000_s1785"/>
    <customShpInfo spid="_x0000_s1784"/>
    <customShpInfo spid="_x0000_s1787"/>
    <customShpInfo spid="_x0000_s1786"/>
    <customShpInfo spid="_x0000_s1789"/>
    <customShpInfo spid="_x0000_s1788"/>
    <customShpInfo spid="_x0000_s1791"/>
    <customShpInfo spid="_x0000_s1790"/>
    <customShpInfo spid="_x0000_s1793"/>
    <customShpInfo spid="_x0000_s1792"/>
    <customShpInfo spid="_x0000_s1795"/>
    <customShpInfo spid="_x0000_s1794"/>
    <customShpInfo spid="_x0000_s1597"/>
    <customShpInfo spid="_x0000_s1796"/>
    <customShpInfo spid="_x0000_s1797"/>
    <customShpInfo spid="_x0000_s1800"/>
    <customShpInfo spid="_x0000_s1799"/>
    <customShpInfo spid="_x0000_s1802"/>
    <customShpInfo spid="_x0000_s1801"/>
    <customShpInfo spid="_x0000_s1804"/>
    <customShpInfo spid="_x0000_s1803"/>
    <customShpInfo spid="_x0000_s1806"/>
    <customShpInfo spid="_x0000_s1805"/>
    <customShpInfo spid="_x0000_s1808"/>
    <customShpInfo spid="_x0000_s1807"/>
    <customShpInfo spid="_x0000_s1810"/>
    <customShpInfo spid="_x0000_s1809"/>
    <customShpInfo spid="_x0000_s1812"/>
    <customShpInfo spid="_x0000_s1811"/>
    <customShpInfo spid="_x0000_s1814"/>
    <customShpInfo spid="_x0000_s1813"/>
    <customShpInfo spid="_x0000_s1816"/>
    <customShpInfo spid="_x0000_s1815"/>
    <customShpInfo spid="_x0000_s1818"/>
    <customShpInfo spid="_x0000_s1817"/>
    <customShpInfo spid="_x0000_s1820"/>
    <customShpInfo spid="_x0000_s1819"/>
    <customShpInfo spid="_x0000_s1822"/>
    <customShpInfo spid="_x0000_s1821"/>
    <customShpInfo spid="_x0000_s1824"/>
    <customShpInfo spid="_x0000_s1823"/>
    <customShpInfo spid="_x0000_s1826"/>
    <customShpInfo spid="_x0000_s1825"/>
    <customShpInfo spid="_x0000_s1828"/>
    <customShpInfo spid="_x0000_s1827"/>
    <customShpInfo spid="_x0000_s1830"/>
    <customShpInfo spid="_x0000_s1829"/>
    <customShpInfo spid="_x0000_s1832"/>
    <customShpInfo spid="_x0000_s1831"/>
    <customShpInfo spid="_x0000_s1834"/>
    <customShpInfo spid="_x0000_s1833"/>
    <customShpInfo spid="_x0000_s1836"/>
    <customShpInfo spid="_x0000_s1835"/>
    <customShpInfo spid="_x0000_s1838"/>
    <customShpInfo spid="_x0000_s1837"/>
    <customShpInfo spid="_x0000_s1840"/>
    <customShpInfo spid="_x0000_s1839"/>
    <customShpInfo spid="_x0000_s1842"/>
    <customShpInfo spid="_x0000_s1841"/>
    <customShpInfo spid="_x0000_s1844"/>
    <customShpInfo spid="_x0000_s1843"/>
    <customShpInfo spid="_x0000_s1846"/>
    <customShpInfo spid="_x0000_s1845"/>
    <customShpInfo spid="_x0000_s1848"/>
    <customShpInfo spid="_x0000_s1847"/>
    <customShpInfo spid="_x0000_s1850"/>
    <customShpInfo spid="_x0000_s1849"/>
    <customShpInfo spid="_x0000_s1852"/>
    <customShpInfo spid="_x0000_s1851"/>
    <customShpInfo spid="_x0000_s1854"/>
    <customShpInfo spid="_x0000_s1853"/>
    <customShpInfo spid="_x0000_s1856"/>
    <customShpInfo spid="_x0000_s1855"/>
    <customShpInfo spid="_x0000_s1858"/>
    <customShpInfo spid="_x0000_s1857"/>
    <customShpInfo spid="_x0000_s1860"/>
    <customShpInfo spid="_x0000_s1859"/>
    <customShpInfo spid="_x0000_s1862"/>
    <customShpInfo spid="_x0000_s1861"/>
    <customShpInfo spid="_x0000_s1864"/>
    <customShpInfo spid="_x0000_s1863"/>
    <customShpInfo spid="_x0000_s1866"/>
    <customShpInfo spid="_x0000_s1865"/>
    <customShpInfo spid="_x0000_s1868"/>
    <customShpInfo spid="_x0000_s1867"/>
    <customShpInfo spid="_x0000_s1870"/>
    <customShpInfo spid="_x0000_s1869"/>
    <customShpInfo spid="_x0000_s1872"/>
    <customShpInfo spid="_x0000_s1871"/>
    <customShpInfo spid="_x0000_s1874"/>
    <customShpInfo spid="_x0000_s1873"/>
    <customShpInfo spid="_x0000_s1876"/>
    <customShpInfo spid="_x0000_s1875"/>
    <customShpInfo spid="_x0000_s1878"/>
    <customShpInfo spid="_x0000_s1877"/>
    <customShpInfo spid="_x0000_s1880"/>
    <customShpInfo spid="_x0000_s1879"/>
    <customShpInfo spid="_x0000_s1882"/>
    <customShpInfo spid="_x0000_s1881"/>
    <customShpInfo spid="_x0000_s1884"/>
    <customShpInfo spid="_x0000_s1883"/>
    <customShpInfo spid="_x0000_s1886"/>
    <customShpInfo spid="_x0000_s1885"/>
    <customShpInfo spid="_x0000_s1888"/>
    <customShpInfo spid="_x0000_s1887"/>
    <customShpInfo spid="_x0000_s1890"/>
    <customShpInfo spid="_x0000_s1889"/>
    <customShpInfo spid="_x0000_s1892"/>
    <customShpInfo spid="_x0000_s1891"/>
    <customShpInfo spid="_x0000_s1894"/>
    <customShpInfo spid="_x0000_s1893"/>
    <customShpInfo spid="_x0000_s1896"/>
    <customShpInfo spid="_x0000_s1895"/>
    <customShpInfo spid="_x0000_s1898"/>
    <customShpInfo spid="_x0000_s1897"/>
    <customShpInfo spid="_x0000_s1900"/>
    <customShpInfo spid="_x0000_s1899"/>
    <customShpInfo spid="_x0000_s1902"/>
    <customShpInfo spid="_x0000_s1901"/>
    <customShpInfo spid="_x0000_s1904"/>
    <customShpInfo spid="_x0000_s1903"/>
    <customShpInfo spid="_x0000_s1906"/>
    <customShpInfo spid="_x0000_s1905"/>
    <customShpInfo spid="_x0000_s1908"/>
    <customShpInfo spid="_x0000_s1907"/>
    <customShpInfo spid="_x0000_s1910"/>
    <customShpInfo spid="_x0000_s1909"/>
    <customShpInfo spid="_x0000_s1912"/>
    <customShpInfo spid="_x0000_s1911"/>
    <customShpInfo spid="_x0000_s1914"/>
    <customShpInfo spid="_x0000_s1913"/>
    <customShpInfo spid="_x0000_s1916"/>
    <customShpInfo spid="_x0000_s1915"/>
    <customShpInfo spid="_x0000_s1918"/>
    <customShpInfo spid="_x0000_s1917"/>
    <customShpInfo spid="_x0000_s1920"/>
    <customShpInfo spid="_x0000_s1919"/>
    <customShpInfo spid="_x0000_s1922"/>
    <customShpInfo spid="_x0000_s1921"/>
    <customShpInfo spid="_x0000_s1924"/>
    <customShpInfo spid="_x0000_s1923"/>
    <customShpInfo spid="_x0000_s1926"/>
    <customShpInfo spid="_x0000_s1925"/>
    <customShpInfo spid="_x0000_s1928"/>
    <customShpInfo spid="_x0000_s1927"/>
    <customShpInfo spid="_x0000_s1930"/>
    <customShpInfo spid="_x0000_s1929"/>
    <customShpInfo spid="_x0000_s1932"/>
    <customShpInfo spid="_x0000_s1931"/>
    <customShpInfo spid="_x0000_s1934"/>
    <customShpInfo spid="_x0000_s1933"/>
    <customShpInfo spid="_x0000_s1936"/>
    <customShpInfo spid="_x0000_s1935"/>
    <customShpInfo spid="_x0000_s1938"/>
    <customShpInfo spid="_x0000_s1937"/>
    <customShpInfo spid="_x0000_s1940"/>
    <customShpInfo spid="_x0000_s1939"/>
    <customShpInfo spid="_x0000_s1942"/>
    <customShpInfo spid="_x0000_s1941"/>
    <customShpInfo spid="_x0000_s1944"/>
    <customShpInfo spid="_x0000_s1943"/>
    <customShpInfo spid="_x0000_s1946"/>
    <customShpInfo spid="_x0000_s1945"/>
    <customShpInfo spid="_x0000_s1948"/>
    <customShpInfo spid="_x0000_s1947"/>
    <customShpInfo spid="_x0000_s1950"/>
    <customShpInfo spid="_x0000_s1949"/>
    <customShpInfo spid="_x0000_s1952"/>
    <customShpInfo spid="_x0000_s1951"/>
    <customShpInfo spid="_x0000_s1954"/>
    <customShpInfo spid="_x0000_s1953"/>
    <customShpInfo spid="_x0000_s1956"/>
    <customShpInfo spid="_x0000_s1955"/>
    <customShpInfo spid="_x0000_s1958"/>
    <customShpInfo spid="_x0000_s1957"/>
    <customShpInfo spid="_x0000_s1960"/>
    <customShpInfo spid="_x0000_s1959"/>
    <customShpInfo spid="_x0000_s1962"/>
    <customShpInfo spid="_x0000_s1961"/>
    <customShpInfo spid="_x0000_s1964"/>
    <customShpInfo spid="_x0000_s1963"/>
    <customShpInfo spid="_x0000_s1966"/>
    <customShpInfo spid="_x0000_s1965"/>
    <customShpInfo spid="_x0000_s1968"/>
    <customShpInfo spid="_x0000_s1967"/>
    <customShpInfo spid="_x0000_s1970"/>
    <customShpInfo spid="_x0000_s1969"/>
    <customShpInfo spid="_x0000_s1972"/>
    <customShpInfo spid="_x0000_s1971"/>
    <customShpInfo spid="_x0000_s1974"/>
    <customShpInfo spid="_x0000_s1973"/>
    <customShpInfo spid="_x0000_s1976"/>
    <customShpInfo spid="_x0000_s1975"/>
    <customShpInfo spid="_x0000_s1978"/>
    <customShpInfo spid="_x0000_s1977"/>
    <customShpInfo spid="_x0000_s1980"/>
    <customShpInfo spid="_x0000_s1979"/>
    <customShpInfo spid="_x0000_s1982"/>
    <customShpInfo spid="_x0000_s1983"/>
    <customShpInfo spid="_x0000_s1984"/>
    <customShpInfo spid="_x0000_s1985"/>
    <customShpInfo spid="_x0000_s1986"/>
    <customShpInfo spid="_x0000_s1987"/>
    <customShpInfo spid="_x0000_s1988"/>
    <customShpInfo spid="_x0000_s1989"/>
    <customShpInfo spid="_x0000_s1990"/>
    <customShpInfo spid="_x0000_s1991"/>
    <customShpInfo spid="_x0000_s1992"/>
    <customShpInfo spid="_x0000_s1993"/>
    <customShpInfo spid="_x0000_s1994"/>
    <customShpInfo spid="_x0000_s1995"/>
    <customShpInfo spid="_x0000_s1996"/>
    <customShpInfo spid="_x0000_s1997"/>
    <customShpInfo spid="_x0000_s1998"/>
    <customShpInfo spid="_x0000_s1999"/>
    <customShpInfo spid="_x0000_s2000"/>
    <customShpInfo spid="_x0000_s2001"/>
    <customShpInfo spid="_x0000_s2002"/>
    <customShpInfo spid="_x0000_s2003"/>
    <customShpInfo spid="_x0000_s2004"/>
    <customShpInfo spid="_x0000_s2005"/>
    <customShpInfo spid="_x0000_s2006"/>
    <customShpInfo spid="_x0000_s2007"/>
    <customShpInfo spid="_x0000_s2008"/>
    <customShpInfo spid="_x0000_s2009"/>
    <customShpInfo spid="_x0000_s2010"/>
    <customShpInfo spid="_x0000_s2011"/>
    <customShpInfo spid="_x0000_s2012"/>
    <customShpInfo spid="_x0000_s2013"/>
    <customShpInfo spid="_x0000_s2014"/>
    <customShpInfo spid="_x0000_s2015"/>
    <customShpInfo spid="_x0000_s2016"/>
    <customShpInfo spid="_x0000_s2017"/>
    <customShpInfo spid="_x0000_s2018"/>
    <customShpInfo spid="_x0000_s2019"/>
    <customShpInfo spid="_x0000_s2020"/>
    <customShpInfo spid="_x0000_s2021"/>
    <customShpInfo spid="_x0000_s2022"/>
    <customShpInfo spid="_x0000_s2023"/>
    <customShpInfo spid="_x0000_s2024"/>
    <customShpInfo spid="_x0000_s2025"/>
    <customShpInfo spid="_x0000_s2026"/>
    <customShpInfo spid="_x0000_s2027"/>
    <customShpInfo spid="_x0000_s2028"/>
    <customShpInfo spid="_x0000_s2029"/>
    <customShpInfo spid="_x0000_s2030"/>
    <customShpInfo spid="_x0000_s2031"/>
    <customShpInfo spid="_x0000_s2032"/>
    <customShpInfo spid="_x0000_s2033"/>
    <customShpInfo spid="_x0000_s2034"/>
    <customShpInfo spid="_x0000_s2035"/>
    <customShpInfo spid="_x0000_s2036"/>
    <customShpInfo spid="_x0000_s2037"/>
    <customShpInfo spid="_x0000_s2038"/>
    <customShpInfo spid="_x0000_s2039"/>
    <customShpInfo spid="_x0000_s2040"/>
    <customShpInfo spid="_x0000_s2041"/>
    <customShpInfo spid="_x0000_s2042"/>
    <customShpInfo spid="_x0000_s2043"/>
    <customShpInfo spid="_x0000_s2044"/>
    <customShpInfo spid="_x0000_s2045"/>
    <customShpInfo spid="_x0000_s2046"/>
    <customShpInfo spid="_x0000_s2047"/>
    <customShpInfo spid="_x0000_s3072"/>
    <customShpInfo spid="_x0000_s3073"/>
    <customShpInfo spid="_x0000_s3074"/>
    <customShpInfo spid="_x0000_s3075"/>
    <customShpInfo spid="_x0000_s3076"/>
    <customShpInfo spid="_x0000_s3077"/>
    <customShpInfo spid="_x0000_s3078"/>
    <customShpInfo spid="_x0000_s3079"/>
    <customShpInfo spid="_x0000_s3080"/>
    <customShpInfo spid="_x0000_s3081"/>
    <customShpInfo spid="_x0000_s3082"/>
    <customShpInfo spid="_x0000_s3083"/>
    <customShpInfo spid="_x0000_s3084"/>
    <customShpInfo spid="_x0000_s3085"/>
    <customShpInfo spid="_x0000_s3086"/>
    <customShpInfo spid="_x0000_s3087"/>
    <customShpInfo spid="_x0000_s3088"/>
    <customShpInfo spid="_x0000_s3089"/>
    <customShpInfo spid="_x0000_s3090"/>
    <customShpInfo spid="_x0000_s3091"/>
    <customShpInfo spid="_x0000_s3092"/>
    <customShpInfo spid="_x0000_s3093"/>
    <customShpInfo spid="_x0000_s3094"/>
    <customShpInfo spid="_x0000_s3095"/>
    <customShpInfo spid="_x0000_s3096"/>
    <customShpInfo spid="_x0000_s3097"/>
    <customShpInfo spid="_x0000_s3098"/>
    <customShpInfo spid="_x0000_s3099"/>
    <customShpInfo spid="_x0000_s3100"/>
    <customShpInfo spid="_x0000_s3101"/>
    <customShpInfo spid="_x0000_s3102"/>
    <customShpInfo spid="_x0000_s3103"/>
    <customShpInfo spid="_x0000_s3104"/>
    <customShpInfo spid="_x0000_s3105"/>
    <customShpInfo spid="_x0000_s3106"/>
    <customShpInfo spid="_x0000_s3107"/>
    <customShpInfo spid="_x0000_s3108"/>
    <customShpInfo spid="_x0000_s3109"/>
    <customShpInfo spid="_x0000_s3110"/>
    <customShpInfo spid="_x0000_s3111"/>
    <customShpInfo spid="_x0000_s3112"/>
    <customShpInfo spid="_x0000_s3113"/>
    <customShpInfo spid="_x0000_s3114"/>
    <customShpInfo spid="_x0000_s3115"/>
    <customShpInfo spid="_x0000_s3116"/>
    <customShpInfo spid="_x0000_s3117"/>
    <customShpInfo spid="_x0000_s3118"/>
    <customShpInfo spid="_x0000_s3119"/>
    <customShpInfo spid="_x0000_s3120"/>
    <customShpInfo spid="_x0000_s3121"/>
    <customShpInfo spid="_x0000_s3122"/>
    <customShpInfo spid="_x0000_s3123"/>
    <customShpInfo spid="_x0000_s3124"/>
    <customShpInfo spid="_x0000_s3125"/>
    <customShpInfo spid="_x0000_s3126"/>
    <customShpInfo spid="_x0000_s3127"/>
    <customShpInfo spid="_x0000_s3128"/>
    <customShpInfo spid="_x0000_s3129"/>
    <customShpInfo spid="_x0000_s3130"/>
    <customShpInfo spid="_x0000_s3131"/>
    <customShpInfo spid="_x0000_s3132"/>
    <customShpInfo spid="_x0000_s3133"/>
    <customShpInfo spid="_x0000_s3134"/>
    <customShpInfo spid="_x0000_s3135"/>
    <customShpInfo spid="_x0000_s3136"/>
    <customShpInfo spid="_x0000_s3137"/>
    <customShpInfo spid="_x0000_s3138"/>
    <customShpInfo spid="_x0000_s3139"/>
    <customShpInfo spid="_x0000_s3140"/>
    <customShpInfo spid="_x0000_s3141"/>
    <customShpInfo spid="_x0000_s3142"/>
    <customShpInfo spid="_x0000_s3143"/>
    <customShpInfo spid="_x0000_s3144"/>
    <customShpInfo spid="_x0000_s3145"/>
    <customShpInfo spid="_x0000_s3146"/>
    <customShpInfo spid="_x0000_s3147"/>
    <customShpInfo spid="_x0000_s3148"/>
    <customShpInfo spid="_x0000_s3149"/>
    <customShpInfo spid="_x0000_s3150"/>
    <customShpInfo spid="_x0000_s3151"/>
    <customShpInfo spid="_x0000_s3152"/>
    <customShpInfo spid="_x0000_s3153"/>
    <customShpInfo spid="_x0000_s3154"/>
    <customShpInfo spid="_x0000_s3155"/>
    <customShpInfo spid="_x0000_s3156"/>
    <customShpInfo spid="_x0000_s3157"/>
    <customShpInfo spid="_x0000_s3158"/>
    <customShpInfo spid="_x0000_s3159"/>
    <customShpInfo spid="_x0000_s3160"/>
    <customShpInfo spid="_x0000_s3161"/>
    <customShpInfo spid="_x0000_s3162"/>
    <customShpInfo spid="_x0000_s3163"/>
    <customShpInfo spid="_x0000_s3164"/>
    <customShpInfo spid="_x0000_s3165"/>
    <customShpInfo spid="_x0000_s3166"/>
    <customShpInfo spid="_x0000_s3167"/>
    <customShpInfo spid="_x0000_s3168"/>
    <customShpInfo spid="_x0000_s3169"/>
    <customShpInfo spid="_x0000_s3170"/>
    <customShpInfo spid="_x0000_s3171"/>
    <customShpInfo spid="_x0000_s3172"/>
    <customShpInfo spid="_x0000_s3173"/>
    <customShpInfo spid="_x0000_s3174"/>
    <customShpInfo spid="_x0000_s3175"/>
    <customShpInfo spid="_x0000_s3176"/>
    <customShpInfo spid="_x0000_s3177"/>
    <customShpInfo spid="_x0000_s3178"/>
    <customShpInfo spid="_x0000_s3179"/>
    <customShpInfo spid="_x0000_s3180"/>
    <customShpInfo spid="_x0000_s3181"/>
    <customShpInfo spid="_x0000_s3182"/>
    <customShpInfo spid="_x0000_s3183"/>
    <customShpInfo spid="_x0000_s3184"/>
    <customShpInfo spid="_x0000_s3185"/>
    <customShpInfo spid="_x0000_s3186"/>
    <customShpInfo spid="_x0000_s3187"/>
    <customShpInfo spid="_x0000_s3188"/>
    <customShpInfo spid="_x0000_s3189"/>
    <customShpInfo spid="_x0000_s3190"/>
    <customShpInfo spid="_x0000_s3191"/>
    <customShpInfo spid="_x0000_s3192"/>
    <customShpInfo spid="_x0000_s3193"/>
    <customShpInfo spid="_x0000_s3194"/>
    <customShpInfo spid="_x0000_s3195"/>
    <customShpInfo spid="_x0000_s3196"/>
    <customShpInfo spid="_x0000_s3197"/>
    <customShpInfo spid="_x0000_s3198"/>
    <customShpInfo spid="_x0000_s3199"/>
    <customShpInfo spid="_x0000_s3200"/>
    <customShpInfo spid="_x0000_s3201"/>
    <customShpInfo spid="_x0000_s3202"/>
    <customShpInfo spid="_x0000_s3203"/>
    <customShpInfo spid="_x0000_s3204"/>
    <customShpInfo spid="_x0000_s3205"/>
    <customShpInfo spid="_x0000_s3206"/>
    <customShpInfo spid="_x0000_s3207"/>
    <customShpInfo spid="_x0000_s3208"/>
    <customShpInfo spid="_x0000_s3209"/>
    <customShpInfo spid="_x0000_s3210"/>
    <customShpInfo spid="_x0000_s3211"/>
    <customShpInfo spid="_x0000_s3212"/>
    <customShpInfo spid="_x0000_s3213"/>
    <customShpInfo spid="_x0000_s3214"/>
    <customShpInfo spid="_x0000_s3215"/>
    <customShpInfo spid="_x0000_s3216"/>
    <customShpInfo spid="_x0000_s3217"/>
    <customShpInfo spid="_x0000_s3218"/>
    <customShpInfo spid="_x0000_s3219"/>
    <customShpInfo spid="_x0000_s3220"/>
    <customShpInfo spid="_x0000_s3221"/>
    <customShpInfo spid="_x0000_s3222"/>
    <customShpInfo spid="_x0000_s3223"/>
    <customShpInfo spid="_x0000_s3224"/>
    <customShpInfo spid="_x0000_s3225"/>
    <customShpInfo spid="_x0000_s3226"/>
    <customShpInfo spid="_x0000_s3227"/>
    <customShpInfo spid="_x0000_s3228"/>
    <customShpInfo spid="_x0000_s3229"/>
    <customShpInfo spid="_x0000_s3230"/>
    <customShpInfo spid="_x0000_s3231"/>
    <customShpInfo spid="_x0000_s3232"/>
    <customShpInfo spid="_x0000_s3233"/>
    <customShpInfo spid="_x0000_s3234"/>
    <customShpInfo spid="_x0000_s3235"/>
    <customShpInfo spid="_x0000_s3236"/>
    <customShpInfo spid="_x0000_s3237"/>
    <customShpInfo spid="_x0000_s3238"/>
    <customShpInfo spid="_x0000_s3239"/>
    <customShpInfo spid="_x0000_s3240"/>
    <customShpInfo spid="_x0000_s3241"/>
    <customShpInfo spid="_x0000_s3242"/>
    <customShpInfo spid="_x0000_s3243"/>
    <customShpInfo spid="_x0000_s3244"/>
    <customShpInfo spid="_x0000_s3245"/>
    <customShpInfo spid="_x0000_s3246"/>
    <customShpInfo spid="_x0000_s3247"/>
    <customShpInfo spid="_x0000_s3248"/>
    <customShpInfo spid="_x0000_s3249"/>
    <customShpInfo spid="_x0000_s3250"/>
    <customShpInfo spid="_x0000_s3251"/>
    <customShpInfo spid="_x0000_s3252"/>
    <customShpInfo spid="_x0000_s3253"/>
    <customShpInfo spid="_x0000_s3254"/>
    <customShpInfo spid="_x0000_s3255"/>
    <customShpInfo spid="_x0000_s3256"/>
    <customShpInfo spid="_x0000_s3257"/>
    <customShpInfo spid="_x0000_s3258"/>
    <customShpInfo spid="_x0000_s3259"/>
    <customShpInfo spid="_x0000_s3260"/>
    <customShpInfo spid="_x0000_s3261"/>
    <customShpInfo spid="_x0000_s1981"/>
    <customShpInfo spid="_x0000_s3263"/>
    <customShpInfo spid="_x0000_s3262"/>
    <customShpInfo spid="_x0000_s3265"/>
    <customShpInfo spid="_x0000_s3264"/>
    <customShpInfo spid="_x0000_s3267"/>
    <customShpInfo spid="_x0000_s3266"/>
    <customShpInfo spid="_x0000_s3269"/>
    <customShpInfo spid="_x0000_s3268"/>
    <customShpInfo spid="_x0000_s3271"/>
    <customShpInfo spid="_x0000_s3272"/>
    <customShpInfo spid="_x0000_s3273"/>
    <customShpInfo spid="_x0000_s3274"/>
    <customShpInfo spid="_x0000_s3270"/>
    <customShpInfo spid="_x0000_s1798"/>
    <customShpInfo spid="_x0000_s3277"/>
    <customShpInfo spid="_x0000_s3276"/>
    <customShpInfo spid="_x0000_s3279"/>
    <customShpInfo spid="_x0000_s3278"/>
    <customShpInfo spid="_x0000_s3281"/>
    <customShpInfo spid="_x0000_s3280"/>
    <customShpInfo spid="_x0000_s3283"/>
    <customShpInfo spid="_x0000_s3282"/>
    <customShpInfo spid="_x0000_s3285"/>
    <customShpInfo spid="_x0000_s3286"/>
    <customShpInfo spid="_x0000_s3287"/>
    <customShpInfo spid="_x0000_s3284"/>
    <customShpInfo spid="_x0000_s3275"/>
    <customShpInfo spid="_x0000_s3290"/>
    <customShpInfo spid="_x0000_s3289"/>
    <customShpInfo spid="_x0000_s3292"/>
    <customShpInfo spid="_x0000_s3291"/>
    <customShpInfo spid="_x0000_s3294"/>
    <customShpInfo spid="_x0000_s3293"/>
    <customShpInfo spid="_x0000_s3296"/>
    <customShpInfo spid="_x0000_s3295"/>
    <customShpInfo spid="_x0000_s3298"/>
    <customShpInfo spid="_x0000_s3299"/>
    <customShpInfo spid="_x0000_s3300"/>
    <customShpInfo spid="_x0000_s3297"/>
    <customShpInfo spid="_x0000_s3288"/>
    <customShpInfo spid="_x0000_s3301"/>
    <customShpInfo spid="_x0000_s3302"/>
    <customShpInfo spid="_x0000_s3303"/>
    <customShpInfo spid="_x0000_s3304"/>
    <customShpInfo spid="_x0000_s3305"/>
    <customShpInfo spid="_x0000_s3306"/>
    <customShpInfo spid="_x0000_s3307"/>
    <customShpInfo spid="_x0000_s3308"/>
    <customShpInfo spid="_x0000_s3309"/>
    <customShpInfo spid="_x0000_s3310"/>
    <customShpInfo spid="_x0000_s3311"/>
    <customShpInfo spid="_x0000_s3314"/>
    <customShpInfo spid="_x0000_s3313"/>
    <customShpInfo spid="_x0000_s3316"/>
    <customShpInfo spid="_x0000_s3315"/>
    <customShpInfo spid="_x0000_s3318"/>
    <customShpInfo spid="_x0000_s3317"/>
    <customShpInfo spid="_x0000_s3320"/>
    <customShpInfo spid="_x0000_s3319"/>
    <customShpInfo spid="_x0000_s3322"/>
    <customShpInfo spid="_x0000_s3321"/>
    <customShpInfo spid="_x0000_s3324"/>
    <customShpInfo spid="_x0000_s3323"/>
    <customShpInfo spid="_x0000_s3326"/>
    <customShpInfo spid="_x0000_s3325"/>
    <customShpInfo spid="_x0000_s3328"/>
    <customShpInfo spid="_x0000_s3327"/>
    <customShpInfo spid="_x0000_s3330"/>
    <customShpInfo spid="_x0000_s3329"/>
    <customShpInfo spid="_x0000_s3332"/>
    <customShpInfo spid="_x0000_s3331"/>
    <customShpInfo spid="_x0000_s3334"/>
    <customShpInfo spid="_x0000_s3333"/>
    <customShpInfo spid="_x0000_s3336"/>
    <customShpInfo spid="_x0000_s3335"/>
    <customShpInfo spid="_x0000_s3338"/>
    <customShpInfo spid="_x0000_s3337"/>
    <customShpInfo spid="_x0000_s3340"/>
    <customShpInfo spid="_x0000_s3339"/>
    <customShpInfo spid="_x0000_s3342"/>
    <customShpInfo spid="_x0000_s3341"/>
    <customShpInfo spid="_x0000_s3344"/>
    <customShpInfo spid="_x0000_s3343"/>
    <customShpInfo spid="_x0000_s3346"/>
    <customShpInfo spid="_x0000_s3345"/>
    <customShpInfo spid="_x0000_s3348"/>
    <customShpInfo spid="_x0000_s3347"/>
    <customShpInfo spid="_x0000_s3350"/>
    <customShpInfo spid="_x0000_s3349"/>
    <customShpInfo spid="_x0000_s3352"/>
    <customShpInfo spid="_x0000_s3351"/>
    <customShpInfo spid="_x0000_s3354"/>
    <customShpInfo spid="_x0000_s3353"/>
    <customShpInfo spid="_x0000_s3356"/>
    <customShpInfo spid="_x0000_s3355"/>
    <customShpInfo spid="_x0000_s3358"/>
    <customShpInfo spid="_x0000_s3357"/>
    <customShpInfo spid="_x0000_s3360"/>
    <customShpInfo spid="_x0000_s3359"/>
    <customShpInfo spid="_x0000_s3362"/>
    <customShpInfo spid="_x0000_s3361"/>
    <customShpInfo spid="_x0000_s3364"/>
    <customShpInfo spid="_x0000_s3363"/>
    <customShpInfo spid="_x0000_s3366"/>
    <customShpInfo spid="_x0000_s3365"/>
    <customShpInfo spid="_x0000_s3368"/>
    <customShpInfo spid="_x0000_s3367"/>
    <customShpInfo spid="_x0000_s3370"/>
    <customShpInfo spid="_x0000_s3369"/>
    <customShpInfo spid="_x0000_s3372"/>
    <customShpInfo spid="_x0000_s3371"/>
    <customShpInfo spid="_x0000_s3374"/>
    <customShpInfo spid="_x0000_s3373"/>
    <customShpInfo spid="_x0000_s3376"/>
    <customShpInfo spid="_x0000_s3375"/>
    <customShpInfo spid="_x0000_s3378"/>
    <customShpInfo spid="_x0000_s3377"/>
    <customShpInfo spid="_x0000_s3380"/>
    <customShpInfo spid="_x0000_s3379"/>
    <customShpInfo spid="_x0000_s3382"/>
    <customShpInfo spid="_x0000_s3381"/>
    <customShpInfo spid="_x0000_s3384"/>
    <customShpInfo spid="_x0000_s3383"/>
    <customShpInfo spid="_x0000_s3386"/>
    <customShpInfo spid="_x0000_s3385"/>
    <customShpInfo spid="_x0000_s3388"/>
    <customShpInfo spid="_x0000_s3387"/>
    <customShpInfo spid="_x0000_s3390"/>
    <customShpInfo spid="_x0000_s3389"/>
    <customShpInfo spid="_x0000_s3392"/>
    <customShpInfo spid="_x0000_s3391"/>
    <customShpInfo spid="_x0000_s3394"/>
    <customShpInfo spid="_x0000_s3393"/>
    <customShpInfo spid="_x0000_s3396"/>
    <customShpInfo spid="_x0000_s3395"/>
    <customShpInfo spid="_x0000_s3398"/>
    <customShpInfo spid="_x0000_s3397"/>
    <customShpInfo spid="_x0000_s3400"/>
    <customShpInfo spid="_x0000_s3399"/>
    <customShpInfo spid="_x0000_s3402"/>
    <customShpInfo spid="_x0000_s3401"/>
    <customShpInfo spid="_x0000_s3404"/>
    <customShpInfo spid="_x0000_s3403"/>
    <customShpInfo spid="_x0000_s3406"/>
    <customShpInfo spid="_x0000_s3405"/>
    <customShpInfo spid="_x0000_s3408"/>
    <customShpInfo spid="_x0000_s3407"/>
    <customShpInfo spid="_x0000_s3410"/>
    <customShpInfo spid="_x0000_s3409"/>
    <customShpInfo spid="_x0000_s3412"/>
    <customShpInfo spid="_x0000_s3411"/>
    <customShpInfo spid="_x0000_s3414"/>
    <customShpInfo spid="_x0000_s3413"/>
    <customShpInfo spid="_x0000_s3416"/>
    <customShpInfo spid="_x0000_s3415"/>
    <customShpInfo spid="_x0000_s3418"/>
    <customShpInfo spid="_x0000_s3417"/>
    <customShpInfo spid="_x0000_s3420"/>
    <customShpInfo spid="_x0000_s3419"/>
    <customShpInfo spid="_x0000_s3422"/>
    <customShpInfo spid="_x0000_s3421"/>
    <customShpInfo spid="_x0000_s3424"/>
    <customShpInfo spid="_x0000_s3423"/>
    <customShpInfo spid="_x0000_s3426"/>
    <customShpInfo spid="_x0000_s3425"/>
    <customShpInfo spid="_x0000_s3428"/>
    <customShpInfo spid="_x0000_s3427"/>
    <customShpInfo spid="_x0000_s3430"/>
    <customShpInfo spid="_x0000_s3429"/>
    <customShpInfo spid="_x0000_s3432"/>
    <customShpInfo spid="_x0000_s3431"/>
    <customShpInfo spid="_x0000_s3434"/>
    <customShpInfo spid="_x0000_s3433"/>
    <customShpInfo spid="_x0000_s3436"/>
    <customShpInfo spid="_x0000_s3435"/>
    <customShpInfo spid="_x0000_s3438"/>
    <customShpInfo spid="_x0000_s3437"/>
    <customShpInfo spid="_x0000_s3440"/>
    <customShpInfo spid="_x0000_s3439"/>
    <customShpInfo spid="_x0000_s3442"/>
    <customShpInfo spid="_x0000_s3441"/>
    <customShpInfo spid="_x0000_s3444"/>
    <customShpInfo spid="_x0000_s3443"/>
    <customShpInfo spid="_x0000_s3446"/>
    <customShpInfo spid="_x0000_s3445"/>
    <customShpInfo spid="_x0000_s3448"/>
    <customShpInfo spid="_x0000_s3447"/>
    <customShpInfo spid="_x0000_s3450"/>
    <customShpInfo spid="_x0000_s3449"/>
    <customShpInfo spid="_x0000_s3452"/>
    <customShpInfo spid="_x0000_s3451"/>
    <customShpInfo spid="_x0000_s3454"/>
    <customShpInfo spid="_x0000_s3453"/>
    <customShpInfo spid="_x0000_s3456"/>
    <customShpInfo spid="_x0000_s3455"/>
    <customShpInfo spid="_x0000_s3458"/>
    <customShpInfo spid="_x0000_s3457"/>
    <customShpInfo spid="_x0000_s3460"/>
    <customShpInfo spid="_x0000_s3459"/>
    <customShpInfo spid="_x0000_s3462"/>
    <customShpInfo spid="_x0000_s3461"/>
    <customShpInfo spid="_x0000_s3464"/>
    <customShpInfo spid="_x0000_s3463"/>
    <customShpInfo spid="_x0000_s3466"/>
    <customShpInfo spid="_x0000_s3465"/>
    <customShpInfo spid="_x0000_s3468"/>
    <customShpInfo spid="_x0000_s3467"/>
    <customShpInfo spid="_x0000_s3470"/>
    <customShpInfo spid="_x0000_s3469"/>
    <customShpInfo spid="_x0000_s3472"/>
    <customShpInfo spid="_x0000_s3471"/>
    <customShpInfo spid="_x0000_s3474"/>
    <customShpInfo spid="_x0000_s3475"/>
    <customShpInfo spid="_x0000_s3473"/>
    <customShpInfo spid="_x0000_s3312"/>
    <customShpInfo spid="_x0000_s3476"/>
    <customShpInfo spid="_x0000_s348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镇赉县2012年中小学教师文化业务考核</dc:title>
  <dc:creator>Sky123.Org</dc:creator>
  <cp:lastModifiedBy>DELL</cp:lastModifiedBy>
  <cp:revision>0</cp:revision>
  <dcterms:created xsi:type="dcterms:W3CDTF">2021-06-17T18:03:00Z</dcterms:created>
  <dcterms:modified xsi:type="dcterms:W3CDTF">2021-07-02T01:11:50Z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