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783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07834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02780"/>
            <wp:effectExtent l="0" t="0" r="3810" b="762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0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7348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9735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43001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541DC7"/>
    <w:rsid w:val="46541DC7"/>
    <w:rsid w:val="6B3740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2021-01-19T01:07:00Z</dcterms:created>
  <dc:creator>Lenovo</dc:creator>
  <cp:lastModifiedBy>Administrator</cp:lastModifiedBy>
  <dcterms:modified xsi:type="dcterms:W3CDTF">2021-07-13T09:11:36Z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