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pict>
          <v:shape id="_x0000_i1033" o:spt="75" alt="1" type="#_x0000_t75" style="height:553.5pt;width:414.9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  <w:lang w:eastAsia="zh-CN"/>
        </w:rPr>
        <w:pict>
          <v:shape id="_x0000_i1032" o:spt="75" alt="2" type="#_x0000_t75" style="height:576.1pt;width:409.55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  <w:lang w:eastAsia="zh-CN"/>
        </w:rPr>
        <w:pict>
          <v:shape id="_x0000_i1031" o:spt="75" alt="3" type="#_x0000_t75" style="height:570.85pt;width:413.3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  <w:lang w:eastAsia="zh-CN"/>
        </w:rPr>
        <w:pict>
          <v:shape id="_x0000_i1030" o:spt="75" alt="4" type="#_x0000_t75" style="height:576.1pt;width:414.8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  <w:lang w:eastAsia="zh-CN"/>
        </w:rPr>
        <w:pict>
          <v:shape id="_x0000_i1029" o:spt="75" alt="5" type="#_x0000_t75" style="height:566.3pt;width:415.1pt;" filled="f" o:preferrelative="t" stroked="f" coordsize="21600,21600">
            <v:path/>
            <v:fill on="f" focussize="0,0"/>
            <v:stroke on="f"/>
            <v:imagedata r:id="rId10" o:title="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  <w:lang w:eastAsia="zh-CN"/>
        </w:rPr>
        <w:pict>
          <v:shape id="_x0000_i1028" o:spt="75" alt="6" type="#_x0000_t75" style="height:564pt;width:414.9pt;" filled="f" o:preferrelative="t" stroked="f" coordsize="21600,21600">
            <v:path/>
            <v:fill on="f" focussize="0,0"/>
            <v:stroke on="f"/>
            <v:imagedata r:id="rId11" o:title="6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  <w:lang w:eastAsia="zh-CN"/>
        </w:rPr>
        <w:pict>
          <v:shape id="_x0000_i1027" o:spt="75" alt="7" type="#_x0000_t75" style="height:366.8pt;width:415.2pt;" filled="f" o:preferrelative="t" stroked="f" coordsize="21600,21600">
            <v:path/>
            <v:fill on="f" focussize="0,0"/>
            <v:stroke on="f"/>
            <v:imagedata r:id="rId12" o:title="7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  <w:lang w:eastAsia="zh-CN"/>
        </w:rPr>
        <w:pict>
          <v:shape id="_x0000_i1026" o:spt="75" alt="答1" type="#_x0000_t75" style="height:545.35pt;width:399.05pt;" filled="f" o:preferrelative="t" stroked="f" coordsize="21600,21600">
            <v:path/>
            <v:fill on="f" focussize="0,0"/>
            <v:stroke on="f"/>
            <v:imagedata r:id="rId13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Times New Roman" w:hAnsi="Times New Roman" w:eastAsia="宋体" w:cs="Times New Roman"/>
          <w:lang w:eastAsia="zh-CN"/>
        </w:rPr>
        <w:pict>
          <v:shape id="_x0000_i1025" o:spt="75" alt="答2" type="#_x0000_t75" style="height:499.55pt;width:411.8pt;" filled="f" o:preferrelative="t" stroked="f" coordsize="21600,21600">
            <v:path/>
            <v:fill on="f" focussize="0,0"/>
            <v:stroke on="f"/>
            <v:imagedata r:id="rId14" o:title="答2"/>
            <o:lock v:ext="edit" aspectratio="t"/>
            <w10:wrap type="none"/>
            <w10:anchorlock/>
          </v:shape>
        </w:pict>
      </w:r>
      <w:bookmarkEnd w:id="0"/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  <w:rFonts w:cs="Times New Roman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8</w:t>
    </w:r>
    <w:r>
      <w:rPr>
        <w:rStyle w:val="7"/>
      </w:rPr>
      <w:fldChar w:fldCharType="end"/>
    </w:r>
  </w:p>
  <w:p>
    <w:pPr>
      <w:pStyle w:val="2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C2"/>
    <w:rsid w:val="0001388D"/>
    <w:rsid w:val="00016C32"/>
    <w:rsid w:val="0003216E"/>
    <w:rsid w:val="00034451"/>
    <w:rsid w:val="000375DC"/>
    <w:rsid w:val="000561D2"/>
    <w:rsid w:val="000B1264"/>
    <w:rsid w:val="000B1D09"/>
    <w:rsid w:val="000D528F"/>
    <w:rsid w:val="000E41A3"/>
    <w:rsid w:val="000E6868"/>
    <w:rsid w:val="00100445"/>
    <w:rsid w:val="00116013"/>
    <w:rsid w:val="001478C2"/>
    <w:rsid w:val="00161B4A"/>
    <w:rsid w:val="00175B20"/>
    <w:rsid w:val="001904FB"/>
    <w:rsid w:val="001955CD"/>
    <w:rsid w:val="001E7492"/>
    <w:rsid w:val="0022181C"/>
    <w:rsid w:val="0028273B"/>
    <w:rsid w:val="002850A4"/>
    <w:rsid w:val="002931BE"/>
    <w:rsid w:val="002D1DCF"/>
    <w:rsid w:val="00360FA2"/>
    <w:rsid w:val="00361948"/>
    <w:rsid w:val="003670BD"/>
    <w:rsid w:val="00373F59"/>
    <w:rsid w:val="00374D66"/>
    <w:rsid w:val="00376CA6"/>
    <w:rsid w:val="00381232"/>
    <w:rsid w:val="00394B56"/>
    <w:rsid w:val="003E0E87"/>
    <w:rsid w:val="003F3EA1"/>
    <w:rsid w:val="00405174"/>
    <w:rsid w:val="0040625A"/>
    <w:rsid w:val="00416410"/>
    <w:rsid w:val="0043049A"/>
    <w:rsid w:val="00430535"/>
    <w:rsid w:val="00440E29"/>
    <w:rsid w:val="00467234"/>
    <w:rsid w:val="0046766F"/>
    <w:rsid w:val="004804FA"/>
    <w:rsid w:val="004857A0"/>
    <w:rsid w:val="00491566"/>
    <w:rsid w:val="004B4CBB"/>
    <w:rsid w:val="004C23F3"/>
    <w:rsid w:val="004F0F10"/>
    <w:rsid w:val="004F2C04"/>
    <w:rsid w:val="00521118"/>
    <w:rsid w:val="005518AC"/>
    <w:rsid w:val="00570F3F"/>
    <w:rsid w:val="005732AF"/>
    <w:rsid w:val="00581CBB"/>
    <w:rsid w:val="00585F7B"/>
    <w:rsid w:val="005A1FBD"/>
    <w:rsid w:val="005F5663"/>
    <w:rsid w:val="006155E9"/>
    <w:rsid w:val="00677EE1"/>
    <w:rsid w:val="006B4F81"/>
    <w:rsid w:val="006C0B76"/>
    <w:rsid w:val="006D48E1"/>
    <w:rsid w:val="006E7268"/>
    <w:rsid w:val="007077AE"/>
    <w:rsid w:val="00780047"/>
    <w:rsid w:val="00781A8C"/>
    <w:rsid w:val="00793CCE"/>
    <w:rsid w:val="007C7403"/>
    <w:rsid w:val="007E0EFA"/>
    <w:rsid w:val="008008EE"/>
    <w:rsid w:val="00855CBB"/>
    <w:rsid w:val="00857B6E"/>
    <w:rsid w:val="00862E56"/>
    <w:rsid w:val="00877FA4"/>
    <w:rsid w:val="008B475D"/>
    <w:rsid w:val="008C0AD9"/>
    <w:rsid w:val="008F49E8"/>
    <w:rsid w:val="00902DA5"/>
    <w:rsid w:val="00924B18"/>
    <w:rsid w:val="009631B2"/>
    <w:rsid w:val="00964A8E"/>
    <w:rsid w:val="009666E5"/>
    <w:rsid w:val="009703D3"/>
    <w:rsid w:val="0098676E"/>
    <w:rsid w:val="009C6D3F"/>
    <w:rsid w:val="009D32C2"/>
    <w:rsid w:val="009F5682"/>
    <w:rsid w:val="00A05D75"/>
    <w:rsid w:val="00A4173C"/>
    <w:rsid w:val="00A664DB"/>
    <w:rsid w:val="00A9333E"/>
    <w:rsid w:val="00AD6249"/>
    <w:rsid w:val="00AF519B"/>
    <w:rsid w:val="00B233DD"/>
    <w:rsid w:val="00B33579"/>
    <w:rsid w:val="00B341B6"/>
    <w:rsid w:val="00B403F3"/>
    <w:rsid w:val="00B554E9"/>
    <w:rsid w:val="00B83807"/>
    <w:rsid w:val="00B85A35"/>
    <w:rsid w:val="00B90E04"/>
    <w:rsid w:val="00B93DCB"/>
    <w:rsid w:val="00BC208D"/>
    <w:rsid w:val="00BF6C23"/>
    <w:rsid w:val="00C12644"/>
    <w:rsid w:val="00C5696B"/>
    <w:rsid w:val="00C67A66"/>
    <w:rsid w:val="00CA1480"/>
    <w:rsid w:val="00CF3823"/>
    <w:rsid w:val="00D136FB"/>
    <w:rsid w:val="00D13C34"/>
    <w:rsid w:val="00D564D7"/>
    <w:rsid w:val="00D90747"/>
    <w:rsid w:val="00DB1108"/>
    <w:rsid w:val="00DD13C6"/>
    <w:rsid w:val="00E53094"/>
    <w:rsid w:val="00E62C93"/>
    <w:rsid w:val="00E84F41"/>
    <w:rsid w:val="00E85C34"/>
    <w:rsid w:val="00EA460F"/>
    <w:rsid w:val="00ED65CB"/>
    <w:rsid w:val="00ED71C6"/>
    <w:rsid w:val="00EE6C7C"/>
    <w:rsid w:val="00EF008B"/>
    <w:rsid w:val="00F12B76"/>
    <w:rsid w:val="00F2181B"/>
    <w:rsid w:val="00F225F1"/>
    <w:rsid w:val="00F46374"/>
    <w:rsid w:val="00F71FD8"/>
    <w:rsid w:val="00F91FE1"/>
    <w:rsid w:val="00FC1892"/>
    <w:rsid w:val="00FD1D9A"/>
    <w:rsid w:val="00FE75B8"/>
    <w:rsid w:val="12A37C6F"/>
    <w:rsid w:val="5407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nhideWhenUsed="0"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semiHidden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4"/>
    <w:semiHidden/>
    <w:uiPriority w:val="99"/>
    <w:pPr>
      <w:snapToGrid w:val="0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uiPriority w:val="99"/>
  </w:style>
  <w:style w:type="character" w:styleId="8">
    <w:name w:val="Hyperlink"/>
    <w:basedOn w:val="6"/>
    <w:semiHidden/>
    <w:uiPriority w:val="99"/>
    <w:rPr>
      <w:color w:val="0000FF"/>
      <w:u w:val="single"/>
    </w:rPr>
  </w:style>
  <w:style w:type="character" w:styleId="9">
    <w:name w:val="footnote reference"/>
    <w:basedOn w:val="6"/>
    <w:semiHidden/>
    <w:qFormat/>
    <w:uiPriority w:val="99"/>
    <w:rPr>
      <w:vertAlign w:val="superscript"/>
    </w:rPr>
  </w:style>
  <w:style w:type="table" w:styleId="11">
    <w:name w:val="Table Grid"/>
    <w:basedOn w:val="10"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Header Char"/>
    <w:basedOn w:val="6"/>
    <w:link w:val="3"/>
    <w:semiHidden/>
    <w:locked/>
    <w:uiPriority w:val="99"/>
    <w:rPr>
      <w:sz w:val="18"/>
      <w:szCs w:val="18"/>
    </w:rPr>
  </w:style>
  <w:style w:type="character" w:customStyle="1" w:styleId="13">
    <w:name w:val="Footer Char"/>
    <w:basedOn w:val="6"/>
    <w:link w:val="2"/>
    <w:semiHidden/>
    <w:locked/>
    <w:uiPriority w:val="99"/>
    <w:rPr>
      <w:sz w:val="18"/>
      <w:szCs w:val="18"/>
    </w:rPr>
  </w:style>
  <w:style w:type="character" w:customStyle="1" w:styleId="14">
    <w:name w:val="Footnote Text Char"/>
    <w:basedOn w:val="6"/>
    <w:link w:val="4"/>
    <w:semiHidden/>
    <w:locked/>
    <w:uiPriority w:val="99"/>
    <w:rPr>
      <w:sz w:val="18"/>
      <w:szCs w:val="18"/>
    </w:rPr>
  </w:style>
  <w:style w:type="paragraph" w:styleId="15">
    <w:name w:val="List Paragraph"/>
    <w:basedOn w:val="1"/>
    <w:qFormat/>
    <w:uiPriority w:val="99"/>
    <w:pPr>
      <w:widowControl w:val="0"/>
      <w:ind w:firstLine="420" w:firstLineChars="20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Hewlett-Packard Company</Company>
  <Pages>8</Pages>
  <Words>1697</Words>
  <Characters>9676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2020-12-24T01:19:00Z</dcterms:created>
  <dc:creator>HP</dc:creator>
  <cp:lastModifiedBy>Administrator</cp:lastModifiedBy>
  <cp:lastPrinted>2021-01-02T05:43:00Z</cp:lastPrinted>
  <dcterms:modified xsi:type="dcterms:W3CDTF">2021-07-27T09:31:03Z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