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839585"/>
            <wp:effectExtent l="0" t="0" r="6985" b="18415"/>
            <wp:docPr id="43" name="图片 4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3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6877685"/>
            <wp:effectExtent l="0" t="0" r="2540" b="18415"/>
            <wp:docPr id="42" name="图片 4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819265"/>
            <wp:effectExtent l="0" t="0" r="3175" b="635"/>
            <wp:docPr id="41" name="图片 4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665595"/>
            <wp:effectExtent l="0" t="0" r="3810" b="1905"/>
            <wp:docPr id="40" name="图片 4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6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39" name="图片 3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007225"/>
            <wp:effectExtent l="0" t="0" r="5715" b="3175"/>
            <wp:docPr id="38" name="图片 3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0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948805"/>
            <wp:effectExtent l="0" t="0" r="4445" b="4445"/>
            <wp:docPr id="37" name="图片 3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答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936105"/>
            <wp:effectExtent l="0" t="0" r="3175" b="17145"/>
            <wp:docPr id="36" name="图片 36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答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135" cy="5351780"/>
            <wp:effectExtent l="0" t="0" r="5715" b="1270"/>
            <wp:docPr id="35" name="图片 35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答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35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3" name="文本框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GK6sTw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B462B7"/>
    <w:rsid w:val="38842CD7"/>
    <w:rsid w:val="4F1C4C91"/>
    <w:rsid w:val="66CF4E7D"/>
    <w:rsid w:val="6808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823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823.docx</Template>
  <Pages>9</Pages>
  <Words>2825</Words>
  <Characters>3240</Characters>
  <Lines>0</Lines>
  <Paragraphs>0</Paragraphs>
  <TotalTime>6</TotalTime>
  <ScaleCrop>false</ScaleCrop>
  <LinksUpToDate>false</LinksUpToDate>
  <CharactersWithSpaces>3527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2021-10-25T07:17:00Z</dcterms:created>
  <dc:creator>Administrator</dc:creator>
  <cp:lastModifiedBy>Administrator</cp:lastModifiedBy>
  <dcterms:modified xsi:type="dcterms:W3CDTF">2021-11-02T10:48:50Z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