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11798300</wp:posOffset>
            </wp:positionV>
            <wp:extent cx="406400" cy="355600"/>
            <wp:effectExtent l="0" t="0" r="1270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sz w:val="32"/>
          <w:szCs w:val="32"/>
        </w:rPr>
        <w:t>2021-2022学年五年级上册数学第三单元测试卷</w:t>
      </w:r>
    </w:p>
    <w:p>
      <w:pPr>
        <w:spacing w:line="312" w:lineRule="auto"/>
        <w:jc w:val="center"/>
        <w:rPr>
          <w:rFonts w:ascii="宋体" w:hAnsi="宋体" w:eastAsia="宋体"/>
          <w:sz w:val="15"/>
          <w:szCs w:val="15"/>
        </w:rPr>
      </w:pPr>
      <w:r>
        <w:rPr>
          <w:rFonts w:ascii="宋体" w:hAnsi="宋体" w:eastAsia="宋体"/>
          <w:sz w:val="15"/>
          <w:szCs w:val="15"/>
        </w:rPr>
        <w:t>(考试时间：100分钟,满分：100分)</w:t>
      </w:r>
    </w:p>
    <w:p>
      <w:pPr>
        <w:spacing w:line="312" w:lineRule="auto"/>
        <w:jc w:val="left"/>
        <w:rPr>
          <w:rFonts w:ascii="宋体" w:hAnsi="宋体" w:eastAsia="宋体"/>
          <w:sz w:val="15"/>
          <w:szCs w:val="15"/>
        </w:rPr>
      </w:pPr>
    </w:p>
    <w:tbl>
      <w:tblPr>
        <w:tblStyle w:val="4"/>
        <w:tblW w:w="8848" w:type="dxa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236"/>
        <w:gridCol w:w="1236"/>
        <w:gridCol w:w="1236"/>
        <w:gridCol w:w="1236"/>
        <w:gridCol w:w="1236"/>
        <w:gridCol w:w="11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3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题型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填空题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选择题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判断题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计算题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应用题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3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配分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100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3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得分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3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阅卷人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</w:tr>
    </w:tbl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一、填空题</w:t>
      </w:r>
      <w:r>
        <w:rPr>
          <w:rFonts w:ascii="宋体" w:hAnsi="宋体" w:eastAsia="宋体"/>
          <w:b/>
          <w:sz w:val="18"/>
          <w:szCs w:val="18"/>
        </w:rPr>
        <w:t>(共 29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1、(1分)将0.5、0.605、0.056、0.506这些小数按从小到大的顺序排列(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2、(1分)2011年我国彩电的产量是122314000台，改写成用“亿”做单位的数并保留两位小数是(          )台。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3、(6分)在（ ）里填上“＞”“＜”或“＝”。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(1)、4元7角(          )4.73元  4.4米(          )4米4厘米   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(2)、0.5亿(          )5000万   0.46(          )0.456   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(3)、1.123(          )1.132  8.2千克(          )8300克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4、(2分)4.375缩小到</w:t>
      </w:r>
      <w:r>
        <w:rPr>
          <w:rFonts w:hint="eastAsia" w:ascii="宋体" w:hAnsi="宋体" w:eastAsia="宋体"/>
          <w:sz w:val="18"/>
          <w:szCs w:val="18"/>
        </w:rPr>
        <w:t>十分之一</w:t>
      </w:r>
      <w:r>
        <w:rPr>
          <w:rFonts w:ascii="宋体" w:hAnsi="宋体" w:eastAsia="宋体"/>
          <w:sz w:val="18"/>
          <w:szCs w:val="18"/>
        </w:rPr>
        <w:t>它的是(          )；</w:t>
      </w:r>
      <w:r>
        <w:rPr>
          <w:rFonts w:hint="eastAsia" w:ascii="宋体" w:hAnsi="宋体" w:eastAsia="宋体"/>
          <w:sz w:val="18"/>
          <w:szCs w:val="18"/>
        </w:rPr>
        <w:t>把</w:t>
      </w:r>
      <w:r>
        <w:rPr>
          <w:rFonts w:ascii="宋体" w:hAnsi="宋体" w:eastAsia="宋体"/>
          <w:sz w:val="18"/>
          <w:szCs w:val="18"/>
        </w:rPr>
        <w:t>一个小数的小数点向右移动两位是(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5、(4分)2500米＝(          )千米    1.05吨＝(          )千克    </w:t>
      </w:r>
    </w:p>
    <w:p>
      <w:pPr>
        <w:spacing w:line="312" w:lineRule="auto"/>
        <w:ind w:firstLine="720" w:firstLineChars="400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0.15时＝(          )分     600立方厘米＝(          )升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6、(6分)一个两位小数，百位和百分位上的数都是7，其他各位都是0，这个小数写作(          )，它由(          )个</w:t>
      </w:r>
      <w:r>
        <w:rPr>
          <w:rFonts w:hint="eastAsia" w:ascii="宋体" w:hAnsi="宋体" w:eastAsia="宋体"/>
          <w:sz w:val="18"/>
          <w:szCs w:val="18"/>
        </w:rPr>
        <w:t>0.01</w:t>
      </w:r>
      <w:r>
        <w:rPr>
          <w:rFonts w:ascii="宋体" w:hAnsi="宋体" w:eastAsia="宋体"/>
          <w:sz w:val="18"/>
          <w:szCs w:val="18"/>
        </w:rPr>
        <w:t>组成，也可以看做由(          )个(          )和(          )个(          )组成。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7、(4分)用1，3，6，0四个数字和小数点写出下面各数。（在一个数中，每个数字只能用一次）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(1)、写出小于1的三位小数(          )。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(2)、写出大于6的三位小数(          )。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(3)、写出由其中的三个数字组成的最大的一位小数和最小的两位小数(          )。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(4)、写出一个“零”都不读出来的两位小数(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8、(2分)某市十一黄金周期间,实现旅游收入475000000元，把它改写成用“亿元”作单位的数是(          )亿元，再把改写后的数保留一位小数是(          )亿元。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9、(2分)在第六次全国人口普查后，《泰安市2010年第六次全国人口普查主要数据公报》中显示，泰安的全市常住人口为549.42万人，同第五次全国人口普查相比，十年共增加了十五点九六万人，其中，549.42读作(          )，十五点九六写作(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10、(1分)用0、1、2三个数字和一个小数点，可以组成(          )个不重复的两位小数。（每个数字在一个数中只能用一次）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二、选择题</w:t>
      </w:r>
      <w:r>
        <w:rPr>
          <w:rFonts w:ascii="宋体" w:hAnsi="宋体" w:eastAsia="宋体"/>
          <w:b/>
          <w:sz w:val="18"/>
          <w:szCs w:val="18"/>
        </w:rPr>
        <w:t>(共 10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1、(1分)下列各数中，与8最接近的是(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7.899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8.02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 7.99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2、(1分)0.2里面有(          )个0.01。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A.10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B.2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C.20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3、(1分)下面各数，只读出一个“零”的数是(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A．4.006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B．70.05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C．3003.05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4、(1分)将一个小数的小数点先向左移动两位，再向右移动三位，结果(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A．扩大10倍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B．缩小10倍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C．扩大100倍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5、(1分)8.465-4.365的得数中的0(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可以去掉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不能去掉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 不能确定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6、(1分)去掉“0”后，大小不变的小数是(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A．300.65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B．3.02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C．0.02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D．3.20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7、(1分)小数和整数相比(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小数大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小数小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 大小无法确定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8、(1分)在8和7之间十分位是0的两位小数有(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A.1个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B.9个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C.无数个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9、(1分)7.4是有一个两位数小数用四舍五入法取得的，这个两位小数最大是(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7.49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7.45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C. 7.44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D. 7.35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10、(1分)与80.080相等的数是(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80.0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80.08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 80.80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三、判断题</w:t>
      </w:r>
      <w:r>
        <w:rPr>
          <w:rFonts w:ascii="宋体" w:hAnsi="宋体" w:eastAsia="宋体"/>
          <w:b/>
          <w:sz w:val="18"/>
          <w:szCs w:val="18"/>
        </w:rPr>
        <w:t>(共 5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1、(1分)得数的小数部分末尾有0，一般要把0去掉。(          )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2、(1分)6.009保留一位小数是6.0。(          )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3、(1分)小数的末尾添上“0”或去掉“0”，小数的大小不变。(          )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4、(1分)一个小数的近似数是7.9，这个数最大是7.89。(          )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5、(1分)0.58和0.580的大小相等，计数单位不相等。(          )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四、计算题</w:t>
      </w:r>
      <w:r>
        <w:rPr>
          <w:rFonts w:ascii="宋体" w:hAnsi="宋体" w:eastAsia="宋体"/>
          <w:b/>
          <w:sz w:val="18"/>
          <w:szCs w:val="18"/>
        </w:rPr>
        <w:t>(共 16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1、(4分)不改变小数的大小，把下面各数改写成两位小数。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0.8=           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10=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3.200=           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0.04000=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2、(12分)竖式计算。</w:t>
      </w:r>
    </w:p>
    <w:p>
      <w:pPr>
        <w:tabs>
          <w:tab w:val="left" w:pos="420"/>
          <w:tab w:val="left" w:pos="46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4800÷40=      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600÷15=      </w:t>
      </w:r>
    </w:p>
    <w:p>
      <w:pPr>
        <w:tabs>
          <w:tab w:val="left" w:pos="420"/>
          <w:tab w:val="left" w:pos="46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</w:p>
    <w:p>
      <w:pPr>
        <w:tabs>
          <w:tab w:val="left" w:pos="420"/>
          <w:tab w:val="left" w:pos="46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tabs>
          <w:tab w:val="left" w:pos="420"/>
          <w:tab w:val="left" w:pos="46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tabs>
          <w:tab w:val="left" w:pos="420"/>
          <w:tab w:val="left" w:pos="46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tabs>
          <w:tab w:val="left" w:pos="420"/>
          <w:tab w:val="left" w:pos="46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tabs>
          <w:tab w:val="left" w:pos="420"/>
          <w:tab w:val="left" w:pos="46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tabs>
          <w:tab w:val="left" w:pos="420"/>
          <w:tab w:val="left" w:pos="46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tabs>
          <w:tab w:val="left" w:pos="420"/>
          <w:tab w:val="left" w:pos="46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tabs>
          <w:tab w:val="left" w:pos="420"/>
          <w:tab w:val="left" w:pos="46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1800×3=      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6×800=     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五、应用题</w:t>
      </w:r>
      <w:r>
        <w:rPr>
          <w:rFonts w:ascii="宋体" w:hAnsi="宋体" w:eastAsia="宋体"/>
          <w:b/>
          <w:sz w:val="18"/>
          <w:szCs w:val="18"/>
        </w:rPr>
        <w:t>(共 40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1、(6分)一个三位小数，它的近似数是5.6，最小是多少？最大是多少？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2、(6分)一个整数末尾添上一个0后，比原数大了81，这个整数是多少？把它改写成用千分之一作单位的小数是多少？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3、(6分)用数字5、8、3、0和小数点组成不同的小数，其中“四舍五入”得到的近似数是4的小数有哪些？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4、(10分)用8、0、4和5这几个数字写出下面各数，每个数字只能用一次。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ascii="宋体" w:hAnsi="宋体" w:eastAsia="宋体"/>
          <w:sz w:val="18"/>
          <w:szCs w:val="18"/>
        </w:rPr>
        <w:t xml:space="preserve">1）、小于1而小数部分是三位的小数？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（2）、大于8而小数部分是三位的小数？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（3）、大于80而小数部分是两位的小数？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bookmarkStart w:id="0" w:name="_GoBack"/>
      <w:bookmarkEnd w:id="0"/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（4）、0不读出来而小数部分是一位的小数？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5、(6分)一个三位小数，四舍五入到十分位是5.0，这个三位小数最大是多少？最小是多少？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r>
        <w:rPr>
          <w:rFonts w:ascii="宋体" w:hAnsi="宋体" w:eastAsia="宋体"/>
          <w:sz w:val="18"/>
          <w:szCs w:val="18"/>
        </w:rPr>
        <w:t>6、(6分)周庄古镇具有中国最典型的江南水乡风貌，2018年吸引了大约2539832人次的游人前来观光、休闲、度假，全年旅游收入达8.365亿元，请将旅游人数改写成以“万人”为单位的数，并保留整数，将旅游收入保留两位小数。</w:t>
      </w:r>
    </w:p>
    <w:sectPr>
      <w:headerReference r:id="rId3" w:type="default"/>
      <w:headerReference r:id="rId4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-633730</wp:posOffset>
              </wp:positionH>
              <wp:positionV relativeFrom="page">
                <wp:posOffset>921385</wp:posOffset>
              </wp:positionV>
              <wp:extent cx="630555" cy="8870950"/>
              <wp:effectExtent l="4445" t="0" r="317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555" cy="8870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-</w:t>
                          </w:r>
                          <w:r>
                            <w:t>-------------------------------------------------------</w:t>
                          </w:r>
                          <w:r>
                            <w:rPr>
                              <w:rFonts w:hint="eastAsia"/>
                            </w:rPr>
                            <w:t>密-</w:t>
                          </w:r>
                          <w:r>
                            <w:t>---------------------------------------</w:t>
                          </w:r>
                          <w:r>
                            <w:rPr>
                              <w:rFonts w:hint="eastAsia"/>
                            </w:rPr>
                            <w:t>封</w:t>
                          </w:r>
                          <w:r>
                            <w:t>--------------------------------------</w:t>
                          </w:r>
                          <w:r>
                            <w:rPr>
                              <w:rFonts w:hint="eastAsia"/>
                            </w:rPr>
                            <w:t>线-</w:t>
                          </w:r>
                          <w:r>
                            <w:t>------------------------------------------------------</w:t>
                          </w:r>
                        </w:p>
                      </w:txbxContent>
                    </wps:txbx>
                    <wps:bodyPr rot="0" vert="vert270" wrap="square" anchor="t" anchorCtr="0" upright="1"/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-49.9pt;margin-top:72.55pt;height:698.5pt;width:49.65pt;mso-position-vertical-relative:page;z-index:251659264;mso-width-relative:page;mso-height-relative:page;" fillcolor="#FFFFFF" filled="t" stroked="f" coordsize="21600,21600" o:gfxdata="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Ks49LYAAAACgEAAA8AAAAAAAAAAQAgAAAAIgAAAGRycy9kb3ducmV2&#10;LnhtbFBLAQIUABQAAAAIAIdO4kCxnRKC/AEAAAAEAAAOAAAAAAAAAAEAIAAAACcBAABkcnMvZTJv&#10;RG9jLnhtbFBLBQYAAAAABgAGAFkBAACVBQAAAAA=&#10;">
              <v:fill on="t" focussize="0,0"/>
              <v:stroke on="f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t>-------------------------------------------------------</w:t>
                    </w:r>
                    <w:r>
                      <w:rPr>
                        <w:rFonts w:hint="eastAsia"/>
                      </w:rPr>
                      <w:t>密-</w:t>
                    </w:r>
                    <w:r>
                      <w:t>---------------------------------------</w:t>
                    </w:r>
                    <w:r>
                      <w:rPr>
                        <w:rFonts w:hint="eastAsia"/>
                      </w:rPr>
                      <w:t>封</w:t>
                    </w:r>
                    <w:r>
                      <w:t>--------------------------------------</w:t>
                    </w:r>
                    <w:r>
                      <w:rPr>
                        <w:rFonts w:hint="eastAsia"/>
                      </w:rPr>
                      <w:t>线-</w:t>
                    </w:r>
                    <w:r>
                      <w:t>------------------------------------------------------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column">
                <wp:posOffset>12956540</wp:posOffset>
              </wp:positionH>
              <wp:positionV relativeFrom="page">
                <wp:posOffset>942975</wp:posOffset>
              </wp:positionV>
              <wp:extent cx="535940" cy="8828405"/>
              <wp:effectExtent l="2540" t="0" r="4445" b="127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8828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-</w:t>
                          </w:r>
                          <w:r>
                            <w:t>-------------------------------------------------------</w:t>
                          </w:r>
                          <w:r>
                            <w:rPr>
                              <w:rFonts w:hint="eastAsia"/>
                            </w:rPr>
                            <w:t>密-</w:t>
                          </w:r>
                          <w:r>
                            <w:t>-------------------------------------</w:t>
                          </w:r>
                          <w:r>
                            <w:rPr>
                              <w:rFonts w:hint="eastAsia"/>
                            </w:rPr>
                            <w:t>封</w:t>
                          </w:r>
                          <w:r>
                            <w:t>-------------------------------------</w:t>
                          </w:r>
                          <w:r>
                            <w:rPr>
                              <w:rFonts w:hint="eastAsia"/>
                            </w:rPr>
                            <w:t>线-</w:t>
                          </w:r>
                          <w:r>
                            <w:t>--------------------------------------------------------</w:t>
                          </w:r>
                        </w:p>
                      </w:txbxContent>
                    </wps:txbx>
                    <wps:bodyPr rot="0" vert="vert" wrap="square" anchor="t" anchorCtr="0" upright="1"/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1020.2pt;margin-top:74.25pt;height:695.15pt;width:42.2pt;mso-position-vertical-relative:page;z-index:251660288;mso-width-relative:page;mso-height-relative:page;" fillcolor="#FFFFFF" filled="t" stroked="f" coordsize="21600,21600" o:gfxdata="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gt7z+2wAAAA4BAAAPAAAAAAAAAAEAIAAAACIAAABkcnMvZG93bnJl&#10;di54bWxQSwECFAAUAAAACACHTuJA7bbeCvoBAAD9AwAADgAAAAAAAAABACAAAAAqAQAAZHJzL2Uy&#10;b0RvYy54bWxQSwUGAAAAAAYABgBZAQAAlgUAAAAA&#10;">
              <v:fill on="t" focussize="0,0"/>
              <v:stroke on="f"/>
              <v:imagedata o:title=""/>
              <o:lock v:ext="edit" aspectratio="f"/>
              <v:textbox style="layout-flow:vertical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t>-------------------------------------------------------</w:t>
                    </w:r>
                    <w:r>
                      <w:rPr>
                        <w:rFonts w:hint="eastAsia"/>
                      </w:rPr>
                      <w:t>密-</w:t>
                    </w:r>
                    <w:r>
                      <w:t>-------------------------------------</w:t>
                    </w:r>
                    <w:r>
                      <w:rPr>
                        <w:rFonts w:hint="eastAsia"/>
                      </w:rPr>
                      <w:t>封</w:t>
                    </w:r>
                    <w:r>
                      <w:t>-------------------------------------</w:t>
                    </w:r>
                    <w:r>
                      <w:rPr>
                        <w:rFonts w:hint="eastAsia"/>
                      </w:rPr>
                      <w:t>线-</w:t>
                    </w:r>
                    <w:r>
                      <w:t>--------------------------------------------------------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67C"/>
    <w:rsid w:val="00086A54"/>
    <w:rsid w:val="000F7B48"/>
    <w:rsid w:val="00134845"/>
    <w:rsid w:val="001363FC"/>
    <w:rsid w:val="00170999"/>
    <w:rsid w:val="0017767C"/>
    <w:rsid w:val="00232834"/>
    <w:rsid w:val="002525BA"/>
    <w:rsid w:val="002B3BFB"/>
    <w:rsid w:val="002D6E82"/>
    <w:rsid w:val="002F5BD2"/>
    <w:rsid w:val="00301B9B"/>
    <w:rsid w:val="003276B5"/>
    <w:rsid w:val="003464D9"/>
    <w:rsid w:val="003E4E07"/>
    <w:rsid w:val="004009B0"/>
    <w:rsid w:val="004324E6"/>
    <w:rsid w:val="0044161C"/>
    <w:rsid w:val="00454769"/>
    <w:rsid w:val="00466BCA"/>
    <w:rsid w:val="004C0C9F"/>
    <w:rsid w:val="004C2983"/>
    <w:rsid w:val="004C74D9"/>
    <w:rsid w:val="004D4EE9"/>
    <w:rsid w:val="00510DE9"/>
    <w:rsid w:val="0053498F"/>
    <w:rsid w:val="00563518"/>
    <w:rsid w:val="0059197D"/>
    <w:rsid w:val="00593FCD"/>
    <w:rsid w:val="005967C4"/>
    <w:rsid w:val="005C6262"/>
    <w:rsid w:val="005C62F0"/>
    <w:rsid w:val="005E0577"/>
    <w:rsid w:val="005E6445"/>
    <w:rsid w:val="005F7B91"/>
    <w:rsid w:val="0060119E"/>
    <w:rsid w:val="0061151F"/>
    <w:rsid w:val="00670CEE"/>
    <w:rsid w:val="006C6BAE"/>
    <w:rsid w:val="007150C9"/>
    <w:rsid w:val="00751CAC"/>
    <w:rsid w:val="00760677"/>
    <w:rsid w:val="007B1CE5"/>
    <w:rsid w:val="007B1D74"/>
    <w:rsid w:val="007C2ED1"/>
    <w:rsid w:val="007E2E99"/>
    <w:rsid w:val="00813EA3"/>
    <w:rsid w:val="0088022B"/>
    <w:rsid w:val="008B7C63"/>
    <w:rsid w:val="0095579F"/>
    <w:rsid w:val="00967713"/>
    <w:rsid w:val="00970C2E"/>
    <w:rsid w:val="009A245B"/>
    <w:rsid w:val="009B300F"/>
    <w:rsid w:val="009C5FD5"/>
    <w:rsid w:val="009D18A5"/>
    <w:rsid w:val="00A52728"/>
    <w:rsid w:val="00A63096"/>
    <w:rsid w:val="00A7063A"/>
    <w:rsid w:val="00B27E2A"/>
    <w:rsid w:val="00B4359A"/>
    <w:rsid w:val="00B6732E"/>
    <w:rsid w:val="00B73A54"/>
    <w:rsid w:val="00B850D3"/>
    <w:rsid w:val="00BD7D0A"/>
    <w:rsid w:val="00BF0ABA"/>
    <w:rsid w:val="00BF6753"/>
    <w:rsid w:val="00C129B4"/>
    <w:rsid w:val="00C65561"/>
    <w:rsid w:val="00C67980"/>
    <w:rsid w:val="00C84FB4"/>
    <w:rsid w:val="00CD38BA"/>
    <w:rsid w:val="00D02AC6"/>
    <w:rsid w:val="00D03920"/>
    <w:rsid w:val="00D05A03"/>
    <w:rsid w:val="00D14309"/>
    <w:rsid w:val="00D64C4F"/>
    <w:rsid w:val="00DD6AF8"/>
    <w:rsid w:val="00E0454D"/>
    <w:rsid w:val="00E1295E"/>
    <w:rsid w:val="00E533D1"/>
    <w:rsid w:val="00EF0A95"/>
    <w:rsid w:val="00F07D18"/>
    <w:rsid w:val="00F50764"/>
    <w:rsid w:val="00F62BA6"/>
    <w:rsid w:val="00F81D2F"/>
    <w:rsid w:val="00F97D16"/>
    <w:rsid w:val="00FA139F"/>
    <w:rsid w:val="00FC674C"/>
    <w:rsid w:val="40D3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uiPriority w:val="99"/>
    <w:rPr>
      <w:sz w:val="18"/>
      <w:szCs w:val="18"/>
    </w:rPr>
  </w:style>
  <w:style w:type="character" w:customStyle="1" w:styleId="8">
    <w:name w:val="页脚 Char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3567;&#23398;&#25968;&#23398;&#39064;&#24211;&#31649;&#29702;&#31995;&#32479;1.6&#26080;&#31572;&#26696;&#29256;\&#27169;&#26495;\&#32771;&#35797;&#35797;&#2136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F70FF8-F2AB-4BC3-B15C-5A2FE03D7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考试试卷</Template>
  <Pages>3</Pages>
  <Words>424</Words>
  <Characters>2421</Characters>
  <Lines>20</Lines>
  <Paragraphs>5</Paragraphs>
  <TotalTime>1</TotalTime>
  <ScaleCrop>false</ScaleCrop>
  <LinksUpToDate>false</LinksUpToDate>
  <CharactersWithSpaces>2840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2021-12-02T10:52:00Z</dcterms:created>
  <dc:creator>Microsoft</dc:creator>
  <cp:lastModifiedBy>Administrator</cp:lastModifiedBy>
  <dcterms:modified xsi:type="dcterms:W3CDTF">2021-12-26T10:34:05Z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7AECBF03503F439AA9ED09226FFA1B32</vt:lpwstr>
  </property>
</Properties>
</file>