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12" w:lineRule="auto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2021-2022学年五年级上册数学第三单元测试卷</w:t>
      </w:r>
      <w:r>
        <w:rPr>
          <w:rFonts w:hint="eastAsia" w:ascii="黑体" w:hAnsi="黑体" w:eastAsia="黑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12661900</wp:posOffset>
            </wp:positionV>
            <wp:extent cx="482600" cy="279400"/>
            <wp:effectExtent l="0" t="0" r="1270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12" w:lineRule="auto"/>
        <w:jc w:val="center"/>
        <w:rPr>
          <w:rFonts w:ascii="宋体" w:hAnsi="宋体" w:eastAsia="宋体"/>
          <w:sz w:val="15"/>
          <w:szCs w:val="15"/>
        </w:rPr>
      </w:pPr>
      <w:r>
        <w:rPr>
          <w:rFonts w:ascii="宋体" w:hAnsi="宋体" w:eastAsia="宋体"/>
          <w:sz w:val="15"/>
          <w:szCs w:val="15"/>
        </w:rPr>
        <w:t>(考试时间：50分钟,满分：100分)</w:t>
      </w:r>
    </w:p>
    <w:p>
      <w:pPr>
        <w:spacing w:line="312" w:lineRule="auto"/>
        <w:jc w:val="left"/>
        <w:rPr>
          <w:rFonts w:ascii="宋体" w:hAnsi="宋体" w:eastAsia="宋体"/>
          <w:sz w:val="15"/>
          <w:szCs w:val="15"/>
        </w:rPr>
      </w:pPr>
    </w:p>
    <w:tbl>
      <w:tblPr>
        <w:tblStyle w:val="4"/>
        <w:tblW w:w="8671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408"/>
        <w:gridCol w:w="1408"/>
        <w:gridCol w:w="1408"/>
        <w:gridCol w:w="1408"/>
        <w:gridCol w:w="1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89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题型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填空题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选择题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计算题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eastAsia="宋体"/>
                <w:b/>
                <w:bCs/>
                <w:sz w:val="15"/>
                <w:szCs w:val="15"/>
              </w:rPr>
              <w:t>应用题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89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配分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36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44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  <w:r>
              <w:rPr>
                <w:rFonts w:ascii="宋体" w:hAnsi="宋体" w:eastAsia="宋体"/>
                <w:b/>
                <w:bCs/>
                <w:sz w:val="15"/>
                <w:szCs w:val="15"/>
              </w:rPr>
              <w:t>100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89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得分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689" w:type="dxa"/>
            <w:shd w:val="clear" w:color="auto" w:fill="auto"/>
            <w:vAlign w:val="center"/>
          </w:tcPr>
          <w:p>
            <w:pPr>
              <w:spacing w:line="312" w:lineRule="auto"/>
              <w:ind w:left="360" w:hanging="361" w:hangingChars="200"/>
              <w:jc w:val="center"/>
              <w:rPr>
                <w:rFonts w:ascii="宋体" w:hAnsi="宋体" w:eastAsia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阅卷人</w:t>
            </w: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line="312" w:lineRule="auto"/>
              <w:ind w:left="300" w:hanging="301" w:hangingChars="200"/>
              <w:jc w:val="center"/>
              <w:rPr>
                <w:rFonts w:ascii="宋体" w:hAnsi="宋体" w:eastAsia="宋体"/>
                <w:b/>
                <w:bCs/>
                <w:sz w:val="15"/>
                <w:szCs w:val="15"/>
              </w:rPr>
            </w:pPr>
          </w:p>
        </w:tc>
      </w:tr>
    </w:tbl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一、填空题</w:t>
      </w:r>
      <w:r>
        <w:rPr>
          <w:rFonts w:ascii="宋体" w:hAnsi="宋体" w:eastAsia="宋体"/>
          <w:b/>
          <w:sz w:val="18"/>
          <w:szCs w:val="18"/>
        </w:rPr>
        <w:t>(共 36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1、(2分)在第六次全国人口普查后，《泰安市2010年第六次全国人口普查主要数据公报》中显示，泰安的全市常住人口为549.42万人，同第五次全国人口普查相比，十年共增加了十五点九六万人，其中，549.42读作(          )，十五点九六写作(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2、(4分)用1，3，6，0四个数字和小数点写出下面各数。（在一个数中，每个数字只能用一次）</w:t>
      </w:r>
    </w:p>
    <w:p>
      <w:pPr>
        <w:tabs>
          <w:tab w:val="left" w:pos="735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(1)、写出小于1的三位小数(          )。  </w:t>
      </w:r>
    </w:p>
    <w:p>
      <w:pPr>
        <w:tabs>
          <w:tab w:val="left" w:pos="735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(2)、写出大于6的三位小数(          )。  </w:t>
      </w:r>
    </w:p>
    <w:p>
      <w:pPr>
        <w:tabs>
          <w:tab w:val="left" w:pos="735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(3)、写出由其中的三个数字组成的最大的一位小数和最小的两位小数(          )。  </w:t>
      </w:r>
    </w:p>
    <w:p>
      <w:pPr>
        <w:tabs>
          <w:tab w:val="left" w:pos="735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(4)、写出一个“零”都不读出来的两位小数(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3、(2分)一个三位小数四舍五入到百分位约是7.50，这个数最大可能是(          )，最小可能是(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4、(2分)4.375缩小到它的是(          )；小数点向右移动两位是(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5、(4分)填上合适的数。 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(1)、3米6厘米=(          )米    5厘米=(          )米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(2)、1.04千米=(          )米    0.082升=(          )毫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6、(4分)2500米＝(          )千米    1.05吨＝(          )千克    </w:t>
      </w:r>
    </w:p>
    <w:p>
      <w:pPr>
        <w:spacing w:line="312" w:lineRule="auto"/>
        <w:ind w:firstLine="810" w:firstLineChars="450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0.15时＝(          )分     600立方厘米＝(          )升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7、(2分)香港特区政府统计处发表数据显示，2007年年底香港人口约为6963100人，改写成用“万人”作单位的数是(          )万人，括号中填的这个小数中的“9”表示(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8、(4分)把1元钱平均分成10份，每份是(          )，用小数表示是(          )元，这样的3份是(          )，用小数表示是(          )元。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9、(2分)把50.3010化简得(          )，把18.8写成三位小数是(          )。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10、(10分)填空。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(1)、3千克500克＝(          )千克=(          )克    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(2)、8.04吨=(          )吨(          )千克=(          )千克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(3)、1时18分=(          )时＝(          )分    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(4)、3.4时=(          )时(          )分=(          )分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二、选择题</w:t>
      </w:r>
      <w:r>
        <w:rPr>
          <w:rFonts w:ascii="宋体" w:hAnsi="宋体" w:eastAsia="宋体"/>
          <w:b/>
          <w:sz w:val="18"/>
          <w:szCs w:val="18"/>
        </w:rPr>
        <w:t>(共 10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1、(1分)把1元平均分成100份，其中30份用小数表示为(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A.0.03元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B.0.30元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C.0.030元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2、(1分)与80.080相等的数是(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80.0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80.08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80.80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3、(1分)8.465-4.365的得数中的0(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可以去掉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不能去掉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不能确定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4、(1分)a×1.02＝b×0.98（a、b都不为0），那么(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a＞b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a＜b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a＝b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5、(1分)第一小组100米跑的成绩分别是16.7秒，17.5秒，16.58秒，16.08秒，他们中跑得最快的所用时间是(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16.7秒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17.5秒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C. 16.58秒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D. 16.08秒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6、(1分)小数和整数相比(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小数大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小数小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大小无法确定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7、(1分)在8和7之间十分位是0的两位小数有(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A.1个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B.9个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C.无数个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8、(1分)甲、乙两个数都是三位小数，把甲数用四舍方法得到的近值是9.68，把乙数用五入的方法得到的近似值也是9.68，甲数和乙数比大小，(          )。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甲数大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乙数大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C. 一样大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D. 无法确定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9、(1分)下面四句话中正确的有(          )句。       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①在13.79的末尾添一个0，大小和计数单位都不变。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②一个平行四边形框架拉成一个长方形，周长不变，面积变大。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③中国是最早认识和使用负数的国家。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④近似数4.80比4.8更精确。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1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2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C. 3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D. 4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10、(1分)下面说法正确的有(          )句。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①0既不是正数，也不是负数。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②大于4.1小于4.2的小数有9个。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③三角形面积是平行四边形面积的一半。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④小数点后面添上0或者去掉0，小数的大小不变。</w:t>
      </w:r>
    </w:p>
    <w:p>
      <w:pPr>
        <w:tabs>
          <w:tab w:val="left" w:pos="420"/>
          <w:tab w:val="left" w:pos="2520"/>
          <w:tab w:val="left" w:pos="4620"/>
          <w:tab w:val="left" w:pos="6720"/>
        </w:tabs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A. 1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 xml:space="preserve">B. 2  </w:t>
      </w:r>
      <w:r>
        <w:rPr>
          <w:rFonts w:ascii="宋体" w:hAnsi="宋体" w:eastAsia="宋体"/>
          <w:sz w:val="18"/>
          <w:szCs w:val="18"/>
        </w:rPr>
        <w:tab/>
      </w:r>
      <w:r>
        <w:rPr>
          <w:rFonts w:ascii="宋体" w:hAnsi="宋体" w:eastAsia="宋体"/>
          <w:sz w:val="18"/>
          <w:szCs w:val="18"/>
        </w:rPr>
        <w:t>C. 3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三、计算题</w:t>
      </w:r>
      <w:r>
        <w:rPr>
          <w:rFonts w:ascii="宋体" w:hAnsi="宋体" w:eastAsia="宋体"/>
          <w:b/>
          <w:sz w:val="18"/>
          <w:szCs w:val="18"/>
        </w:rPr>
        <w:t>(共 10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1、(10分)直接写出得数      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0.48÷0.01=     2.4×0.5=         100÷2.5×4=     0.88+0.02=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3.85-2.76=      11÷12.5=             1.01+0.101=      1.44÷1.2=  0.88+0.02=      3.85-2.76=     </w:t>
      </w:r>
    </w:p>
    <w:p>
      <w:pPr>
        <w:spacing w:line="312" w:lineRule="auto"/>
        <w:jc w:val="left"/>
        <w:rPr>
          <w:rFonts w:ascii="宋体" w:hAnsi="宋体" w:eastAsia="宋体"/>
          <w:b/>
          <w:sz w:val="18"/>
          <w:szCs w:val="18"/>
        </w:rPr>
      </w:pPr>
      <w:r>
        <w:rPr>
          <w:rFonts w:hint="eastAsia" w:ascii="宋体" w:hAnsi="宋体" w:eastAsia="宋体"/>
          <w:b/>
          <w:sz w:val="18"/>
          <w:szCs w:val="18"/>
        </w:rPr>
        <w:t>四、应用题</w:t>
      </w:r>
      <w:r>
        <w:rPr>
          <w:rFonts w:ascii="宋体" w:hAnsi="宋体" w:eastAsia="宋体"/>
          <w:b/>
          <w:sz w:val="18"/>
          <w:szCs w:val="18"/>
        </w:rPr>
        <w:t>(共 44 分）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1、(12分)用8、0、4和5这几个数字写出下面各数，每个数字只能用一次。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（</w:t>
      </w:r>
      <w:r>
        <w:rPr>
          <w:rFonts w:ascii="宋体" w:hAnsi="宋体" w:eastAsia="宋体"/>
          <w:sz w:val="18"/>
          <w:szCs w:val="18"/>
        </w:rPr>
        <w:t xml:space="preserve">1）、小于1而小数部分是三位的小数？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（2）、大于8而小数部分是三位的小数？  </w:t>
      </w:r>
      <w:bookmarkStart w:id="0" w:name="_GoBack"/>
      <w:bookmarkEnd w:id="0"/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 xml:space="preserve">（3）、大于80而小数部分是两位的小数？  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（4）、0不读出来而小数部分是一位的小数？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2、(8分)用数字8、9、6、0和小数点组成不同的小数，其中四舍五入后的近似数为7的小数有哪些？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3、(8分)一个三位小数保留一位小数后是7.2，这个三位小数最大是多少？最小是多少？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4、(8分)同学们练习短跑，成绩是：小刚14.5秒，小冬14.05秒，小明14.65秒，小中15.01秒，请把这四名同学的名次排列出来。</w:t>
      </w: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</w:p>
    <w:p>
      <w:pPr>
        <w:spacing w:line="312" w:lineRule="auto"/>
        <w:jc w:val="lef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5、(8分)“0.5”表示什么意思，把你的想法画出来。</w:t>
      </w:r>
    </w:p>
    <w:sectPr>
      <w:headerReference r:id="rId3" w:type="default"/>
      <w:headerReference r:id="rId4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-633730</wp:posOffset>
              </wp:positionH>
              <wp:positionV relativeFrom="page">
                <wp:posOffset>921385</wp:posOffset>
              </wp:positionV>
              <wp:extent cx="630555" cy="8870950"/>
              <wp:effectExtent l="4445" t="0" r="317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555" cy="8870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t>-------------------------------------------------------</w:t>
                          </w:r>
                          <w:r>
                            <w:rPr>
                              <w:rFonts w:hint="eastAsia"/>
                            </w:rPr>
                            <w:t>密-</w:t>
                          </w:r>
                          <w:r>
                            <w:t>---------------------------------------</w:t>
                          </w:r>
                          <w:r>
                            <w:rPr>
                              <w:rFonts w:hint="eastAsia"/>
                            </w:rPr>
                            <w:t>封</w:t>
                          </w:r>
                          <w:r>
                            <w:t>--------------------------------------</w:t>
                          </w:r>
                          <w:r>
                            <w:rPr>
                              <w:rFonts w:hint="eastAsia"/>
                            </w:rPr>
                            <w:t>线-</w:t>
                          </w:r>
                          <w:r>
                            <w:t>------------------------------------------------------</w:t>
                          </w:r>
                        </w:p>
                      </w:txbxContent>
                    </wps:txbx>
                    <wps:bodyPr rot="0" vert="vert270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-49.9pt;margin-top:72.55pt;height:698.5pt;width:49.65pt;mso-position-vertical-relative:page;z-index:251659264;mso-width-relative:page;mso-height-relative:page;" fillcolor="#FFFFFF" filled="t" stroked="f" coordsize="21600,21600" o:gfxdata="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Ks49LYAAAACgEAAA8AAAAAAAAAAQAgAAAAIgAAAGRycy9kb3ducmV2&#10;LnhtbFBLAQIUABQAAAAIAIdO4kCxnRKC/AEAAAAEAAAOAAAAAAAAAAEAIAAAACcBAABkcnMvZTJv&#10;RG9jLnhtbFBLBQYAAAAABgAGAFkBAACVBQAAAAA=&#10;">
              <v:fill on="t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t>-------------------------------------------------------</w:t>
                    </w:r>
                    <w:r>
                      <w:rPr>
                        <w:rFonts w:hint="eastAsia"/>
                      </w:rPr>
                      <w:t>密-</w:t>
                    </w:r>
                    <w:r>
                      <w:t>---------------------------------------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t>--------------------------------------</w:t>
                    </w:r>
                    <w:r>
                      <w:rPr>
                        <w:rFonts w:hint="eastAsia"/>
                      </w:rPr>
                      <w:t>线-</w:t>
                    </w:r>
                    <w:r>
                      <w:t>------------------------------------------------------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12956540</wp:posOffset>
              </wp:positionH>
              <wp:positionV relativeFrom="page">
                <wp:posOffset>942975</wp:posOffset>
              </wp:positionV>
              <wp:extent cx="535940" cy="8828405"/>
              <wp:effectExtent l="2540" t="0" r="4445" b="127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8828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-</w:t>
                          </w:r>
                          <w:r>
                            <w:t>-------------------------------------------------------</w:t>
                          </w:r>
                          <w:r>
                            <w:rPr>
                              <w:rFonts w:hint="eastAsia"/>
                            </w:rPr>
                            <w:t>密-</w:t>
                          </w:r>
                          <w:r>
                            <w:t>-------------------------------------</w:t>
                          </w:r>
                          <w:r>
                            <w:rPr>
                              <w:rFonts w:hint="eastAsia"/>
                            </w:rPr>
                            <w:t>封</w:t>
                          </w:r>
                          <w:r>
                            <w:t>-------------------------------------</w:t>
                          </w:r>
                          <w:r>
                            <w:rPr>
                              <w:rFonts w:hint="eastAsia"/>
                            </w:rPr>
                            <w:t>线-</w:t>
                          </w:r>
                          <w:r>
                            <w:t>--------------------------------------------------------</w:t>
                          </w:r>
                        </w:p>
                      </w:txbxContent>
                    </wps:txbx>
                    <wps:bodyPr rot="0" vert="vert" wrap="square" anchor="t" anchorCtr="0" upright="1"/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1020.2pt;margin-top:74.25pt;height:695.15pt;width:42.2pt;mso-position-vertical-relative:page;z-index:251660288;mso-width-relative:page;mso-height-relative:page;" fillcolor="#FFFFFF" filled="t" stroked="f" coordsize="21600,21600" o:gfxdata="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gt7z+2wAAAA4BAAAPAAAAAAAAAAEAIAAAACIAAABkcnMvZG93bnJl&#10;di54bWxQSwECFAAUAAAACACHTuJA7bbeCvoBAAD9AwAADgAAAAAAAAABACAAAAAqAQAAZHJzL2Uy&#10;b0RvYy54bWxQSwUGAAAAAAYABgBZAQAAlgUAAAAA&#10;">
              <v:fill on="t" focussize="0,0"/>
              <v:stroke on="f"/>
              <v:imagedata o:title=""/>
              <o:lock v:ext="edit" aspectratio="f"/>
              <v:textbox style="layout-flow:vertical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-</w:t>
                    </w:r>
                    <w:r>
                      <w:t>-------------------------------------------------------</w:t>
                    </w:r>
                    <w:r>
                      <w:rPr>
                        <w:rFonts w:hint="eastAsia"/>
                      </w:rPr>
                      <w:t>密-</w:t>
                    </w:r>
                    <w:r>
                      <w:t>-------------------------------------</w:t>
                    </w:r>
                    <w:r>
                      <w:rPr>
                        <w:rFonts w:hint="eastAsia"/>
                      </w:rPr>
                      <w:t>封</w:t>
                    </w:r>
                    <w:r>
                      <w:t>-------------------------------------</w:t>
                    </w:r>
                    <w:r>
                      <w:rPr>
                        <w:rFonts w:hint="eastAsia"/>
                      </w:rPr>
                      <w:t>线-</w:t>
                    </w:r>
                    <w:r>
                      <w:t>--------------------------------------------------------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attachedTemplate r:id="rId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2EC"/>
    <w:rsid w:val="00086A54"/>
    <w:rsid w:val="00134845"/>
    <w:rsid w:val="001363FC"/>
    <w:rsid w:val="00170999"/>
    <w:rsid w:val="00232834"/>
    <w:rsid w:val="002451C3"/>
    <w:rsid w:val="002525BA"/>
    <w:rsid w:val="002B3BFB"/>
    <w:rsid w:val="002D6E82"/>
    <w:rsid w:val="002F5BD2"/>
    <w:rsid w:val="00301B9B"/>
    <w:rsid w:val="003276B5"/>
    <w:rsid w:val="003464D9"/>
    <w:rsid w:val="003E4E07"/>
    <w:rsid w:val="004009B0"/>
    <w:rsid w:val="004324E6"/>
    <w:rsid w:val="0044161C"/>
    <w:rsid w:val="00454769"/>
    <w:rsid w:val="00466BCA"/>
    <w:rsid w:val="004C2983"/>
    <w:rsid w:val="004C74D9"/>
    <w:rsid w:val="004D4EE9"/>
    <w:rsid w:val="0053498F"/>
    <w:rsid w:val="00563518"/>
    <w:rsid w:val="0059197D"/>
    <w:rsid w:val="00593FCD"/>
    <w:rsid w:val="005967C4"/>
    <w:rsid w:val="005C6262"/>
    <w:rsid w:val="005C62F0"/>
    <w:rsid w:val="005E0577"/>
    <w:rsid w:val="005E6445"/>
    <w:rsid w:val="005F7B91"/>
    <w:rsid w:val="0060119E"/>
    <w:rsid w:val="00670CEE"/>
    <w:rsid w:val="006C6BAE"/>
    <w:rsid w:val="007150C9"/>
    <w:rsid w:val="007518C9"/>
    <w:rsid w:val="00751CAC"/>
    <w:rsid w:val="00760677"/>
    <w:rsid w:val="007B1CE5"/>
    <w:rsid w:val="007B1D74"/>
    <w:rsid w:val="007C2ED1"/>
    <w:rsid w:val="007E2E99"/>
    <w:rsid w:val="00813EA3"/>
    <w:rsid w:val="0088022B"/>
    <w:rsid w:val="008B7C63"/>
    <w:rsid w:val="0095579F"/>
    <w:rsid w:val="00967713"/>
    <w:rsid w:val="00970C2E"/>
    <w:rsid w:val="009A245B"/>
    <w:rsid w:val="009B300F"/>
    <w:rsid w:val="009B759A"/>
    <w:rsid w:val="009C5FD5"/>
    <w:rsid w:val="009D18A5"/>
    <w:rsid w:val="00A52728"/>
    <w:rsid w:val="00A63096"/>
    <w:rsid w:val="00A7063A"/>
    <w:rsid w:val="00B27E2A"/>
    <w:rsid w:val="00B4359A"/>
    <w:rsid w:val="00B6732E"/>
    <w:rsid w:val="00B73A54"/>
    <w:rsid w:val="00B850D3"/>
    <w:rsid w:val="00BD7D0A"/>
    <w:rsid w:val="00BF0ABA"/>
    <w:rsid w:val="00BF6753"/>
    <w:rsid w:val="00C129B4"/>
    <w:rsid w:val="00C65561"/>
    <w:rsid w:val="00C67980"/>
    <w:rsid w:val="00C84FB4"/>
    <w:rsid w:val="00CD38BA"/>
    <w:rsid w:val="00D02AC6"/>
    <w:rsid w:val="00D03920"/>
    <w:rsid w:val="00D05A03"/>
    <w:rsid w:val="00D14309"/>
    <w:rsid w:val="00D64C4F"/>
    <w:rsid w:val="00DC1E1B"/>
    <w:rsid w:val="00DD6AF8"/>
    <w:rsid w:val="00E0454D"/>
    <w:rsid w:val="00E1295E"/>
    <w:rsid w:val="00E533D1"/>
    <w:rsid w:val="00EF0A95"/>
    <w:rsid w:val="00F07D18"/>
    <w:rsid w:val="00F50764"/>
    <w:rsid w:val="00F62BA6"/>
    <w:rsid w:val="00F81D2F"/>
    <w:rsid w:val="00F97D16"/>
    <w:rsid w:val="00FA139F"/>
    <w:rsid w:val="00FC2DBA"/>
    <w:rsid w:val="00FE72EC"/>
    <w:rsid w:val="3F3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uiPriority w:val="99"/>
    <w:rPr>
      <w:sz w:val="18"/>
      <w:szCs w:val="18"/>
    </w:rPr>
  </w:style>
  <w:style w:type="character" w:customStyle="1" w:styleId="8">
    <w:name w:val="页脚 Char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3567;&#23398;&#25968;&#23398;&#39064;&#24211;&#31649;&#29702;&#31995;&#32479;1.6&#26080;&#31572;&#26696;&#29256;\&#27169;&#26495;\&#32771;&#35797;&#35797;&#21367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D00A73-D984-4EED-A493-85A31585E2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考试试卷</Template>
  <Pages>2</Pages>
  <Words>408</Words>
  <Characters>2330</Characters>
  <Lines>19</Lines>
  <Paragraphs>5</Paragraphs>
  <TotalTime>0</TotalTime>
  <ScaleCrop>false</ScaleCrop>
  <LinksUpToDate>false</LinksUpToDate>
  <CharactersWithSpaces>2733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2021-11-30T12:27:00Z</dcterms:created>
  <dc:creator>Microsoft</dc:creator>
  <cp:lastModifiedBy>Administrator</cp:lastModifiedBy>
  <dcterms:modified xsi:type="dcterms:W3CDTF">2021-12-26T11:02:50Z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58E4047801AC4443A491EC71341A142E</vt:lpwstr>
  </property>
</Properties>
</file>