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6A2" w:rsidRDefault="00B676A2">
      <w:pPr>
        <w:pStyle w:val="Title"/>
        <w:spacing w:before="0" w:after="0" w:line="36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Unit 2 This is my sister.</w:t>
      </w:r>
    </w:p>
    <w:p w:rsidR="00B676A2" w:rsidRDefault="00B676A2">
      <w:pPr>
        <w:pStyle w:val="Title"/>
        <w:spacing w:before="0" w:after="0" w:line="36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Section B</w:t>
      </w:r>
      <w:bookmarkStart w:id="0" w:name="_GoBack"/>
      <w:bookmarkEnd w:id="0"/>
      <w:r>
        <w:rPr>
          <w:rFonts w:ascii="Times New Roman" w:hAnsi="Times New Roman" w:cs="Times New Roman"/>
          <w:sz w:val="36"/>
          <w:szCs w:val="36"/>
        </w:rPr>
        <w:t>(2a-2c)</w:t>
      </w:r>
    </w:p>
    <w:p w:rsidR="00B676A2" w:rsidRDefault="00B676A2">
      <w:pPr>
        <w:spacing w:line="360" w:lineRule="auto"/>
        <w:jc w:val="left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Teaching Aims:</w:t>
      </w:r>
    </w:p>
    <w:p w:rsidR="00B676A2" w:rsidRDefault="00B676A2">
      <w:pPr>
        <w:spacing w:line="360" w:lineRule="auto"/>
        <w:jc w:val="left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1.Let students know how to use the following words: here,photo,of,next,picture,girl,dog</w:t>
      </w:r>
    </w:p>
    <w:p w:rsidR="00B676A2" w:rsidRDefault="00B676A2">
      <w:pPr>
        <w:spacing w:line="360" w:lineRule="auto"/>
        <w:jc w:val="left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2.Teach students how to describe their family by using the following sentence patterns:</w:t>
      </w:r>
    </w:p>
    <w:p w:rsidR="00B676A2" w:rsidRDefault="00B676A2">
      <w:pPr>
        <w:spacing w:line="360" w:lineRule="auto"/>
        <w:jc w:val="left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 xml:space="preserve">This is </w:t>
      </w:r>
      <w:r>
        <w:rPr>
          <w:rFonts w:hAnsi="宋体" w:cs="宋体" w:hint="eastAsia"/>
          <w:sz w:val="24"/>
          <w:szCs w:val="24"/>
        </w:rPr>
        <w:t>…</w:t>
      </w:r>
      <w:r>
        <w:rPr>
          <w:rFonts w:hAnsi="宋体"/>
          <w:sz w:val="24"/>
          <w:szCs w:val="24"/>
        </w:rPr>
        <w:t>.   That is</w:t>
      </w:r>
      <w:r>
        <w:rPr>
          <w:rFonts w:hAnsi="宋体" w:cs="宋体" w:hint="eastAsia"/>
          <w:sz w:val="24"/>
          <w:szCs w:val="24"/>
        </w:rPr>
        <w:t>…</w:t>
      </w:r>
      <w:r>
        <w:rPr>
          <w:rFonts w:hAnsi="宋体"/>
          <w:sz w:val="24"/>
          <w:szCs w:val="24"/>
        </w:rPr>
        <w:t>. These are</w:t>
      </w:r>
      <w:r>
        <w:rPr>
          <w:rFonts w:hAnsi="宋体" w:cs="宋体" w:hint="eastAsia"/>
          <w:sz w:val="24"/>
          <w:szCs w:val="24"/>
        </w:rPr>
        <w:t>…</w:t>
      </w:r>
      <w:r>
        <w:rPr>
          <w:rFonts w:hAnsi="宋体"/>
          <w:sz w:val="24"/>
          <w:szCs w:val="24"/>
        </w:rPr>
        <w:t>.  Those are</w:t>
      </w:r>
      <w:r>
        <w:rPr>
          <w:rFonts w:hAnsi="宋体" w:cs="宋体" w:hint="eastAsia"/>
          <w:sz w:val="24"/>
          <w:szCs w:val="24"/>
        </w:rPr>
        <w:t>…</w:t>
      </w:r>
      <w:r>
        <w:rPr>
          <w:rFonts w:hAnsi="宋体"/>
          <w:sz w:val="24"/>
          <w:szCs w:val="24"/>
        </w:rPr>
        <w:t>.</w:t>
      </w:r>
    </w:p>
    <w:p w:rsidR="00B676A2" w:rsidRDefault="00B676A2">
      <w:pPr>
        <w:spacing w:line="360" w:lineRule="auto"/>
        <w:jc w:val="left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3.let students know family is important ,East or west, home is best.</w:t>
      </w:r>
    </w:p>
    <w:p w:rsidR="00B676A2" w:rsidRDefault="00B676A2">
      <w:pPr>
        <w:pStyle w:val="PlainText"/>
        <w:spacing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Teaching difficult and important points</w:t>
      </w:r>
    </w:p>
    <w:p w:rsidR="00B676A2" w:rsidRDefault="00B676A2">
      <w:pPr>
        <w:pStyle w:val="PlainText"/>
        <w:spacing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Teaching important points:Describe family in English.</w:t>
      </w:r>
    </w:p>
    <w:p w:rsidR="00B676A2" w:rsidRDefault="00B676A2">
      <w:pPr>
        <w:pStyle w:val="PlainText"/>
        <w:spacing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Teaching difficult points</w:t>
      </w:r>
      <w:r>
        <w:rPr>
          <w:rFonts w:ascii="Times New Roman" w:hAnsi="Times New Roman" w:hint="eastAsia"/>
          <w:color w:val="000000"/>
          <w:sz w:val="24"/>
          <w:szCs w:val="24"/>
        </w:rPr>
        <w:t>：</w:t>
      </w:r>
      <w:r>
        <w:rPr>
          <w:rFonts w:ascii="Times New Roman" w:hAnsi="Times New Roman" w:cs="Times New Roman"/>
          <w:color w:val="000000"/>
          <w:sz w:val="24"/>
          <w:szCs w:val="24"/>
        </w:rPr>
        <w:t>How to describe family in English.</w:t>
      </w:r>
    </w:p>
    <w:p w:rsidR="00B676A2" w:rsidRDefault="00B676A2">
      <w:pPr>
        <w:spacing w:line="360" w:lineRule="auto"/>
        <w:rPr>
          <w:rFonts w:hAnsi="宋体"/>
          <w:b/>
          <w:bCs/>
          <w:sz w:val="24"/>
          <w:szCs w:val="24"/>
        </w:rPr>
      </w:pPr>
      <w:r>
        <w:rPr>
          <w:rFonts w:hAnsi="宋体"/>
          <w:b/>
          <w:bCs/>
          <w:sz w:val="24"/>
          <w:szCs w:val="24"/>
        </w:rPr>
        <w:t>Teaching procedures</w:t>
      </w:r>
    </w:p>
    <w:p w:rsidR="00B676A2" w:rsidRDefault="00B676A2">
      <w:r>
        <w:t>Step 1 Lead in</w:t>
      </w:r>
    </w:p>
    <w:p w:rsidR="00B676A2" w:rsidRDefault="00B676A2">
      <w:r>
        <w:t>Introduce puppy’s family photos by using the following phrases: in the first picture in the next picture ,in the last picture</w:t>
      </w:r>
    </w:p>
    <w:p w:rsidR="00B676A2" w:rsidRDefault="00B676A2">
      <w:r w:rsidRPr="00450F3A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" o:spid="_x0000_i1025" type="#_x0000_t75" style="width:183.75pt;height:270pt;visibility:visible">
            <v:imagedata r:id="rId5" o:title=""/>
          </v:shape>
        </w:pict>
      </w:r>
      <w:r w:rsidRPr="00450F3A">
        <w:rPr>
          <w:noProof/>
        </w:rPr>
        <w:pict>
          <v:shape id="图片 3" o:spid="_x0000_i1026" type="#_x0000_t75" style="width:198pt;height:270pt;visibility:visible">
            <v:imagedata r:id="rId6" o:title=""/>
          </v:shape>
        </w:pict>
      </w:r>
      <w:r w:rsidRPr="00450F3A">
        <w:rPr>
          <w:noProof/>
        </w:rPr>
        <w:pict>
          <v:shape id="图片 4" o:spid="_x0000_i1027" type="#_x0000_t75" style="width:277.5pt;height:270pt;visibility:visible">
            <v:imagedata r:id="rId7" o:title=""/>
          </v:shape>
        </w:pict>
      </w:r>
    </w:p>
    <w:p w:rsidR="00B676A2" w:rsidRDefault="00B676A2"/>
    <w:p w:rsidR="00B676A2" w:rsidRDefault="00B676A2">
      <w:r>
        <w:t xml:space="preserve">Step 2 Before reading </w:t>
      </w:r>
    </w:p>
    <w:p w:rsidR="00B676A2" w:rsidRDefault="00B676A2">
      <w:pPr>
        <w:pStyle w:val="ListParagraph"/>
        <w:numPr>
          <w:ilvl w:val="0"/>
          <w:numId w:val="1"/>
        </w:numPr>
        <w:ind w:firstLineChars="0"/>
      </w:pPr>
      <w:r>
        <w:t>Observe the two photos on page 11,and guess the topic of the passage ,in this part the teacher will teach students how to get the main idea from the passage.</w:t>
      </w:r>
    </w:p>
    <w:p w:rsidR="00B676A2" w:rsidRDefault="00B676A2">
      <w:pPr>
        <w:pStyle w:val="ListParagraph"/>
        <w:numPr>
          <w:ilvl w:val="0"/>
          <w:numId w:val="1"/>
        </w:numPr>
        <w:ind w:firstLineChars="0"/>
      </w:pPr>
      <w:r>
        <w:t xml:space="preserve">Listen and fill in the blanks </w:t>
      </w:r>
    </w:p>
    <w:p w:rsidR="00B676A2" w:rsidRDefault="00B676A2">
      <w:pPr>
        <w:pStyle w:val="ListParagraph"/>
        <w:ind w:left="360" w:firstLineChars="0" w:firstLine="0"/>
      </w:pPr>
      <w:r>
        <w:rPr>
          <w:noProof/>
        </w:rPr>
        <w:pict>
          <v:rect id="矩形 4" o:spid="_x0000_s1026" style="position:absolute;left:0;text-align:left;margin-left:0;margin-top:-.05pt;width:548.5pt;height:154.5pt;z-index:251658240" filled="f" stroked="f">
            <v:textbox style="mso-fit-shape-to-text:t">
              <w:txbxContent>
                <w:p w:rsidR="00B676A2" w:rsidRDefault="00B676A2">
                  <w:pPr>
                    <w:spacing w:line="360" w:lineRule="auto"/>
                    <w:textAlignment w:val="baseline"/>
                    <w:rPr>
                      <w:kern w:val="0"/>
                    </w:rPr>
                  </w:pPr>
                  <w:r w:rsidRPr="0054568D">
                    <w:rPr>
                      <w:color w:val="000000"/>
                      <w:kern w:val="24"/>
                    </w:rPr>
                    <w:t>1. My grandparents are in the _____ photo.2. My brothers are _____ and _____.3. Coco is ________.</w:t>
                  </w:r>
                </w:p>
              </w:txbxContent>
            </v:textbox>
          </v:rect>
        </w:pict>
      </w:r>
    </w:p>
    <w:p w:rsidR="00B676A2" w:rsidRDefault="00B676A2"/>
    <w:p w:rsidR="00B676A2" w:rsidRDefault="00B676A2">
      <w:r>
        <w:t>Step 3 While reading (fast reading)</w:t>
      </w:r>
    </w:p>
    <w:p w:rsidR="00B676A2" w:rsidRDefault="00B676A2">
      <w:pPr>
        <w:pStyle w:val="ListParagraph"/>
        <w:numPr>
          <w:ilvl w:val="0"/>
          <w:numId w:val="2"/>
        </w:numPr>
        <w:ind w:firstLineChars="0"/>
      </w:pPr>
      <w:r>
        <w:t>Let students read the passage quickly and circle the names in the passage.</w:t>
      </w:r>
    </w:p>
    <w:p w:rsidR="00B676A2" w:rsidRDefault="00B676A2">
      <w:pPr>
        <w:pStyle w:val="ListParagraph"/>
        <w:numPr>
          <w:ilvl w:val="0"/>
          <w:numId w:val="2"/>
        </w:numPr>
        <w:ind w:firstLineChars="0"/>
      </w:pPr>
      <w:r>
        <w:t>Read the passage and complete the sentences in 2c</w:t>
      </w:r>
    </w:p>
    <w:p w:rsidR="00B676A2" w:rsidRDefault="00B676A2">
      <w:pPr>
        <w:pStyle w:val="ListParagraph"/>
        <w:spacing w:line="360" w:lineRule="auto"/>
        <w:ind w:left="360" w:firstLineChars="0" w:firstLine="0"/>
      </w:pPr>
      <w:r>
        <w:t>1. My name’s _________.           2. Alan and Mary are my _________.</w:t>
      </w:r>
    </w:p>
    <w:p w:rsidR="00B676A2" w:rsidRDefault="00B676A2">
      <w:pPr>
        <w:pStyle w:val="ListParagraph"/>
        <w:spacing w:line="360" w:lineRule="auto"/>
        <w:ind w:left="360" w:firstLineChars="0" w:firstLine="0"/>
      </w:pPr>
      <w:r>
        <w:t>3. Bob and Eric are my _________.   4. Cindy is my _____.</w:t>
      </w:r>
    </w:p>
    <w:p w:rsidR="00B676A2" w:rsidRDefault="00B676A2">
      <w:pPr>
        <w:pStyle w:val="ListParagraph"/>
        <w:spacing w:line="360" w:lineRule="auto"/>
        <w:ind w:left="360" w:firstLineChars="0" w:firstLine="0"/>
      </w:pPr>
      <w:r>
        <w:t xml:space="preserve">5. Helen is my ______.             </w:t>
      </w:r>
      <w:r>
        <w:rPr>
          <w:sz w:val="24"/>
          <w:szCs w:val="24"/>
        </w:rPr>
        <w:t xml:space="preserve">6. _____ is the name of my dog.  </w:t>
      </w:r>
    </w:p>
    <w:p w:rsidR="00B676A2" w:rsidRDefault="00B676A2">
      <w:pPr>
        <w:pStyle w:val="ListParagraph"/>
        <w:ind w:left="360" w:firstLineChars="0" w:firstLine="0"/>
      </w:pPr>
      <w:r>
        <w:t>in this part ,the teacher will teach students how to get the useful information from the passage ,and will develop students’ reading habits.</w:t>
      </w:r>
    </w:p>
    <w:p w:rsidR="00B676A2" w:rsidRDefault="00B676A2">
      <w:r>
        <w:t>Step 4 Careful reading</w:t>
      </w:r>
    </w:p>
    <w:p w:rsidR="00B676A2" w:rsidRDefault="00B676A2">
      <w:r>
        <w:t>Students will decide the sentences are true or false.</w:t>
      </w:r>
    </w:p>
    <w:p w:rsidR="00B676A2" w:rsidRDefault="00B676A2" w:rsidP="00596D7F">
      <w:pPr>
        <w:spacing w:line="360" w:lineRule="auto"/>
        <w:ind w:firstLineChars="100" w:firstLine="31680"/>
        <w:rPr>
          <w:sz w:val="24"/>
          <w:szCs w:val="24"/>
        </w:rPr>
      </w:pPr>
      <w:r>
        <w:rPr>
          <w:sz w:val="24"/>
          <w:szCs w:val="24"/>
        </w:rPr>
        <w:t>Step 5 post reading</w:t>
      </w:r>
    </w:p>
    <w:p w:rsidR="00B676A2" w:rsidRDefault="00B676A2" w:rsidP="00596D7F">
      <w:pPr>
        <w:spacing w:line="360" w:lineRule="auto"/>
        <w:ind w:firstLineChars="100" w:firstLine="31680"/>
        <w:rPr>
          <w:sz w:val="24"/>
          <w:szCs w:val="24"/>
        </w:rPr>
      </w:pPr>
      <w:r>
        <w:rPr>
          <w:sz w:val="24"/>
          <w:szCs w:val="24"/>
        </w:rPr>
        <w:t xml:space="preserve">Fill in the blanks according to the text. </w:t>
      </w:r>
    </w:p>
    <w:p w:rsidR="00B676A2" w:rsidRDefault="00B676A2" w:rsidP="00596D7F">
      <w:pPr>
        <w:spacing w:line="360" w:lineRule="auto"/>
        <w:ind w:firstLineChars="149" w:firstLine="3168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My family</w:t>
      </w:r>
    </w:p>
    <w:p w:rsidR="00B676A2" w:rsidRDefault="00B676A2" w:rsidP="00596D7F">
      <w:pPr>
        <w:spacing w:line="360" w:lineRule="auto"/>
        <w:ind w:leftChars="170" w:left="31680"/>
        <w:rPr>
          <w:sz w:val="24"/>
          <w:szCs w:val="24"/>
        </w:rPr>
      </w:pPr>
      <w:r>
        <w:rPr>
          <w:sz w:val="24"/>
          <w:szCs w:val="24"/>
        </w:rPr>
        <w:t>Hi, I’m Jenny. Here ____ two nice ______ of my family. My grandfather and grandmother ____ in the first photo. These are my parents, Alan and Mary. In the next _______ are my brothers, Bob and Eric. These two ____ are my sister Cindy and my cousin Helen. Coco is in my family, too.</w:t>
      </w:r>
    </w:p>
    <w:p w:rsidR="00B676A2" w:rsidRDefault="00B676A2">
      <w:r>
        <w:t xml:space="preserve">Step 6 Discussion </w:t>
      </w:r>
    </w:p>
    <w:p w:rsidR="00B676A2" w:rsidRDefault="00B676A2">
      <w:r>
        <w:t>Let students discuss with his group members how to introduce their family photos to others</w:t>
      </w:r>
    </w:p>
    <w:p w:rsidR="00B676A2" w:rsidRDefault="00B676A2">
      <w:r>
        <w:t>Step 7 Retell the passage according to some words.</w:t>
      </w:r>
    </w:p>
    <w:p w:rsidR="00B676A2" w:rsidRDefault="00B676A2">
      <w:r>
        <w:t xml:space="preserve">     My family</w:t>
      </w:r>
    </w:p>
    <w:p w:rsidR="00B676A2" w:rsidRDefault="00B676A2">
      <w:r>
        <w:t>Hi, I’m …</w:t>
      </w:r>
    </w:p>
    <w:p w:rsidR="00B676A2" w:rsidRDefault="00B676A2">
      <w:r>
        <w:t>Here are … photos</w:t>
      </w:r>
    </w:p>
    <w:p w:rsidR="00B676A2" w:rsidRDefault="00B676A2">
      <w:r>
        <w:t>In the first photo,</w:t>
      </w:r>
    </w:p>
    <w:p w:rsidR="00B676A2" w:rsidRDefault="00B676A2">
      <w:r>
        <w:t>In the next photo,</w:t>
      </w:r>
    </w:p>
    <w:p w:rsidR="00B676A2" w:rsidRDefault="00B676A2">
      <w:r>
        <w:t>Step 8 Exercise</w:t>
      </w:r>
    </w:p>
    <w:p w:rsidR="00B676A2" w:rsidRDefault="00B676A2">
      <w:r>
        <w:t>Write a short passage to introduce Puppy’s family.</w:t>
      </w:r>
    </w:p>
    <w:p w:rsidR="00B676A2" w:rsidRDefault="00B676A2"/>
    <w:p w:rsidR="00B676A2" w:rsidRDefault="00B676A2">
      <w:r w:rsidRPr="00450F3A">
        <w:rPr>
          <w:noProof/>
        </w:rPr>
        <w:pict>
          <v:shape id="图片 1" o:spid="_x0000_i1028" type="#_x0000_t75" style="width:367.5pt;height:270pt;visibility:visible">
            <v:imagedata r:id="rId8" o:title=""/>
          </v:shape>
        </w:pict>
      </w:r>
    </w:p>
    <w:p w:rsidR="00B676A2" w:rsidRDefault="00B676A2">
      <w:r>
        <w:t>Step 9 Homework</w:t>
      </w:r>
    </w:p>
    <w:p w:rsidR="00B676A2" w:rsidRDefault="00B676A2">
      <w:r>
        <w:t>Write a passage to introduce a photo of your family.</w:t>
      </w:r>
    </w:p>
    <w:sectPr w:rsidR="00B676A2" w:rsidSect="002960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等线">
    <w:altName w:val="宋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宋体">
    <w:altName w:val="ang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4F36C06"/>
    <w:multiLevelType w:val="multilevel"/>
    <w:tmpl w:val="74F36C0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67962C7"/>
    <w:multiLevelType w:val="multilevel"/>
    <w:tmpl w:val="767962C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A21E3"/>
    <w:rsid w:val="0002494E"/>
    <w:rsid w:val="00280545"/>
    <w:rsid w:val="00296004"/>
    <w:rsid w:val="002F3C17"/>
    <w:rsid w:val="004235B3"/>
    <w:rsid w:val="00423AF8"/>
    <w:rsid w:val="00450F3A"/>
    <w:rsid w:val="004A0EBB"/>
    <w:rsid w:val="0054568D"/>
    <w:rsid w:val="00596D7F"/>
    <w:rsid w:val="005F5493"/>
    <w:rsid w:val="00B676A2"/>
    <w:rsid w:val="00C3673A"/>
    <w:rsid w:val="00D606A8"/>
    <w:rsid w:val="00EA21E3"/>
    <w:rsid w:val="00F8277E"/>
    <w:rsid w:val="00FB455D"/>
    <w:rsid w:val="2AC5303A"/>
    <w:rsid w:val="499F4A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等线" w:eastAsia="等线" w:hAnsi="等线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6004"/>
    <w:pPr>
      <w:widowControl w:val="0"/>
      <w:jc w:val="both"/>
    </w:pPr>
    <w:rPr>
      <w:rFonts w:ascii="Times New Roman" w:eastAsia="宋体" w:hAnsi="Times New Roman"/>
      <w:szCs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rsid w:val="00296004"/>
    <w:rPr>
      <w:rFonts w:ascii="宋体" w:hAnsi="Courier New" w:cs="宋体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296004"/>
    <w:rPr>
      <w:rFonts w:ascii="宋体" w:eastAsia="宋体" w:hAnsi="Courier New" w:cs="宋体"/>
      <w:sz w:val="21"/>
      <w:szCs w:val="21"/>
    </w:rPr>
  </w:style>
  <w:style w:type="paragraph" w:styleId="Title">
    <w:name w:val="Title"/>
    <w:basedOn w:val="Normal"/>
    <w:next w:val="Normal"/>
    <w:link w:val="TitleChar"/>
    <w:uiPriority w:val="99"/>
    <w:qFormat/>
    <w:rsid w:val="00296004"/>
    <w:pPr>
      <w:spacing w:before="240" w:after="60"/>
      <w:jc w:val="center"/>
      <w:outlineLvl w:val="0"/>
    </w:pPr>
    <w:rPr>
      <w:rFonts w:ascii="Cambria" w:hAnsi="Cambria" w:cs="Cambria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296004"/>
    <w:rPr>
      <w:rFonts w:ascii="Cambria" w:eastAsia="宋体" w:hAnsi="Cambria" w:cs="Cambria"/>
      <w:b/>
      <w:bCs/>
      <w:kern w:val="2"/>
      <w:sz w:val="32"/>
      <w:szCs w:val="32"/>
      <w:lang w:val="en-US" w:eastAsia="zh-CN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uiPriority w:val="99"/>
    <w:rsid w:val="00296004"/>
    <w:pPr>
      <w:widowControl/>
      <w:spacing w:line="300" w:lineRule="auto"/>
      <w:ind w:firstLineChars="200" w:firstLine="200"/>
    </w:pPr>
  </w:style>
  <w:style w:type="paragraph" w:styleId="ListParagraph">
    <w:name w:val="List Paragraph"/>
    <w:basedOn w:val="Normal"/>
    <w:uiPriority w:val="99"/>
    <w:qFormat/>
    <w:rsid w:val="00296004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103</TotalTime>
  <Pages>3</Pages>
  <Words>328</Words>
  <Characters>1871</Characters>
  <Application>Microsoft Office Outlook</Application>
  <DocSecurity>0</DocSecurity>
  <Lines>0</Lines>
  <Paragraphs>0</Paragraphs>
  <ScaleCrop>false</ScaleCrop>
  <Company>Microsoft Corporation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User</cp:lastModifiedBy>
  <cp:revision>5</cp:revision>
  <dcterms:created xsi:type="dcterms:W3CDTF">2020-11-04T12:45:00Z</dcterms:created>
  <dcterms:modified xsi:type="dcterms:W3CDTF">2021-10-02T13:05:00Z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A4965AA47536408BA96969F110502088</vt:lpwstr>
  </property>
</Properties>
</file>