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DC4A85" w:rsidRPr="00642CE6" w:rsidP="00642CE6">
      <w:pPr>
        <w:tabs>
          <w:tab w:val="left" w:pos="3570"/>
          <w:tab w:val="left" w:pos="5949"/>
        </w:tabs>
        <w:spacing w:line="271" w:lineRule="auto"/>
        <w:jc w:val="center"/>
        <w:rPr>
          <w:rFonts w:ascii="宋体" w:hAnsi="宋体" w:hint="eastAsia"/>
          <w:b/>
          <w:sz w:val="32"/>
          <w:szCs w:val="32"/>
        </w:rPr>
      </w:pPr>
      <w:r w:rsidRPr="00642CE6">
        <w:rPr>
          <w:rFonts w:ascii="宋体" w:hAnsi="宋体" w:hint="eastAsia"/>
          <w:b/>
          <w:sz w:val="32"/>
          <w:szCs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12484100</wp:posOffset>
            </wp:positionH>
            <wp:positionV relativeFrom="topMargin">
              <wp:posOffset>10452100</wp:posOffset>
            </wp:positionV>
            <wp:extent cx="406400" cy="317500"/>
            <wp:wrapNone/>
            <wp:docPr id="10002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044083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42CE6">
        <w:rPr>
          <w:rFonts w:ascii="宋体" w:hAnsi="宋体" w:hint="eastAsia"/>
          <w:b/>
          <w:sz w:val="32"/>
          <w:szCs w:val="32"/>
        </w:rPr>
        <w:t>八年级</w:t>
      </w:r>
      <w:r w:rsidRPr="00642CE6" w:rsidR="00224A69">
        <w:rPr>
          <w:rFonts w:ascii="宋体" w:hAnsi="宋体" w:hint="eastAsia"/>
          <w:b/>
          <w:sz w:val="32"/>
          <w:szCs w:val="32"/>
        </w:rPr>
        <w:t>英语</w:t>
      </w:r>
      <w:r w:rsidRPr="00642CE6" w:rsidR="00224A69">
        <w:rPr>
          <w:rFonts w:ascii="宋体" w:hAnsi="宋体" w:hint="eastAsia"/>
          <w:b/>
          <w:sz w:val="32"/>
          <w:szCs w:val="32"/>
        </w:rPr>
        <w:t>三月</w:t>
      </w:r>
      <w:r w:rsidRPr="00642CE6" w:rsidR="00224A69">
        <w:rPr>
          <w:rFonts w:ascii="宋体" w:hAnsi="宋体" w:hint="eastAsia"/>
          <w:b/>
          <w:sz w:val="32"/>
          <w:szCs w:val="32"/>
        </w:rPr>
        <w:t>学情</w:t>
      </w:r>
      <w:r w:rsidRPr="00642CE6" w:rsidR="00224A69">
        <w:rPr>
          <w:rFonts w:ascii="宋体" w:hAnsi="宋体" w:hint="eastAsia"/>
          <w:b/>
          <w:sz w:val="32"/>
          <w:szCs w:val="32"/>
        </w:rPr>
        <w:t>分析</w:t>
      </w:r>
      <w:r w:rsidRPr="00642CE6">
        <w:rPr>
          <w:rFonts w:ascii="宋体" w:hAnsi="宋体" w:hint="eastAsia"/>
          <w:b/>
          <w:sz w:val="32"/>
          <w:szCs w:val="32"/>
        </w:rPr>
        <w:t>(</w:t>
      </w:r>
      <w:r w:rsidRPr="00642CE6">
        <w:rPr>
          <w:rFonts w:ascii="宋体" w:hAnsi="宋体"/>
          <w:b/>
          <w:sz w:val="32"/>
          <w:szCs w:val="32"/>
        </w:rPr>
        <w:t>20</w:t>
      </w:r>
      <w:r w:rsidRPr="00642CE6">
        <w:rPr>
          <w:rFonts w:ascii="宋体" w:hAnsi="宋体" w:hint="eastAsia"/>
          <w:b/>
          <w:sz w:val="32"/>
          <w:szCs w:val="32"/>
        </w:rPr>
        <w:t>2</w:t>
      </w:r>
      <w:r w:rsidRPr="00642CE6" w:rsidR="00653E0E">
        <w:rPr>
          <w:rFonts w:ascii="宋体" w:hAnsi="宋体"/>
          <w:b/>
          <w:sz w:val="32"/>
          <w:szCs w:val="32"/>
        </w:rPr>
        <w:t>2</w:t>
      </w:r>
      <w:r w:rsidRPr="00642CE6">
        <w:rPr>
          <w:rFonts w:ascii="宋体" w:hAnsi="宋体"/>
          <w:b/>
          <w:sz w:val="32"/>
          <w:szCs w:val="32"/>
        </w:rPr>
        <w:t>/</w:t>
      </w:r>
      <w:r w:rsidRPr="00642CE6">
        <w:rPr>
          <w:rFonts w:ascii="宋体" w:hAnsi="宋体" w:hint="eastAsia"/>
          <w:b/>
          <w:sz w:val="32"/>
          <w:szCs w:val="32"/>
        </w:rPr>
        <w:t>3</w:t>
      </w:r>
      <w:r w:rsidRPr="00642CE6" w:rsidR="00224A69">
        <w:rPr>
          <w:rFonts w:ascii="宋体" w:hAnsi="宋体" w:hint="eastAsia"/>
          <w:b/>
          <w:sz w:val="32"/>
          <w:szCs w:val="32"/>
        </w:rPr>
        <w:t>/</w:t>
      </w:r>
      <w:r w:rsidRPr="00642CE6" w:rsidR="00224A69">
        <w:rPr>
          <w:rFonts w:ascii="宋体" w:hAnsi="宋体"/>
          <w:b/>
          <w:sz w:val="32"/>
          <w:szCs w:val="32"/>
        </w:rPr>
        <w:t>1</w:t>
      </w:r>
      <w:r w:rsidRPr="00642CE6" w:rsidR="00224A69">
        <w:rPr>
          <w:rFonts w:ascii="宋体" w:hAnsi="宋体"/>
          <w:b/>
          <w:sz w:val="32"/>
          <w:szCs w:val="32"/>
        </w:rPr>
        <w:t>8</w:t>
      </w:r>
      <w:r w:rsidRPr="00642CE6">
        <w:rPr>
          <w:rFonts w:ascii="宋体" w:hAnsi="宋体" w:hint="eastAsia"/>
          <w:b/>
          <w:sz w:val="32"/>
          <w:szCs w:val="32"/>
        </w:rPr>
        <w:t>)</w:t>
      </w:r>
    </w:p>
    <w:p w:rsidR="00DC4A85" w:rsidRPr="00642CE6" w:rsidP="00642CE6">
      <w:pPr>
        <w:numPr>
          <w:ilvl w:val="0"/>
          <w:numId w:val="1"/>
        </w:num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bookmarkStart w:id="0" w:name="_Hlk98249014"/>
      <w:r w:rsidRPr="00642CE6" w:rsidR="00D025F6">
        <w:rPr>
          <w:rStyle w:val="5"/>
          <w:rFonts w:ascii="Times New Roman" w:hAnsi="Times New Roman" w:hint="eastAsia"/>
          <w:sz w:val="22"/>
          <w:szCs w:val="22"/>
        </w:rPr>
        <w:t>听力</w:t>
      </w:r>
      <w:r w:rsidRPr="00642CE6">
        <w:rPr>
          <w:rStyle w:val="5"/>
          <w:rFonts w:ascii="Times New Roman" w:hAnsi="Times New Roman"/>
          <w:sz w:val="22"/>
          <w:szCs w:val="22"/>
        </w:rPr>
        <w:t>理解</w:t>
      </w:r>
      <w:bookmarkStart w:id="1" w:name="_Hlk98242375"/>
      <w:bookmarkEnd w:id="0"/>
      <w:r w:rsidRPr="00642CE6">
        <w:rPr>
          <w:rStyle w:val="5"/>
          <w:rFonts w:ascii="Times New Roman" w:hAnsi="Times New Roman"/>
          <w:sz w:val="22"/>
          <w:szCs w:val="22"/>
        </w:rPr>
        <w:t>（每</w:t>
      </w:r>
      <w:r w:rsidRPr="00642CE6" w:rsidR="00B50939">
        <w:rPr>
          <w:rStyle w:val="5"/>
          <w:rFonts w:ascii="Times New Roman" w:hAnsi="Times New Roman" w:hint="eastAsia"/>
          <w:sz w:val="22"/>
          <w:szCs w:val="22"/>
        </w:rPr>
        <w:t>小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题</w:t>
      </w:r>
      <w:r w:rsidRPr="00642CE6" w:rsidR="00D025F6">
        <w:rPr>
          <w:rStyle w:val="5"/>
          <w:rFonts w:ascii="Times New Roman" w:hAnsi="Times New Roman"/>
          <w:sz w:val="22"/>
          <w:szCs w:val="22"/>
        </w:rPr>
        <w:t>1</w:t>
      </w:r>
      <w:r w:rsidRPr="00642CE6">
        <w:rPr>
          <w:rStyle w:val="5"/>
          <w:rFonts w:ascii="Times New Roman" w:hAnsi="Times New Roman"/>
          <w:sz w:val="22"/>
          <w:szCs w:val="22"/>
        </w:rPr>
        <w:t>分，共</w:t>
      </w:r>
      <w:r w:rsidRPr="00642CE6" w:rsidR="00D025F6">
        <w:rPr>
          <w:rStyle w:val="5"/>
          <w:rFonts w:ascii="Times New Roman" w:hAnsi="Times New Roman"/>
          <w:sz w:val="22"/>
          <w:szCs w:val="22"/>
        </w:rPr>
        <w:t>2</w:t>
      </w:r>
      <w:r w:rsidRPr="00642CE6" w:rsidR="00B50939">
        <w:rPr>
          <w:rStyle w:val="5"/>
          <w:rFonts w:ascii="Times New Roman" w:hAnsi="Times New Roman"/>
          <w:sz w:val="22"/>
          <w:szCs w:val="22"/>
        </w:rPr>
        <w:t>0</w:t>
      </w:r>
      <w:r w:rsidRPr="00642CE6">
        <w:rPr>
          <w:rStyle w:val="5"/>
          <w:rFonts w:ascii="Times New Roman" w:hAnsi="Times New Roman"/>
          <w:sz w:val="22"/>
          <w:szCs w:val="22"/>
        </w:rPr>
        <w:t>分）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bookmarkEnd w:id="1"/>
      <w:r w:rsidRPr="00642CE6" w:rsidR="00C2527C">
        <w:rPr>
          <w:rStyle w:val="5"/>
          <w:rFonts w:ascii="Times New Roman" w:hAnsi="Times New Roman" w:hint="eastAsia"/>
          <w:sz w:val="22"/>
          <w:szCs w:val="22"/>
        </w:rPr>
        <w:t>第一节</w:t>
      </w:r>
      <w:r w:rsidRPr="00642CE6" w:rsidR="00B7590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听下面5段对话</w:t>
      </w:r>
      <w:r w:rsidRPr="00642CE6" w:rsidR="00632C42">
        <w:rPr>
          <w:rStyle w:val="5"/>
          <w:rFonts w:ascii="Times New Roman" w:hAnsi="Times New Roman" w:hint="eastAsia"/>
          <w:sz w:val="22"/>
          <w:szCs w:val="22"/>
        </w:rPr>
        <w:t>，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每段对话后有一个小题，从题中所给的 A B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632C42">
        <w:rPr>
          <w:rStyle w:val="5"/>
          <w:rFonts w:ascii="Times New Roman" w:hAnsi="Times New Roman"/>
          <w:sz w:val="22"/>
          <w:szCs w:val="22"/>
        </w:rPr>
        <w:t>C</w:t>
      </w:r>
      <w:r w:rsidRPr="00642CE6" w:rsidR="00632C42">
        <w:rPr>
          <w:rStyle w:val="5"/>
          <w:rFonts w:ascii="Times New Roman" w:hAnsi="Times New Roman" w:hint="eastAsia"/>
          <w:sz w:val="22"/>
          <w:szCs w:val="22"/>
        </w:rPr>
        <w:t>三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个选项中选出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最佳答案</w:t>
      </w:r>
      <w:r w:rsidRPr="00642CE6">
        <w:rPr>
          <w:rStyle w:val="5"/>
          <w:rFonts w:ascii="Times New Roman" w:hAnsi="Times New Roman"/>
          <w:sz w:val="22"/>
          <w:szCs w:val="22"/>
        </w:rPr>
        <w:t>,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每段对话读两遍。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bookmarkStart w:id="2" w:name="_Hlk98184616"/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bookmarkEnd w:id="2"/>
      <w:r w:rsidRPr="00642CE6">
        <w:rPr>
          <w:rStyle w:val="5"/>
          <w:rFonts w:ascii="Times New Roman" w:hAnsi="Times New Roman"/>
          <w:sz w:val="22"/>
          <w:szCs w:val="22"/>
        </w:rPr>
        <w:t>1. How does the man look?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Disappointed.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B. Happy.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C. Sad.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2. Who is braver? 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Sally.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B. Rose.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C. Both of them.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3. What does the boy want to do? 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 xml:space="preserve">A. Watch </w:t>
      </w:r>
      <w:r w:rsidRPr="00642CE6">
        <w:rPr>
          <w:rStyle w:val="5"/>
          <w:rFonts w:ascii="Times New Roman" w:hAnsi="Times New Roman"/>
          <w:sz w:val="22"/>
          <w:szCs w:val="22"/>
        </w:rPr>
        <w:t>T</w:t>
      </w:r>
      <w:r w:rsidRPr="00642CE6">
        <w:rPr>
          <w:rStyle w:val="5"/>
          <w:rFonts w:ascii="Times New Roman" w:hAnsi="Times New Roman"/>
          <w:sz w:val="22"/>
          <w:szCs w:val="22"/>
        </w:rPr>
        <w:t>V.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B. Play football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C. Read books.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>
        <w:rPr>
          <w:rStyle w:val="5"/>
          <w:rFonts w:ascii="Times New Roman" w:hAnsi="Times New Roman"/>
          <w:sz w:val="22"/>
          <w:szCs w:val="22"/>
        </w:rPr>
        <w:t>4. Where are they talking?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In a theater.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B. In </w:t>
      </w:r>
      <w:r w:rsidRPr="00642CE6">
        <w:rPr>
          <w:rStyle w:val="5"/>
          <w:rFonts w:ascii="Times New Roman" w:hAnsi="Times New Roman"/>
          <w:sz w:val="22"/>
          <w:szCs w:val="22"/>
        </w:rPr>
        <w:t>a po</w:t>
      </w:r>
      <w:r w:rsidRPr="00642CE6">
        <w:rPr>
          <w:rStyle w:val="5"/>
          <w:rFonts w:ascii="Times New Roman" w:hAnsi="Times New Roman"/>
          <w:sz w:val="22"/>
          <w:szCs w:val="22"/>
        </w:rPr>
        <w:t>st office.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</w:t>
      </w:r>
      <w:r w:rsidRPr="00642CE6">
        <w:rPr>
          <w:rStyle w:val="5"/>
          <w:rFonts w:ascii="Times New Roman" w:hAnsi="Times New Roman"/>
          <w:sz w:val="22"/>
          <w:szCs w:val="22"/>
        </w:rPr>
        <w:t>. In a shopping center.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5. What will they do? 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Give a speech.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B. Listen to music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C. Have a sleep.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 w:hint="eastAsia"/>
          <w:sz w:val="22"/>
          <w:szCs w:val="22"/>
        </w:rPr>
      </w:pPr>
      <w:r w:rsidRPr="00642CE6" w:rsidR="00C2527C">
        <w:rPr>
          <w:rStyle w:val="5"/>
          <w:rFonts w:ascii="Times New Roman" w:hAnsi="Times New Roman" w:hint="eastAsia"/>
          <w:sz w:val="22"/>
          <w:szCs w:val="22"/>
        </w:rPr>
        <w:t>第二节</w:t>
      </w:r>
      <w:r w:rsidRPr="00642CE6" w:rsidR="00B7590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听下面</w:t>
      </w:r>
      <w:r w:rsidRPr="00642CE6" w:rsidR="00632C42">
        <w:rPr>
          <w:rStyle w:val="5"/>
          <w:rFonts w:ascii="Times New Roman" w:hAnsi="Times New Roman" w:hint="eastAsia"/>
          <w:sz w:val="22"/>
          <w:szCs w:val="22"/>
        </w:rPr>
        <w:t>几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段对话或独白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，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每段对话或独白后有几个小题，从题中所给的</w:t>
      </w:r>
      <w:r w:rsidRPr="00642CE6" w:rsidR="00632C42">
        <w:rPr>
          <w:rStyle w:val="5"/>
          <w:rFonts w:ascii="Times New Roman" w:hAnsi="Times New Roman" w:hint="eastAsia"/>
          <w:sz w:val="22"/>
          <w:szCs w:val="22"/>
        </w:rPr>
        <w:t>A</w:t>
      </w:r>
      <w:r w:rsidRPr="00642CE6" w:rsidR="00C2527C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B</w:t>
      </w:r>
      <w:r w:rsidRPr="00642CE6" w:rsidR="00C2527C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C三个选项中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选出最佳答案。每段对话或独白</w:t>
      </w:r>
      <w:r w:rsidRPr="00642CE6" w:rsidR="00632C42">
        <w:rPr>
          <w:rStyle w:val="5"/>
          <w:rFonts w:ascii="Times New Roman" w:hAnsi="Times New Roman" w:hint="eastAsia"/>
          <w:sz w:val="22"/>
          <w:szCs w:val="22"/>
        </w:rPr>
        <w:t>读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两遍。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 w:hint="eastAsia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听下面一段对话，回答第6 至第7两个小题，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>
        <w:rPr>
          <w:rStyle w:val="5"/>
          <w:rFonts w:ascii="Times New Roman" w:hAnsi="Times New Roman"/>
          <w:sz w:val="22"/>
          <w:szCs w:val="22"/>
        </w:rPr>
        <w:t>6. W</w:t>
      </w:r>
      <w:r w:rsidRPr="00642CE6">
        <w:rPr>
          <w:rStyle w:val="5"/>
          <w:rFonts w:ascii="Times New Roman" w:hAnsi="Times New Roman"/>
          <w:sz w:val="22"/>
          <w:szCs w:val="22"/>
        </w:rPr>
        <w:t>hy did M</w:t>
      </w:r>
      <w:r w:rsidRPr="00642CE6">
        <w:rPr>
          <w:rStyle w:val="5"/>
          <w:rFonts w:ascii="Times New Roman" w:hAnsi="Times New Roman"/>
          <w:sz w:val="22"/>
          <w:szCs w:val="22"/>
        </w:rPr>
        <w:t>ike run in the morning?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To practice his skills.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B. To be strong.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C. To relax.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>
        <w:rPr>
          <w:rStyle w:val="5"/>
          <w:rFonts w:ascii="Times New Roman" w:hAnsi="Times New Roman"/>
          <w:sz w:val="22"/>
          <w:szCs w:val="22"/>
        </w:rPr>
        <w:t>7. What kind of music may Mike listen to?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Rock mu</w:t>
      </w:r>
      <w:r w:rsidRPr="00642CE6">
        <w:rPr>
          <w:rStyle w:val="5"/>
          <w:rFonts w:ascii="Times New Roman" w:hAnsi="Times New Roman"/>
          <w:sz w:val="22"/>
          <w:szCs w:val="22"/>
        </w:rPr>
        <w:t>s</w:t>
      </w:r>
      <w:r w:rsidRPr="00642CE6">
        <w:rPr>
          <w:rStyle w:val="5"/>
          <w:rFonts w:ascii="Times New Roman" w:hAnsi="Times New Roman"/>
          <w:sz w:val="22"/>
          <w:szCs w:val="22"/>
        </w:rPr>
        <w:t>i</w:t>
      </w:r>
      <w:r w:rsidRPr="00642CE6">
        <w:rPr>
          <w:rStyle w:val="5"/>
          <w:rFonts w:ascii="Times New Roman" w:hAnsi="Times New Roman"/>
          <w:sz w:val="22"/>
          <w:szCs w:val="22"/>
        </w:rPr>
        <w:t>c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B. Country Music.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C. Pop music.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 w:hint="eastAsia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听下面一段对话，回答第8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至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第10三个小题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>
        <w:rPr>
          <w:rStyle w:val="5"/>
          <w:rFonts w:ascii="Times New Roman" w:hAnsi="Times New Roman"/>
          <w:sz w:val="22"/>
          <w:szCs w:val="22"/>
        </w:rPr>
        <w:t>8. Where are they going this weekend?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To the gym.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B. To the movie theater.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C. To the train station.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>
        <w:rPr>
          <w:rStyle w:val="5"/>
          <w:rFonts w:ascii="Times New Roman" w:hAnsi="Times New Roman"/>
          <w:sz w:val="22"/>
          <w:szCs w:val="22"/>
        </w:rPr>
        <w:t>9. What movie will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be on at the theater?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The Sound of Music.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B. </w:t>
      </w:r>
      <w:r w:rsidRPr="00642CE6">
        <w:rPr>
          <w:rStyle w:val="5"/>
          <w:rFonts w:ascii="Times New Roman" w:hAnsi="Times New Roman"/>
          <w:sz w:val="22"/>
          <w:szCs w:val="22"/>
        </w:rPr>
        <w:t>T</w:t>
      </w:r>
      <w:r w:rsidRPr="00642CE6">
        <w:rPr>
          <w:rStyle w:val="5"/>
          <w:rFonts w:ascii="Times New Roman" w:hAnsi="Times New Roman"/>
          <w:sz w:val="22"/>
          <w:szCs w:val="22"/>
        </w:rPr>
        <w:t>i</w:t>
      </w:r>
      <w:r w:rsidRPr="00642CE6">
        <w:rPr>
          <w:rStyle w:val="5"/>
          <w:rFonts w:ascii="Times New Roman" w:hAnsi="Times New Roman"/>
          <w:sz w:val="22"/>
          <w:szCs w:val="22"/>
        </w:rPr>
        <w:t>t</w:t>
      </w:r>
      <w:r w:rsidRPr="00642CE6">
        <w:rPr>
          <w:rStyle w:val="5"/>
          <w:rFonts w:ascii="Times New Roman" w:hAnsi="Times New Roman"/>
          <w:sz w:val="22"/>
          <w:szCs w:val="22"/>
        </w:rPr>
        <w:t>a</w:t>
      </w:r>
      <w:r w:rsidRPr="00642CE6">
        <w:rPr>
          <w:rStyle w:val="5"/>
          <w:rFonts w:ascii="Times New Roman" w:hAnsi="Times New Roman"/>
          <w:sz w:val="22"/>
          <w:szCs w:val="22"/>
        </w:rPr>
        <w:t>n</w:t>
      </w:r>
      <w:r w:rsidRPr="00642CE6">
        <w:rPr>
          <w:rStyle w:val="5"/>
          <w:rFonts w:ascii="Times New Roman" w:hAnsi="Times New Roman"/>
          <w:sz w:val="22"/>
          <w:szCs w:val="22"/>
        </w:rPr>
        <w:t>i</w:t>
      </w:r>
      <w:r w:rsidRPr="00642CE6">
        <w:rPr>
          <w:rStyle w:val="5"/>
          <w:rFonts w:ascii="Times New Roman" w:hAnsi="Times New Roman"/>
          <w:sz w:val="22"/>
          <w:szCs w:val="22"/>
        </w:rPr>
        <w:t>c</w:t>
      </w:r>
      <w:r w:rsidRPr="00642CE6">
        <w:rPr>
          <w:rStyle w:val="5"/>
          <w:rFonts w:ascii="Times New Roman" w:hAnsi="Times New Roman"/>
          <w:sz w:val="22"/>
          <w:szCs w:val="22"/>
        </w:rPr>
        <w:t>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C. Harry Pott</w:t>
      </w:r>
      <w:r w:rsidRPr="00642CE6">
        <w:rPr>
          <w:rStyle w:val="5"/>
          <w:rFonts w:ascii="Times New Roman" w:hAnsi="Times New Roman"/>
          <w:sz w:val="22"/>
          <w:szCs w:val="22"/>
        </w:rPr>
        <w:t>er V.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>
        <w:rPr>
          <w:rStyle w:val="5"/>
          <w:rFonts w:ascii="Times New Roman" w:hAnsi="Times New Roman"/>
          <w:sz w:val="22"/>
          <w:szCs w:val="22"/>
        </w:rPr>
        <w:t>10. Who did</w:t>
      </w:r>
      <w:r w:rsidRPr="00642CE6" w:rsidR="007C0F50">
        <w:rPr>
          <w:rStyle w:val="5"/>
          <w:rFonts w:ascii="Times New Roman" w:hAnsi="Times New Roman"/>
          <w:sz w:val="22"/>
          <w:szCs w:val="22"/>
        </w:rPr>
        <w:t>n</w:t>
      </w:r>
      <w:r w:rsidRPr="00642CE6" w:rsidR="007C0F50">
        <w:rPr>
          <w:rStyle w:val="5"/>
          <w:rFonts w:ascii="Times New Roman" w:hAnsi="Times New Roman"/>
          <w:sz w:val="22"/>
          <w:szCs w:val="22"/>
        </w:rPr>
        <w:t>’</w:t>
      </w:r>
      <w:r w:rsidRPr="00642CE6">
        <w:rPr>
          <w:rStyle w:val="5"/>
          <w:rFonts w:ascii="Times New Roman" w:hAnsi="Times New Roman"/>
          <w:sz w:val="22"/>
          <w:szCs w:val="22"/>
        </w:rPr>
        <w:t>t get a ticket this afternoo</w:t>
      </w:r>
      <w:r w:rsidRPr="00642CE6">
        <w:rPr>
          <w:rStyle w:val="5"/>
          <w:rFonts w:ascii="Times New Roman" w:hAnsi="Times New Roman"/>
          <w:sz w:val="22"/>
          <w:szCs w:val="22"/>
        </w:rPr>
        <w:t>n</w:t>
      </w:r>
      <w:r w:rsidRPr="00642CE6">
        <w:rPr>
          <w:rStyle w:val="5"/>
          <w:rFonts w:ascii="Times New Roman" w:hAnsi="Times New Roman"/>
          <w:sz w:val="22"/>
          <w:szCs w:val="22"/>
        </w:rPr>
        <w:t>?</w:t>
      </w:r>
    </w:p>
    <w:p w:rsidR="00D025F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Sally.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B. Bill.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</w:t>
      </w:r>
      <w:r w:rsidRPr="00642CE6">
        <w:rPr>
          <w:rStyle w:val="5"/>
          <w:rFonts w:ascii="Times New Roman" w:hAnsi="Times New Roman"/>
          <w:sz w:val="22"/>
          <w:szCs w:val="22"/>
        </w:rPr>
        <w:t>. Tom.</w:t>
      </w:r>
    </w:p>
    <w:p w:rsidR="00EC4F0C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632C42">
        <w:rPr>
          <w:rStyle w:val="5"/>
          <w:rFonts w:ascii="Times New Roman" w:hAnsi="Times New Roman" w:hint="eastAsia"/>
          <w:sz w:val="22"/>
          <w:szCs w:val="22"/>
        </w:rPr>
        <w:t>听下面一段独白，回答第</w:t>
      </w:r>
      <w:r w:rsidRPr="00642CE6" w:rsidR="00632C42">
        <w:rPr>
          <w:rStyle w:val="5"/>
          <w:rFonts w:ascii="Times New Roman" w:hAnsi="Times New Roman" w:hint="eastAsia"/>
          <w:sz w:val="22"/>
          <w:szCs w:val="22"/>
        </w:rPr>
        <w:t>1</w:t>
      </w:r>
      <w:r w:rsidRPr="00642CE6" w:rsidR="00632C42">
        <w:rPr>
          <w:rStyle w:val="5"/>
          <w:rFonts w:ascii="Times New Roman" w:hAnsi="Times New Roman" w:hint="eastAsia"/>
          <w:sz w:val="22"/>
          <w:szCs w:val="22"/>
        </w:rPr>
        <w:t>1 至</w:t>
      </w:r>
      <w:r w:rsidRPr="00642CE6" w:rsidR="00C2527C">
        <w:rPr>
          <w:rStyle w:val="5"/>
          <w:rFonts w:ascii="Times New Roman" w:hAnsi="Times New Roman" w:hint="eastAsia"/>
          <w:sz w:val="22"/>
          <w:szCs w:val="22"/>
        </w:rPr>
        <w:t>第</w:t>
      </w:r>
      <w:r w:rsidRPr="00642CE6" w:rsidR="00632C42">
        <w:rPr>
          <w:rStyle w:val="5"/>
          <w:rFonts w:ascii="Times New Roman" w:hAnsi="Times New Roman" w:hint="eastAsia"/>
          <w:sz w:val="22"/>
          <w:szCs w:val="22"/>
        </w:rPr>
        <w:t>13 三个小题。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>
        <w:rPr>
          <w:rStyle w:val="5"/>
          <w:rFonts w:ascii="Times New Roman" w:hAnsi="Times New Roman"/>
          <w:sz w:val="22"/>
          <w:szCs w:val="22"/>
        </w:rPr>
        <w:t>11. When did the speaker come to study at Hangzhou International School?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Last we</w:t>
      </w:r>
      <w:r w:rsidRPr="00642CE6">
        <w:rPr>
          <w:rStyle w:val="5"/>
          <w:rFonts w:ascii="Times New Roman" w:hAnsi="Times New Roman"/>
          <w:sz w:val="22"/>
          <w:szCs w:val="22"/>
        </w:rPr>
        <w:t>ek.</w:t>
      </w:r>
      <w:r w:rsidRPr="00642CE6" w:rsidR="00EC4F0C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B. Last month.</w:t>
      </w:r>
      <w:r w:rsidRPr="00642CE6" w:rsidR="00EC4F0C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C. Two months ago.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>
        <w:rPr>
          <w:rStyle w:val="5"/>
          <w:rFonts w:ascii="Times New Roman" w:hAnsi="Times New Roman"/>
          <w:sz w:val="22"/>
          <w:szCs w:val="22"/>
        </w:rPr>
        <w:t>12. Why does the speaker feel upset and lonely?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Because her teachers are not k</w:t>
      </w:r>
      <w:r w:rsidRPr="00642CE6">
        <w:rPr>
          <w:rStyle w:val="5"/>
          <w:rFonts w:ascii="Times New Roman" w:hAnsi="Times New Roman"/>
          <w:sz w:val="22"/>
          <w:szCs w:val="22"/>
        </w:rPr>
        <w:t>ind to he</w:t>
      </w:r>
      <w:r w:rsidRPr="00642CE6">
        <w:rPr>
          <w:rStyle w:val="5"/>
          <w:rFonts w:ascii="Times New Roman" w:hAnsi="Times New Roman"/>
          <w:sz w:val="22"/>
          <w:szCs w:val="22"/>
        </w:rPr>
        <w:t>r</w:t>
      </w:r>
      <w:r w:rsidRPr="00642CE6">
        <w:rPr>
          <w:rStyle w:val="5"/>
          <w:rFonts w:ascii="Times New Roman" w:hAnsi="Times New Roman"/>
          <w:sz w:val="22"/>
          <w:szCs w:val="22"/>
        </w:rPr>
        <w:t>.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B. Because her classmates don</w:t>
      </w:r>
      <w:r w:rsidRPr="00642CE6">
        <w:rPr>
          <w:rStyle w:val="5"/>
          <w:rFonts w:ascii="Times New Roman" w:hAnsi="Times New Roman"/>
          <w:sz w:val="22"/>
          <w:szCs w:val="22"/>
        </w:rPr>
        <w:t>’</w:t>
      </w:r>
      <w:r w:rsidRPr="00642CE6">
        <w:rPr>
          <w:rStyle w:val="5"/>
          <w:rFonts w:ascii="Times New Roman" w:hAnsi="Times New Roman"/>
          <w:sz w:val="22"/>
          <w:szCs w:val="22"/>
        </w:rPr>
        <w:t>t accept her.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C. Because she has no friends to talk w</w:t>
      </w:r>
      <w:r w:rsidRPr="00642CE6">
        <w:rPr>
          <w:rStyle w:val="5"/>
          <w:rFonts w:ascii="Times New Roman" w:hAnsi="Times New Roman"/>
          <w:sz w:val="22"/>
          <w:szCs w:val="22"/>
        </w:rPr>
        <w:t>ith.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>
        <w:rPr>
          <w:rStyle w:val="5"/>
          <w:rFonts w:ascii="Times New Roman" w:hAnsi="Times New Roman"/>
          <w:sz w:val="22"/>
          <w:szCs w:val="22"/>
        </w:rPr>
        <w:t>13. What should the speaker do?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She should go back to her hometown.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B. She should try to get used to the life here.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C. She should buy more delicious food from her hometown.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 w:hint="eastAsia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听下面一段对话，回答第 14至第15 两个小题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>
        <w:rPr>
          <w:rStyle w:val="5"/>
          <w:rFonts w:ascii="Times New Roman" w:hAnsi="Times New Roman"/>
          <w:sz w:val="22"/>
          <w:szCs w:val="22"/>
        </w:rPr>
        <w:t>14. What is Lucy afraid of?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The li</w:t>
      </w:r>
      <w:r w:rsidRPr="00642CE6">
        <w:rPr>
          <w:rStyle w:val="5"/>
          <w:rFonts w:ascii="Times New Roman" w:hAnsi="Times New Roman"/>
          <w:sz w:val="22"/>
          <w:szCs w:val="22"/>
        </w:rPr>
        <w:t>ght.</w:t>
      </w:r>
      <w:r w:rsidRPr="00642CE6" w:rsidR="00EC4F0C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B. The dark.</w:t>
      </w:r>
      <w:r w:rsidRPr="00642CE6" w:rsidR="00EC4F0C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EC4F0C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C. The snake.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>
        <w:rPr>
          <w:rStyle w:val="5"/>
          <w:rFonts w:ascii="Times New Roman" w:hAnsi="Times New Roman"/>
          <w:sz w:val="22"/>
          <w:szCs w:val="22"/>
        </w:rPr>
        <w:t>15. What does Tony sometimes do at night?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 xml:space="preserve">A. He goes to </w:t>
      </w:r>
      <w:r w:rsidRPr="00642CE6">
        <w:rPr>
          <w:rStyle w:val="5"/>
          <w:rFonts w:ascii="Times New Roman" w:hAnsi="Times New Roman"/>
          <w:sz w:val="22"/>
          <w:szCs w:val="22"/>
        </w:rPr>
        <w:t>sleep with the light on.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B. He watches TV for a long time.</w:t>
      </w:r>
    </w:p>
    <w:p w:rsidR="00632C42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660" w:firstLineChars="3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C. He goes out alone.</w:t>
      </w:r>
    </w:p>
    <w:p w:rsidR="00C2527C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 w:hint="eastAsia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第三节</w:t>
      </w:r>
      <w:r w:rsidRPr="00642CE6" w:rsidR="00B7590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听下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面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几段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短文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。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按照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你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所听内容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的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先后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顺序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将下列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图片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排序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。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短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文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读两遍</w:t>
      </w:r>
    </w:p>
    <w:p w:rsidR="00201ECF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>
        <w:rPr>
          <w:rStyle w:val="5"/>
          <w:rFonts w:ascii="Times New Roman" w:hAnsi="Times New Roman"/>
          <w:sz w:val="22"/>
          <w:szCs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4.99pt;height:64.79pt" stroked="f">
            <v:imagedata r:id="rId6" o:title="微信图片_20220315095741" cropbottom="15885f" cropleft="2792f"/>
          </v:shape>
        </w:pict>
      </w:r>
    </w:p>
    <w:p w:rsidR="005238C9" w:rsidRPr="00642CE6" w:rsidP="00642CE6">
      <w:pPr>
        <w:spacing w:line="271" w:lineRule="auto"/>
        <w:rPr>
          <w:rFonts w:ascii="_x000B__x000C_" w:hAnsi="_x000B__x000C_" w:hint="eastAsia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1</w:t>
      </w:r>
      <w:r w:rsidRPr="00642CE6">
        <w:rPr>
          <w:rFonts w:ascii="_x000B__x000C_" w:hAnsi="_x000B__x000C_"/>
          <w:sz w:val="22"/>
          <w:szCs w:val="22"/>
        </w:rPr>
        <w:t>6</w:t>
      </w:r>
      <w:r w:rsidRPr="00642CE6">
        <w:rPr>
          <w:rFonts w:ascii="_x000B__x000C_" w:hAnsi="_x000B__x000C_" w:hint="eastAsia"/>
          <w:sz w:val="22"/>
          <w:szCs w:val="22"/>
        </w:rPr>
        <w:t>. __</w:t>
      </w:r>
      <w:r w:rsidRPr="00642CE6">
        <w:rPr>
          <w:rFonts w:ascii="_x000B__x000C_" w:hAnsi="_x000B__x000C_" w:hint="eastAsia"/>
          <w:sz w:val="22"/>
          <w:szCs w:val="22"/>
        </w:rPr>
        <w:t>_</w:t>
      </w:r>
      <w:r w:rsidRPr="00642CE6">
        <w:rPr>
          <w:rFonts w:ascii="_x000B__x000C_" w:hAnsi="_x000B__x000C_" w:hint="eastAsia"/>
          <w:sz w:val="22"/>
          <w:szCs w:val="22"/>
        </w:rPr>
        <w:t>______</w:t>
      </w:r>
      <w:r w:rsidRPr="00642CE6">
        <w:rPr>
          <w:rFonts w:ascii="_x000B__x000C_" w:hAnsi="_x000B__x000C_" w:hint="eastAsia"/>
          <w:sz w:val="22"/>
          <w:szCs w:val="22"/>
        </w:rPr>
        <w:t xml:space="preserve">   </w:t>
      </w:r>
      <w:r w:rsidRPr="00642CE6">
        <w:rPr>
          <w:rFonts w:ascii="_x000B__x000C_" w:hAnsi="_x000B__x000C_"/>
          <w:sz w:val="22"/>
          <w:szCs w:val="22"/>
        </w:rPr>
        <w:t>1</w:t>
      </w:r>
      <w:r w:rsidRPr="00642CE6">
        <w:rPr>
          <w:rFonts w:ascii="_x000B__x000C_" w:hAnsi="_x000B__x000C_"/>
          <w:sz w:val="22"/>
          <w:szCs w:val="22"/>
        </w:rPr>
        <w:t>7</w:t>
      </w:r>
      <w:r w:rsidRPr="00642CE6">
        <w:rPr>
          <w:rFonts w:ascii="_x000B__x000C_" w:hAnsi="_x000B__x000C_" w:hint="eastAsia"/>
          <w:sz w:val="22"/>
          <w:szCs w:val="22"/>
        </w:rPr>
        <w:t xml:space="preserve">. _________   </w:t>
      </w:r>
      <w:r w:rsidRPr="00642CE6">
        <w:rPr>
          <w:rFonts w:ascii="_x000B__x000C_" w:hAnsi="_x000B__x000C_"/>
          <w:sz w:val="22"/>
          <w:szCs w:val="22"/>
        </w:rPr>
        <w:t>1</w:t>
      </w:r>
      <w:r w:rsidRPr="00642CE6">
        <w:rPr>
          <w:rFonts w:ascii="_x000B__x000C_" w:hAnsi="_x000B__x000C_"/>
          <w:sz w:val="22"/>
          <w:szCs w:val="22"/>
        </w:rPr>
        <w:t>8</w:t>
      </w:r>
      <w:r w:rsidRPr="00642CE6">
        <w:rPr>
          <w:rFonts w:ascii="_x000B__x000C_" w:hAnsi="_x000B__x000C_" w:hint="eastAsia"/>
          <w:sz w:val="22"/>
          <w:szCs w:val="22"/>
        </w:rPr>
        <w:t xml:space="preserve">. _________    </w:t>
      </w:r>
      <w:r w:rsidRPr="00642CE6">
        <w:rPr>
          <w:rFonts w:ascii="_x000B__x000C_" w:hAnsi="_x000B__x000C_"/>
          <w:sz w:val="22"/>
          <w:szCs w:val="22"/>
        </w:rPr>
        <w:t>1</w:t>
      </w:r>
      <w:r w:rsidRPr="00642CE6">
        <w:rPr>
          <w:rFonts w:ascii="_x000B__x000C_" w:hAnsi="_x000B__x000C_"/>
          <w:sz w:val="22"/>
          <w:szCs w:val="22"/>
        </w:rPr>
        <w:t>9</w:t>
      </w:r>
      <w:r w:rsidRPr="00642CE6">
        <w:rPr>
          <w:rFonts w:ascii="_x000B__x000C_" w:hAnsi="_x000B__x000C_" w:hint="eastAsia"/>
          <w:sz w:val="22"/>
          <w:szCs w:val="22"/>
        </w:rPr>
        <w:t xml:space="preserve">. _________   </w:t>
      </w:r>
      <w:r w:rsidRPr="00642CE6">
        <w:rPr>
          <w:rFonts w:ascii="_x000B__x000C_" w:hAnsi="_x000B__x000C_"/>
          <w:sz w:val="22"/>
          <w:szCs w:val="22"/>
        </w:rPr>
        <w:t>2</w:t>
      </w:r>
      <w:r w:rsidRPr="00642CE6">
        <w:rPr>
          <w:rFonts w:ascii="_x000B__x000C_" w:hAnsi="_x000B__x000C_"/>
          <w:sz w:val="22"/>
          <w:szCs w:val="22"/>
        </w:rPr>
        <w:t>0</w:t>
      </w:r>
      <w:r w:rsidRPr="00642CE6">
        <w:rPr>
          <w:rFonts w:ascii="_x000B__x000C_" w:hAnsi="_x000B__x000C_" w:hint="eastAsia"/>
          <w:sz w:val="22"/>
          <w:szCs w:val="22"/>
        </w:rPr>
        <w:t>. _________</w:t>
      </w:r>
    </w:p>
    <w:p w:rsidR="005238C9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 w:hint="eastAsia"/>
          <w:sz w:val="22"/>
          <w:szCs w:val="22"/>
        </w:rPr>
      </w:pPr>
      <w:r w:rsidRPr="00642CE6" w:rsidR="00B7590D">
        <w:rPr>
          <w:rStyle w:val="5"/>
          <w:rFonts w:ascii="Times New Roman" w:hAnsi="Times New Roman" w:hint="eastAsia"/>
          <w:sz w:val="22"/>
          <w:szCs w:val="22"/>
        </w:rPr>
        <w:t>二</w:t>
      </w:r>
      <w:r w:rsidRPr="00642CE6" w:rsidR="00B7590D">
        <w:rPr>
          <w:rStyle w:val="5"/>
          <w:rFonts w:ascii="Times New Roman" w:hAnsi="Times New Roman" w:hint="eastAsia"/>
          <w:sz w:val="22"/>
          <w:szCs w:val="22"/>
        </w:rPr>
        <w:t>、</w:t>
      </w:r>
      <w:r w:rsidRPr="00642CE6" w:rsidR="00B7590D">
        <w:rPr>
          <w:rStyle w:val="5"/>
          <w:rFonts w:ascii="Times New Roman" w:hAnsi="Times New Roman" w:hint="eastAsia"/>
          <w:sz w:val="22"/>
          <w:szCs w:val="22"/>
        </w:rPr>
        <w:t>阅读</w:t>
      </w:r>
      <w:r w:rsidRPr="00642CE6" w:rsidR="00B7590D">
        <w:rPr>
          <w:rStyle w:val="5"/>
          <w:rFonts w:ascii="Times New Roman" w:hAnsi="Times New Roman" w:hint="eastAsia"/>
          <w:sz w:val="22"/>
          <w:szCs w:val="22"/>
        </w:rPr>
        <w:t>理解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B7590D">
        <w:rPr>
          <w:rStyle w:val="5"/>
          <w:rFonts w:ascii="Times New Roman" w:hAnsi="Times New Roman" w:hint="eastAsia"/>
          <w:sz w:val="22"/>
          <w:szCs w:val="22"/>
        </w:rPr>
        <w:t>（每小题</w:t>
      </w:r>
      <w:r w:rsidRPr="00642CE6" w:rsidR="00B7590D">
        <w:rPr>
          <w:rStyle w:val="5"/>
          <w:rFonts w:ascii="Times New Roman" w:hAnsi="Times New Roman"/>
          <w:sz w:val="22"/>
          <w:szCs w:val="22"/>
        </w:rPr>
        <w:t>2</w:t>
      </w:r>
      <w:r w:rsidRPr="00642CE6" w:rsidR="00B7590D">
        <w:rPr>
          <w:rStyle w:val="5"/>
          <w:rFonts w:ascii="Times New Roman" w:hAnsi="Times New Roman" w:hint="eastAsia"/>
          <w:sz w:val="22"/>
          <w:szCs w:val="22"/>
        </w:rPr>
        <w:t>分，共</w:t>
      </w:r>
      <w:r w:rsidRPr="00642CE6" w:rsidR="00B7590D">
        <w:rPr>
          <w:rStyle w:val="5"/>
          <w:rFonts w:ascii="Times New Roman" w:hAnsi="Times New Roman"/>
          <w:sz w:val="22"/>
          <w:szCs w:val="22"/>
        </w:rPr>
        <w:t>4</w:t>
      </w:r>
      <w:r w:rsidRPr="00642CE6" w:rsidR="00B7590D">
        <w:rPr>
          <w:rStyle w:val="5"/>
          <w:rFonts w:ascii="Times New Roman" w:hAnsi="Times New Roman" w:hint="eastAsia"/>
          <w:sz w:val="22"/>
          <w:szCs w:val="22"/>
        </w:rPr>
        <w:t>0分）</w:t>
      </w:r>
    </w:p>
    <w:p w:rsidR="0043542D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jc w:val="center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A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</w:p>
    <w:p w:rsidR="00FE737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Both Lisa and Tom want to watch a movie on S</w:t>
      </w:r>
      <w:r w:rsidRPr="00642CE6">
        <w:rPr>
          <w:rStyle w:val="5"/>
          <w:rFonts w:ascii="Times New Roman" w:hAnsi="Times New Roman"/>
          <w:sz w:val="22"/>
          <w:szCs w:val="22"/>
        </w:rPr>
        <w:t>unday. Here are some movies in different</w:t>
      </w:r>
      <w:r w:rsidRPr="00642CE6" w:rsidR="005238C9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cinemas.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101"/>
        <w:gridCol w:w="1984"/>
        <w:gridCol w:w="1134"/>
        <w:gridCol w:w="4544"/>
      </w:tblGrid>
      <w:tr w:rsidTr="00642CE6"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4A0"/>
        </w:tblPrEx>
        <w:tc>
          <w:tcPr>
            <w:tcW w:w="1101" w:type="dxa"/>
            <w:shd w:val="clear" w:color="auto" w:fill="auto"/>
            <w:vAlign w:val="center"/>
          </w:tcPr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/>
                <w:sz w:val="22"/>
                <w:szCs w:val="22"/>
              </w:rPr>
            </w:pP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Movies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Time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/>
                <w:sz w:val="22"/>
                <w:szCs w:val="22"/>
              </w:rPr>
            </w:pP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Place</w:t>
            </w:r>
          </w:p>
        </w:tc>
        <w:tc>
          <w:tcPr>
            <w:tcW w:w="4544" w:type="dxa"/>
            <w:shd w:val="clear" w:color="auto" w:fill="auto"/>
            <w:vAlign w:val="center"/>
          </w:tcPr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A</w:t>
            </w: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bout the movie</w:t>
            </w:r>
          </w:p>
        </w:tc>
      </w:tr>
      <w:tr w:rsidTr="00642CE6">
        <w:tblPrEx>
          <w:tblW w:w="0" w:type="auto"/>
          <w:tblInd w:w="0" w:type="dxa"/>
          <w:tblLayout w:type="fixed"/>
          <w:tblLook w:val="04A0"/>
        </w:tblPrEx>
        <w:tc>
          <w:tcPr>
            <w:tcW w:w="1101" w:type="dxa"/>
            <w:shd w:val="clear" w:color="auto" w:fill="auto"/>
            <w:vAlign w:val="center"/>
          </w:tcPr>
          <w:p w:rsidR="005C726C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/>
                <w:sz w:val="22"/>
                <w:szCs w:val="22"/>
              </w:rPr>
            </w:pP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102</w:t>
            </w:r>
          </w:p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Not Out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5C726C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/>
                <w:sz w:val="22"/>
                <w:szCs w:val="22"/>
              </w:rPr>
            </w:pP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9:00 am-</w:t>
            </w: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1</w:t>
            </w: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0:45 am</w:t>
            </w:r>
          </w:p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3:15 pm-5:00 pm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C726C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/>
                <w:sz w:val="22"/>
                <w:szCs w:val="22"/>
              </w:rPr>
            </w:pP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Hope</w:t>
            </w:r>
          </w:p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Cinema</w:t>
            </w:r>
          </w:p>
        </w:tc>
        <w:tc>
          <w:tcPr>
            <w:tcW w:w="4544" w:type="dxa"/>
            <w:shd w:val="clear" w:color="auto" w:fill="auto"/>
            <w:vAlign w:val="center"/>
          </w:tcPr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It's about the interesting stories between a</w:t>
            </w:r>
            <w:r w:rsidRPr="00642CE6" w:rsidR="005C726C">
              <w:rPr>
                <w:rStyle w:val="5"/>
                <w:rFonts w:ascii="Times New Roman" w:hAnsi="Times New Roman" w:hint="eastAsia"/>
                <w:sz w:val="22"/>
                <w:szCs w:val="22"/>
              </w:rPr>
              <w:t xml:space="preserve"> </w:t>
            </w: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father and his son.</w:t>
            </w: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Although the father is 1</w:t>
            </w: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02 years</w:t>
            </w:r>
            <w:r w:rsidRPr="00642CE6" w:rsidR="005C726C">
              <w:rPr>
                <w:rStyle w:val="5"/>
                <w:rFonts w:ascii="Times New Roman" w:hAnsi="Times New Roman" w:hint="eastAsia"/>
                <w:sz w:val="22"/>
                <w:szCs w:val="22"/>
              </w:rPr>
              <w:t xml:space="preserve"> </w:t>
            </w:r>
            <w:r w:rsidRPr="00642CE6" w:rsidR="005C726C">
              <w:rPr>
                <w:rStyle w:val="5"/>
                <w:rFonts w:ascii="Times New Roman" w:hAnsi="Times New Roman" w:hint="eastAsia"/>
                <w:sz w:val="22"/>
                <w:szCs w:val="22"/>
              </w:rPr>
              <w:t>old, he believes that he can break the record(打破记录) and become the oldest. His son is 75 years old.</w:t>
            </w:r>
            <w:r w:rsidRPr="00642CE6" w:rsidR="005C726C">
              <w:rPr>
                <w:rStyle w:val="5"/>
                <w:rFonts w:ascii="Times New Roman" w:hAnsi="Times New Roman" w:hint="eastAsia"/>
                <w:sz w:val="22"/>
                <w:szCs w:val="22"/>
              </w:rPr>
              <w:t xml:space="preserve"> </w:t>
            </w: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but he is bored.</w:t>
            </w:r>
          </w:p>
        </w:tc>
      </w:tr>
      <w:tr w:rsidTr="00642CE6">
        <w:tblPrEx>
          <w:tblW w:w="0" w:type="auto"/>
          <w:tblInd w:w="0" w:type="dxa"/>
          <w:tblLayout w:type="fixed"/>
          <w:tblLook w:val="04A0"/>
        </w:tblPrEx>
        <w:tc>
          <w:tcPr>
            <w:tcW w:w="1101" w:type="dxa"/>
            <w:shd w:val="clear" w:color="auto" w:fill="auto"/>
            <w:vAlign w:val="center"/>
          </w:tcPr>
          <w:p w:rsidR="005C726C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/>
                <w:sz w:val="22"/>
                <w:szCs w:val="22"/>
              </w:rPr>
            </w:pP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S</w:t>
            </w: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upe</w:t>
            </w: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r</w:t>
            </w:r>
          </w:p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Kid'</w:t>
            </w: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s At</w:t>
            </w:r>
            <w:r w:rsidRPr="00642CE6" w:rsidR="005C726C">
              <w:rPr>
                <w:rStyle w:val="5"/>
                <w:rFonts w:ascii="Times New Roman" w:hAnsi="Times New Roman"/>
                <w:sz w:val="22"/>
                <w:szCs w:val="22"/>
              </w:rPr>
              <w:t>tack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FD6A4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/>
                <w:sz w:val="22"/>
                <w:szCs w:val="22"/>
              </w:rPr>
            </w:pP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10:00</w:t>
            </w: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am-11:30 am</w:t>
            </w:r>
          </w:p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4:30 pm-6:00 pm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/>
                <w:sz w:val="22"/>
                <w:szCs w:val="22"/>
              </w:rPr>
            </w:pP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Tree Cinema</w:t>
            </w:r>
          </w:p>
        </w:tc>
        <w:tc>
          <w:tcPr>
            <w:tcW w:w="4544" w:type="dxa"/>
            <w:shd w:val="clear" w:color="auto" w:fill="auto"/>
            <w:vAlign w:val="center"/>
          </w:tcPr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It's a cartoon movie about the sister and brother living without parents. That sounds terrible to every kid</w:t>
            </w: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. Let's see how their life will be!</w:t>
            </w:r>
          </w:p>
        </w:tc>
      </w:tr>
      <w:tr w:rsidTr="00642CE6">
        <w:tblPrEx>
          <w:tblW w:w="0" w:type="auto"/>
          <w:tblInd w:w="0" w:type="dxa"/>
          <w:tblLayout w:type="fixed"/>
          <w:tblLook w:val="04A0"/>
        </w:tblPrEx>
        <w:tc>
          <w:tcPr>
            <w:tcW w:w="1101" w:type="dxa"/>
            <w:shd w:val="clear" w:color="auto" w:fill="auto"/>
            <w:vAlign w:val="center"/>
          </w:tcPr>
          <w:p w:rsidR="00FD6A4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/>
                <w:sz w:val="22"/>
                <w:szCs w:val="22"/>
              </w:rPr>
            </w:pP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Wreck-It</w:t>
            </w:r>
          </w:p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Ralph 2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FD6A4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/>
                <w:sz w:val="22"/>
                <w:szCs w:val="22"/>
              </w:rPr>
            </w:pP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2:00 pm-3:55 pm</w:t>
            </w:r>
          </w:p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 xml:space="preserve">7:00 pm-8:55 </w:t>
            </w: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pm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D6A4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/>
                <w:sz w:val="22"/>
                <w:szCs w:val="22"/>
              </w:rPr>
            </w:pP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Twink</w:t>
            </w: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le</w:t>
            </w:r>
          </w:p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Cinema</w:t>
            </w:r>
          </w:p>
        </w:tc>
        <w:tc>
          <w:tcPr>
            <w:tcW w:w="4544" w:type="dxa"/>
            <w:shd w:val="clear" w:color="auto" w:fill="auto"/>
            <w:vAlign w:val="center"/>
          </w:tcPr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It shows the modern Internet culture in an easy and interesting way. You can also see many Disney characters from different cartoon movies.</w:t>
            </w:r>
          </w:p>
        </w:tc>
      </w:tr>
      <w:tr w:rsidTr="00642CE6">
        <w:tblPrEx>
          <w:tblW w:w="0" w:type="auto"/>
          <w:tblInd w:w="0" w:type="dxa"/>
          <w:tblLayout w:type="fixed"/>
          <w:tblLook w:val="04A0"/>
        </w:tblPrEx>
        <w:tc>
          <w:tcPr>
            <w:tcW w:w="1101" w:type="dxa"/>
            <w:shd w:val="clear" w:color="auto" w:fill="auto"/>
            <w:vAlign w:val="center"/>
          </w:tcPr>
          <w:p w:rsidR="00FD6A4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/>
                <w:sz w:val="22"/>
                <w:szCs w:val="22"/>
              </w:rPr>
            </w:pP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Hotel</w:t>
            </w:r>
          </w:p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Transyl</w:t>
            </w: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v</w:t>
            </w: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a</w:t>
            </w: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n</w:t>
            </w: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i</w:t>
            </w: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a</w:t>
            </w: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3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FD6A4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/>
                <w:sz w:val="22"/>
                <w:szCs w:val="22"/>
              </w:rPr>
            </w:pP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3</w:t>
            </w:r>
            <w:r w:rsidRPr="00642CE6">
              <w:rPr>
                <w:rStyle w:val="5"/>
                <w:rFonts w:ascii="Times New Roman" w:hAnsi="Times New Roman"/>
                <w:sz w:val="22"/>
                <w:szCs w:val="22"/>
              </w:rPr>
              <w:t>:00 pm-4:40 pm</w:t>
            </w:r>
          </w:p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7:30 pm-9:10 pm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 w:hint="eastAsia"/>
                <w:sz w:val="22"/>
                <w:szCs w:val="22"/>
              </w:rPr>
            </w:pP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Wonder cinema</w:t>
            </w:r>
          </w:p>
        </w:tc>
        <w:tc>
          <w:tcPr>
            <w:tcW w:w="4544" w:type="dxa"/>
            <w:shd w:val="clear" w:color="auto" w:fill="auto"/>
            <w:vAlign w:val="center"/>
          </w:tcPr>
          <w:p w:rsidR="00FE7376" w:rsidRPr="00642CE6" w:rsidP="00642CE6">
            <w:pPr>
              <w:tabs>
                <w:tab w:val="left" w:pos="1148"/>
                <w:tab w:val="left" w:pos="1176"/>
                <w:tab w:val="left" w:pos="2786"/>
                <w:tab w:val="left" w:pos="3136"/>
                <w:tab w:val="left" w:pos="4452"/>
                <w:tab w:val="left" w:pos="5096"/>
                <w:tab w:val="left" w:pos="6173"/>
                <w:tab w:val="left" w:pos="6887"/>
              </w:tabs>
              <w:spacing w:line="271" w:lineRule="auto"/>
              <w:jc w:val="center"/>
              <w:rPr>
                <w:rStyle w:val="5"/>
                <w:rFonts w:ascii="Times New Roman" w:hAnsi="Times New Roman"/>
                <w:sz w:val="22"/>
                <w:szCs w:val="22"/>
              </w:rPr>
            </w:pPr>
            <w:r w:rsidRPr="00642CE6" w:rsidR="00FD6A46">
              <w:rPr>
                <w:rStyle w:val="5"/>
                <w:rFonts w:ascii="Times New Roman" w:hAnsi="Times New Roman" w:hint="eastAsia"/>
                <w:sz w:val="22"/>
                <w:szCs w:val="22"/>
              </w:rPr>
              <w:t>The story is about a monst</w:t>
            </w:r>
            <w:r w:rsidRPr="00642CE6" w:rsidR="00FD6A46">
              <w:rPr>
                <w:rStyle w:val="5"/>
                <w:rFonts w:ascii="Times New Roman" w:hAnsi="Times New Roman" w:hint="eastAsia"/>
                <w:sz w:val="22"/>
                <w:szCs w:val="22"/>
              </w:rPr>
              <w:t>er(怪兽）fam</w:t>
            </w:r>
            <w:r w:rsidRPr="00642CE6" w:rsidR="00FD6A46">
              <w:rPr>
                <w:rStyle w:val="5"/>
                <w:rFonts w:ascii="Times New Roman" w:hAnsi="Times New Roman" w:hint="eastAsia"/>
                <w:sz w:val="22"/>
                <w:szCs w:val="22"/>
              </w:rPr>
              <w:t>ily.</w:t>
            </w:r>
            <w:r w:rsidRPr="00642CE6" w:rsidR="00FD6A46">
              <w:rPr>
                <w:rStyle w:val="5"/>
                <w:rFonts w:ascii="Times New Roman" w:hAnsi="Times New Roman" w:hint="eastAsia"/>
                <w:sz w:val="22"/>
                <w:szCs w:val="22"/>
              </w:rPr>
              <w:t xml:space="preserve"> </w:t>
            </w: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They have a trip on a ship. It may sound a little scary. But in fact,</w:t>
            </w: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it's a funny film. Come and enjoy</w:t>
            </w:r>
            <w:r w:rsidRPr="00642CE6" w:rsidR="00FD6A46">
              <w:rPr>
                <w:rStyle w:val="5"/>
                <w:rFonts w:ascii="Times New Roman" w:hAnsi="Times New Roman"/>
                <w:sz w:val="22"/>
                <w:szCs w:val="22"/>
              </w:rPr>
              <w:t>!</w:t>
            </w:r>
          </w:p>
        </w:tc>
      </w:tr>
    </w:tbl>
    <w:p w:rsidR="00FF7CD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bookmarkStart w:id="3" w:name="_Hlk98257232"/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>(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>)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bookmarkEnd w:id="3"/>
      <w:r w:rsidRPr="00642CE6">
        <w:rPr>
          <w:rStyle w:val="5"/>
          <w:rFonts w:ascii="Times New Roman" w:hAnsi="Times New Roman"/>
          <w:sz w:val="22"/>
          <w:szCs w:val="22"/>
        </w:rPr>
        <w:t xml:space="preserve">21. We can learn the old father in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>1</w:t>
      </w:r>
      <w:r w:rsidRPr="00642CE6">
        <w:rPr>
          <w:rStyle w:val="5"/>
          <w:rFonts w:ascii="Times New Roman" w:hAnsi="Times New Roman"/>
          <w:sz w:val="22"/>
          <w:szCs w:val="22"/>
        </w:rPr>
        <w:t>02 Not Out is</w:t>
      </w:r>
      <w:r w:rsidRPr="00642CE6" w:rsidR="00F63586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  <w:u w:val="single"/>
        </w:rPr>
        <w:t>.</w:t>
      </w:r>
    </w:p>
    <w:p w:rsidR="00FF7CD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disabled</w:t>
      </w:r>
      <w:r w:rsidRPr="00642CE6" w:rsidR="00F6358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B. blind</w:t>
      </w:r>
      <w:r w:rsidRPr="00642CE6" w:rsidR="00F6358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C. con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>f</w:t>
      </w:r>
      <w:r w:rsidRPr="00642CE6">
        <w:rPr>
          <w:rStyle w:val="5"/>
          <w:rFonts w:ascii="Times New Roman" w:hAnsi="Times New Roman"/>
          <w:sz w:val="22"/>
          <w:szCs w:val="22"/>
        </w:rPr>
        <w:t>ident</w:t>
      </w:r>
      <w:r w:rsidRPr="00642CE6" w:rsidR="00F6358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D. deaf</w:t>
      </w:r>
    </w:p>
    <w:p w:rsidR="00FF7CD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left="1100" w:hanging="1100" w:hangingChars="500"/>
        <w:jc w:val="left"/>
        <w:rPr>
          <w:rStyle w:val="5"/>
          <w:rFonts w:ascii="Times New Roman" w:hAnsi="Times New Roman"/>
          <w:sz w:val="22"/>
          <w:szCs w:val="22"/>
        </w:rPr>
      </w:pPr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>(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>)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22. Lisa will be free after 9:40 on Sunday mor</w:t>
      </w:r>
      <w:r w:rsidRPr="00642CE6">
        <w:rPr>
          <w:rStyle w:val="5"/>
          <w:rFonts w:ascii="Times New Roman" w:hAnsi="Times New Roman"/>
          <w:sz w:val="22"/>
          <w:szCs w:val="22"/>
        </w:rPr>
        <w:t>ning, so she can only watch a</w:t>
      </w:r>
      <w:r w:rsidRPr="00642CE6" w:rsidR="00F6358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movie in</w:t>
      </w:r>
      <w:r w:rsidRPr="00642CE6" w:rsidR="00640505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before lunch.</w:t>
      </w:r>
    </w:p>
    <w:p w:rsidR="00FF7CD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Hope Cinema</w:t>
      </w:r>
      <w:r w:rsidRPr="00642CE6" w:rsidR="00640505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B. Tree Cinema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C. Twinkle Cinema</w:t>
      </w:r>
      <w:r w:rsidRPr="00642CE6" w:rsidR="00640505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D. Wonder Cinema</w:t>
      </w:r>
    </w:p>
    <w:p w:rsidR="00FF7CD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left="1100" w:hanging="1100" w:hangingChars="500"/>
        <w:rPr>
          <w:rStyle w:val="5"/>
          <w:rFonts w:ascii="Times New Roman" w:hAnsi="Times New Roman"/>
          <w:sz w:val="22"/>
          <w:szCs w:val="22"/>
          <w:u w:val="single"/>
        </w:rPr>
      </w:pP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(    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) </w:t>
      </w:r>
      <w:r w:rsidRPr="00642CE6">
        <w:rPr>
          <w:rStyle w:val="5"/>
          <w:rFonts w:ascii="Times New Roman" w:hAnsi="Times New Roman"/>
          <w:sz w:val="22"/>
          <w:szCs w:val="22"/>
        </w:rPr>
        <w:t>23. Tom wants to know about the Internet culture, so he may he intere</w:t>
      </w:r>
      <w:r w:rsidRPr="00642CE6">
        <w:rPr>
          <w:rStyle w:val="5"/>
          <w:rFonts w:ascii="Times New Roman" w:hAnsi="Times New Roman"/>
          <w:sz w:val="22"/>
          <w:szCs w:val="22"/>
        </w:rPr>
        <w:t>sted in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>.</w:t>
      </w:r>
    </w:p>
    <w:p w:rsidR="00640505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FF7CDE">
        <w:rPr>
          <w:rStyle w:val="5"/>
          <w:rFonts w:ascii="Times New Roman" w:hAnsi="Times New Roman"/>
          <w:sz w:val="22"/>
          <w:szCs w:val="22"/>
        </w:rPr>
        <w:t>A. Wreck-It Ralph 2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FF7CDE">
        <w:rPr>
          <w:rStyle w:val="5"/>
          <w:rFonts w:ascii="Times New Roman" w:hAnsi="Times New Roman"/>
          <w:sz w:val="22"/>
          <w:szCs w:val="22"/>
        </w:rPr>
        <w:t>B. Super Kid</w:t>
      </w:r>
      <w:r w:rsidRPr="00642CE6">
        <w:rPr>
          <w:rStyle w:val="5"/>
          <w:rFonts w:ascii="Times New Roman" w:hAnsi="Times New Roman"/>
          <w:sz w:val="22"/>
          <w:szCs w:val="22"/>
        </w:rPr>
        <w:t>’</w:t>
      </w:r>
      <w:r w:rsidRPr="00642CE6" w:rsidR="00FF7CDE">
        <w:rPr>
          <w:rStyle w:val="5"/>
          <w:rFonts w:ascii="Times New Roman" w:hAnsi="Times New Roman"/>
          <w:sz w:val="22"/>
          <w:szCs w:val="22"/>
        </w:rPr>
        <w:t>s Attack</w:t>
      </w:r>
    </w:p>
    <w:p w:rsidR="00FF7CD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 w:hint="eastAsia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C. 102 Not Out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B7590D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B7590D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B7590D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B7590D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D505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>D. Hotel Transylvania 3</w:t>
      </w:r>
    </w:p>
    <w:p w:rsidR="00FF7CD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>(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>)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24.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Children might feel</w:t>
      </w:r>
      <w:r w:rsidRPr="00642CE6" w:rsidR="00640505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when watching Hotel Transylvania 3.</w:t>
      </w:r>
    </w:p>
    <w:p w:rsidR="00FF7CD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nervous</w:t>
      </w:r>
      <w:r w:rsidRPr="00642CE6" w:rsidR="00640505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B. wild</w:t>
      </w:r>
      <w:r w:rsidRPr="00642CE6" w:rsidR="00640505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C. lonely</w:t>
      </w:r>
      <w:r w:rsidRPr="00642CE6" w:rsidR="00640505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D. happy</w:t>
      </w:r>
    </w:p>
    <w:p w:rsidR="00FF7CD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>(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>)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25. Which of the following is TRUE?</w:t>
      </w:r>
    </w:p>
    <w:p w:rsidR="00FF7CD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880" w:firstLineChars="4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102 Not Out is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a film </w:t>
      </w:r>
      <w:r w:rsidRPr="00642CE6">
        <w:rPr>
          <w:rStyle w:val="5"/>
          <w:rFonts w:ascii="Times New Roman" w:hAnsi="Times New Roman"/>
          <w:sz w:val="22"/>
          <w:szCs w:val="22"/>
        </w:rPr>
        <w:t>about t</w:t>
      </w:r>
      <w:r w:rsidRPr="00642CE6">
        <w:rPr>
          <w:rStyle w:val="5"/>
          <w:rFonts w:ascii="Times New Roman" w:hAnsi="Times New Roman"/>
          <w:sz w:val="22"/>
          <w:szCs w:val="22"/>
        </w:rPr>
        <w:t>he brother and sister.</w:t>
      </w:r>
    </w:p>
    <w:p w:rsidR="00FF7CD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880" w:firstLineChars="4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B. Children can watch Wreck-It Ralph 2 in the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morning.</w:t>
      </w:r>
    </w:p>
    <w:p w:rsidR="00FF7CD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880" w:firstLineChars="4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C. Super Kid</w:t>
      </w:r>
      <w:r w:rsidRPr="00642CE6" w:rsidR="00640505">
        <w:rPr>
          <w:rStyle w:val="5"/>
          <w:rFonts w:ascii="Times New Roman" w:hAnsi="Times New Roman"/>
          <w:sz w:val="22"/>
          <w:szCs w:val="22"/>
        </w:rPr>
        <w:t>’</w:t>
      </w:r>
      <w:r w:rsidRPr="00642CE6">
        <w:rPr>
          <w:rStyle w:val="5"/>
          <w:rFonts w:ascii="Times New Roman" w:hAnsi="Times New Roman"/>
          <w:sz w:val="22"/>
          <w:szCs w:val="22"/>
        </w:rPr>
        <w:t>s Attack is the shortest of the four movies</w:t>
      </w:r>
    </w:p>
    <w:p w:rsidR="00FF7CD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880" w:firstLineChars="400"/>
        <w:rPr>
          <w:rStyle w:val="5"/>
          <w:rFonts w:ascii="Times New Roman" w:hAnsi="Times New Roman" w:hint="eastAsia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D. All of the movies are cartoons for children.</w:t>
      </w:r>
    </w:p>
    <w:p w:rsidR="00D3521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jc w:val="center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B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</w:p>
    <w:p w:rsidR="00D3521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One midnight, a little girl woke up to pass water. She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by hers</w:t>
      </w:r>
      <w:r w:rsidRPr="00642CE6">
        <w:rPr>
          <w:rStyle w:val="5"/>
          <w:rFonts w:ascii="Times New Roman" w:hAnsi="Times New Roman"/>
          <w:sz w:val="22"/>
          <w:szCs w:val="22"/>
        </w:rPr>
        <w:t>elf got up and down her bed, walked to the door of the bedroom and opened i</w:t>
      </w:r>
      <w:r w:rsidRPr="00642CE6">
        <w:rPr>
          <w:rStyle w:val="5"/>
          <w:rFonts w:ascii="Times New Roman" w:hAnsi="Times New Roman"/>
          <w:sz w:val="22"/>
          <w:szCs w:val="22"/>
        </w:rPr>
        <w:t>t. She looked outside and walked</w:t>
      </w:r>
      <w:r w:rsidRPr="00642CE6" w:rsidR="0068337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back, for it was so dark in the hall that she feared</w:t>
      </w:r>
      <w:r w:rsidRPr="00642CE6" w:rsidR="0068337D">
        <w:rPr>
          <w:rStyle w:val="5"/>
          <w:rFonts w:ascii="Times New Roman" w:hAnsi="Times New Roman"/>
          <w:sz w:val="22"/>
          <w:szCs w:val="22"/>
        </w:rPr>
        <w:t>.</w:t>
      </w:r>
    </w:p>
    <w:p w:rsidR="00B84C35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 w:hint="eastAsia"/>
          <w:sz w:val="22"/>
          <w:szCs w:val="22"/>
        </w:rPr>
      </w:pPr>
      <w:r w:rsidRPr="00642CE6" w:rsidR="00D3521E">
        <w:rPr>
          <w:rStyle w:val="5"/>
          <w:rFonts w:ascii="Times New Roman" w:hAnsi="Times New Roman"/>
          <w:sz w:val="22"/>
          <w:szCs w:val="22"/>
        </w:rPr>
        <w:t>Her mother said.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“</w:t>
      </w:r>
      <w:r w:rsidRPr="00642CE6" w:rsidR="00D3521E">
        <w:rPr>
          <w:rStyle w:val="5"/>
          <w:rFonts w:ascii="Times New Roman" w:hAnsi="Times New Roman"/>
          <w:sz w:val="22"/>
          <w:szCs w:val="22"/>
        </w:rPr>
        <w:t>Don't</w:t>
      </w:r>
      <w:r w:rsidRPr="00642CE6" w:rsidR="00D3521E">
        <w:rPr>
          <w:rStyle w:val="5"/>
          <w:rFonts w:ascii="Times New Roman" w:hAnsi="Times New Roman"/>
          <w:sz w:val="22"/>
          <w:szCs w:val="22"/>
        </w:rPr>
        <w:t xml:space="preserve"> be af</w:t>
      </w:r>
      <w:r w:rsidRPr="00642CE6" w:rsidR="00D3521E">
        <w:rPr>
          <w:rStyle w:val="5"/>
          <w:rFonts w:ascii="Times New Roman" w:hAnsi="Times New Roman"/>
          <w:sz w:val="22"/>
          <w:szCs w:val="22"/>
        </w:rPr>
        <w:t>raid, honey. Take courage!</w:t>
      </w:r>
      <w:r w:rsidRPr="00642CE6">
        <w:rPr>
          <w:rStyle w:val="5"/>
          <w:rFonts w:ascii="Times New Roman" w:hAnsi="Times New Roman"/>
          <w:sz w:val="22"/>
          <w:szCs w:val="22"/>
        </w:rPr>
        <w:t>”</w:t>
      </w:r>
    </w:p>
    <w:p w:rsidR="00D3521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 w:rsidR="00DE062B">
        <w:rPr>
          <w:rStyle w:val="5"/>
          <w:rFonts w:ascii="Times New Roman" w:hAnsi="Times New Roman"/>
          <w:sz w:val="22"/>
          <w:szCs w:val="22"/>
        </w:rPr>
        <w:t>“</w:t>
      </w:r>
      <w:r w:rsidRPr="00642CE6">
        <w:rPr>
          <w:rStyle w:val="5"/>
          <w:rFonts w:ascii="Times New Roman" w:hAnsi="Times New Roman"/>
          <w:sz w:val="22"/>
          <w:szCs w:val="22"/>
        </w:rPr>
        <w:t>What's courage?</w:t>
      </w:r>
      <w:r w:rsidRPr="00642CE6" w:rsidR="00B84C35">
        <w:rPr>
          <w:rStyle w:val="5"/>
          <w:rFonts w:ascii="Times New Roman" w:hAnsi="Times New Roman"/>
          <w:sz w:val="22"/>
          <w:szCs w:val="22"/>
        </w:rPr>
        <w:t>”</w:t>
      </w:r>
      <w:r w:rsidRPr="00642CE6" w:rsidR="00B84C3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she asked </w:t>
      </w:r>
      <w:r w:rsidRPr="00642CE6">
        <w:rPr>
          <w:rStyle w:val="5"/>
          <w:rFonts w:ascii="Times New Roman" w:hAnsi="Times New Roman"/>
          <w:sz w:val="22"/>
          <w:szCs w:val="22"/>
        </w:rPr>
        <w:t>running</w:t>
      </w:r>
      <w:r w:rsidRPr="00642CE6" w:rsidR="0068337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68337D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t</w:t>
      </w:r>
      <w:r w:rsidRPr="00642CE6">
        <w:rPr>
          <w:rStyle w:val="5"/>
          <w:rFonts w:ascii="Times New Roman" w:hAnsi="Times New Roman"/>
          <w:sz w:val="22"/>
          <w:szCs w:val="22"/>
        </w:rPr>
        <w:t>o</w:t>
      </w:r>
      <w:r w:rsidRPr="00642CE6" w:rsidR="0068337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her</w:t>
      </w:r>
      <w:r w:rsidRPr="00642CE6" w:rsidR="0068337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mother</w:t>
      </w:r>
      <w:r w:rsidRPr="00642CE6" w:rsidR="00DE062B">
        <w:rPr>
          <w:rStyle w:val="5"/>
          <w:rFonts w:ascii="Times New Roman" w:hAnsi="Times New Roman"/>
          <w:sz w:val="22"/>
          <w:szCs w:val="22"/>
        </w:rPr>
        <w:t>’</w:t>
      </w:r>
      <w:r w:rsidRPr="00642CE6">
        <w:rPr>
          <w:rStyle w:val="5"/>
          <w:rFonts w:ascii="Times New Roman" w:hAnsi="Times New Roman"/>
          <w:sz w:val="22"/>
          <w:szCs w:val="22"/>
        </w:rPr>
        <w:t>s bed.</w:t>
      </w:r>
    </w:p>
    <w:p w:rsidR="00D3521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 w:rsidR="00DE062B">
        <w:rPr>
          <w:rStyle w:val="5"/>
          <w:rFonts w:ascii="Times New Roman" w:hAnsi="Times New Roman"/>
          <w:sz w:val="22"/>
          <w:szCs w:val="22"/>
        </w:rPr>
        <w:t>“</w:t>
      </w:r>
      <w:r w:rsidRPr="00642CE6">
        <w:rPr>
          <w:rStyle w:val="5"/>
          <w:rFonts w:ascii="Times New Roman" w:hAnsi="Times New Roman"/>
          <w:sz w:val="22"/>
          <w:szCs w:val="22"/>
        </w:rPr>
        <w:t>Courage is the brave breath</w:t>
      </w:r>
      <w:r w:rsidRPr="00642CE6" w:rsidR="00DE062B">
        <w:rPr>
          <w:rStyle w:val="5"/>
          <w:rFonts w:ascii="Times New Roman" w:hAnsi="Times New Roman"/>
          <w:sz w:val="22"/>
          <w:szCs w:val="22"/>
        </w:rPr>
        <w:t>”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her mother answered.</w:t>
      </w:r>
    </w:p>
    <w:p w:rsidR="00D3521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 w:rsidR="00DE062B">
        <w:rPr>
          <w:rStyle w:val="5"/>
          <w:rFonts w:ascii="Times New Roman" w:hAnsi="Times New Roman"/>
          <w:sz w:val="22"/>
          <w:szCs w:val="22"/>
        </w:rPr>
        <w:t>“</w:t>
      </w:r>
      <w:r w:rsidRPr="00642CE6">
        <w:rPr>
          <w:rStyle w:val="5"/>
          <w:rFonts w:ascii="Times New Roman" w:hAnsi="Times New Roman"/>
          <w:sz w:val="22"/>
          <w:szCs w:val="22"/>
        </w:rPr>
        <w:t>Mum, do you have courage?</w:t>
      </w:r>
      <w:r w:rsidRPr="00642CE6" w:rsidR="00DE062B">
        <w:rPr>
          <w:rStyle w:val="5"/>
          <w:rFonts w:ascii="Times New Roman" w:hAnsi="Times New Roman"/>
          <w:sz w:val="22"/>
          <w:szCs w:val="22"/>
        </w:rPr>
        <w:t>”</w:t>
      </w:r>
    </w:p>
    <w:p w:rsidR="00D3521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 w:rsidR="00DE062B">
        <w:rPr>
          <w:rStyle w:val="5"/>
          <w:rFonts w:ascii="Times New Roman" w:hAnsi="Times New Roman"/>
          <w:sz w:val="22"/>
          <w:szCs w:val="22"/>
        </w:rPr>
        <w:t>“</w:t>
      </w:r>
      <w:r w:rsidRPr="00642CE6">
        <w:rPr>
          <w:rStyle w:val="5"/>
          <w:rFonts w:ascii="Times New Roman" w:hAnsi="Times New Roman"/>
          <w:sz w:val="22"/>
          <w:szCs w:val="22"/>
        </w:rPr>
        <w:t>Certainly</w:t>
      </w:r>
      <w:r w:rsidRPr="00642CE6" w:rsidR="00B84C35">
        <w:rPr>
          <w:rStyle w:val="5"/>
          <w:rFonts w:ascii="Times New Roman" w:hAnsi="Times New Roman" w:hint="eastAsia"/>
          <w:sz w:val="22"/>
          <w:szCs w:val="22"/>
        </w:rPr>
        <w:t>.</w:t>
      </w:r>
      <w:r w:rsidRPr="00642CE6" w:rsidR="00B84C35">
        <w:rPr>
          <w:rStyle w:val="5"/>
          <w:rFonts w:ascii="Times New Roman" w:hAnsi="Times New Roman"/>
          <w:sz w:val="22"/>
          <w:szCs w:val="22"/>
        </w:rPr>
        <w:t>”</w:t>
      </w:r>
    </w:p>
    <w:p w:rsidR="00D3521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The girl held out her little hands, saying,</w:t>
      </w:r>
      <w:r w:rsidRPr="00642CE6" w:rsidR="0068337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B84C35">
        <w:rPr>
          <w:rStyle w:val="5"/>
          <w:rFonts w:ascii="Times New Roman" w:hAnsi="Times New Roman"/>
          <w:sz w:val="22"/>
          <w:szCs w:val="22"/>
        </w:rPr>
        <w:t>“</w:t>
      </w:r>
      <w:r w:rsidRPr="00642CE6">
        <w:rPr>
          <w:rStyle w:val="5"/>
          <w:rFonts w:ascii="Times New Roman" w:hAnsi="Times New Roman"/>
          <w:sz w:val="22"/>
          <w:szCs w:val="22"/>
        </w:rPr>
        <w:t>Mum, blow</w:t>
      </w:r>
      <w:r w:rsidRPr="00642CE6" w:rsidR="0068337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some of your breath of courage to me.</w:t>
      </w:r>
      <w:r w:rsidRPr="00642CE6" w:rsidR="00B84C35">
        <w:rPr>
          <w:rStyle w:val="5"/>
          <w:rFonts w:ascii="Times New Roman" w:hAnsi="Times New Roman"/>
          <w:sz w:val="22"/>
          <w:szCs w:val="22"/>
        </w:rPr>
        <w:t>”</w:t>
      </w:r>
    </w:p>
    <w:p w:rsidR="00D3521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After her mother blew out two mouthful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s of breath </w:t>
      </w:r>
      <w:r w:rsidRPr="00642CE6">
        <w:rPr>
          <w:rStyle w:val="5"/>
          <w:rFonts w:ascii="Times New Roman" w:hAnsi="Times New Roman"/>
          <w:sz w:val="22"/>
          <w:szCs w:val="22"/>
        </w:rPr>
        <w:t>into</w:t>
      </w:r>
      <w:r w:rsidRPr="00642CE6" w:rsidR="0068337D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her lit</w:t>
      </w:r>
      <w:r w:rsidRPr="00642CE6" w:rsidR="00255CFD">
        <w:rPr>
          <w:rStyle w:val="5"/>
          <w:rFonts w:ascii="Times New Roman" w:hAnsi="Times New Roman"/>
          <w:sz w:val="22"/>
          <w:szCs w:val="22"/>
        </w:rPr>
        <w:t>t</w:t>
      </w:r>
      <w:r w:rsidRPr="00642CE6" w:rsidR="00255CFD">
        <w:rPr>
          <w:rStyle w:val="5"/>
          <w:rFonts w:ascii="Times New Roman" w:hAnsi="Times New Roman"/>
          <w:sz w:val="22"/>
          <w:szCs w:val="22"/>
        </w:rPr>
        <w:t>l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e cold hands, the</w:t>
      </w:r>
      <w:r w:rsidRPr="00642CE6" w:rsidR="00B84C3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little girl clenched her fists(握拳）</w:t>
      </w:r>
      <w:r w:rsidRPr="00642CE6">
        <w:rPr>
          <w:rStyle w:val="5"/>
          <w:rFonts w:ascii="Times New Roman" w:hAnsi="Times New Roman"/>
          <w:sz w:val="22"/>
          <w:szCs w:val="22"/>
        </w:rPr>
        <w:t>nervously, afraid that the</w:t>
      </w:r>
      <w:r w:rsidRPr="00642CE6" w:rsidR="00255CF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B84C35">
        <w:rPr>
          <w:rStyle w:val="5"/>
          <w:rFonts w:ascii="Times New Roman" w:hAnsi="Times New Roman"/>
          <w:sz w:val="22"/>
          <w:szCs w:val="22"/>
        </w:rPr>
        <w:t>“</w:t>
      </w:r>
      <w:r w:rsidRPr="00642CE6">
        <w:rPr>
          <w:rStyle w:val="5"/>
          <w:rFonts w:ascii="Times New Roman" w:hAnsi="Times New Roman"/>
          <w:sz w:val="22"/>
          <w:szCs w:val="22"/>
        </w:rPr>
        <w:t>breath of cour</w:t>
      </w:r>
      <w:r w:rsidRPr="00642CE6">
        <w:rPr>
          <w:rStyle w:val="5"/>
          <w:rFonts w:ascii="Times New Roman" w:hAnsi="Times New Roman"/>
          <w:sz w:val="22"/>
          <w:szCs w:val="22"/>
        </w:rPr>
        <w:t>age</w:t>
      </w:r>
      <w:r w:rsidRPr="00642CE6" w:rsidR="00B84C35">
        <w:rPr>
          <w:rStyle w:val="5"/>
          <w:rFonts w:ascii="Times New Roman" w:hAnsi="Times New Roman"/>
          <w:sz w:val="22"/>
          <w:szCs w:val="22"/>
        </w:rPr>
        <w:t>”</w:t>
      </w:r>
      <w:r w:rsidRPr="00642CE6" w:rsidR="00B84C35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would run</w:t>
      </w:r>
      <w:r w:rsidRPr="00642CE6" w:rsidR="00255CFD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away. Then with her fists clenched, she walked out of the</w:t>
      </w:r>
      <w:r w:rsidRPr="00642CE6" w:rsidR="00255CF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bedroom towards the bathroom with nothing to fear.</w:t>
      </w:r>
    </w:p>
    <w:p w:rsidR="00D3521E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 w:hint="eastAsia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Her mother s</w:t>
      </w:r>
      <w:r w:rsidRPr="00642CE6">
        <w:rPr>
          <w:rStyle w:val="5"/>
          <w:rFonts w:ascii="Times New Roman" w:hAnsi="Times New Roman"/>
          <w:sz w:val="22"/>
          <w:szCs w:val="22"/>
        </w:rPr>
        <w:t>aid to herse</w:t>
      </w:r>
      <w:r w:rsidRPr="00642CE6">
        <w:rPr>
          <w:rStyle w:val="5"/>
          <w:rFonts w:ascii="Times New Roman" w:hAnsi="Times New Roman"/>
          <w:sz w:val="22"/>
          <w:szCs w:val="22"/>
        </w:rPr>
        <w:t>lf.</w:t>
      </w:r>
      <w:r w:rsidRPr="00642CE6" w:rsidR="00255CF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B84C35">
        <w:rPr>
          <w:rStyle w:val="5"/>
          <w:rFonts w:ascii="Times New Roman" w:hAnsi="Times New Roman"/>
          <w:sz w:val="22"/>
          <w:szCs w:val="22"/>
        </w:rPr>
        <w:t>“</w:t>
      </w:r>
      <w:r w:rsidRPr="00642CE6">
        <w:rPr>
          <w:rStyle w:val="5"/>
          <w:rFonts w:ascii="Times New Roman" w:hAnsi="Times New Roman"/>
          <w:sz w:val="22"/>
          <w:szCs w:val="22"/>
        </w:rPr>
        <w:t>It will be nice if someone</w:t>
      </w:r>
      <w:r w:rsidRPr="00642CE6" w:rsidR="00255CF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can blow some kind of</w:t>
      </w:r>
      <w:r w:rsidRPr="00642CE6" w:rsidR="00255CF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B84C35">
        <w:rPr>
          <w:rStyle w:val="5"/>
          <w:rFonts w:ascii="Times New Roman" w:hAnsi="Times New Roman"/>
          <w:sz w:val="22"/>
          <w:szCs w:val="22"/>
        </w:rPr>
        <w:t>‘</w:t>
      </w:r>
      <w:r w:rsidRPr="00642CE6">
        <w:rPr>
          <w:rStyle w:val="5"/>
          <w:rFonts w:ascii="Times New Roman" w:hAnsi="Times New Roman"/>
          <w:sz w:val="22"/>
          <w:szCs w:val="22"/>
        </w:rPr>
        <w:t>breath</w:t>
      </w:r>
      <w:r w:rsidRPr="00642CE6" w:rsidR="00B84C35">
        <w:rPr>
          <w:rStyle w:val="5"/>
          <w:rFonts w:ascii="Times New Roman" w:hAnsi="Times New Roman"/>
          <w:sz w:val="22"/>
          <w:szCs w:val="22"/>
        </w:rPr>
        <w:t>’</w:t>
      </w:r>
      <w:r w:rsidRPr="00642CE6" w:rsidR="00B84C35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to me. Then I can hold it in</w:t>
      </w:r>
      <w:r w:rsidRPr="00642CE6" w:rsidR="00255CF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my hands too w</w:t>
      </w:r>
      <w:r w:rsidRPr="00642CE6">
        <w:rPr>
          <w:rStyle w:val="5"/>
          <w:rFonts w:ascii="Times New Roman" w:hAnsi="Times New Roman"/>
          <w:sz w:val="22"/>
          <w:szCs w:val="22"/>
        </w:rPr>
        <w:t>hen I feel terrified or lost.</w:t>
      </w:r>
      <w:r w:rsidRPr="00642CE6" w:rsidR="00B84C35">
        <w:rPr>
          <w:rStyle w:val="5"/>
          <w:rFonts w:ascii="Times New Roman" w:hAnsi="Times New Roman"/>
          <w:sz w:val="22"/>
          <w:szCs w:val="22"/>
        </w:rPr>
        <w:t>”</w:t>
      </w:r>
    </w:p>
    <w:p w:rsidR="00DF2C1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 w:rsidR="00D3521E">
        <w:rPr>
          <w:rStyle w:val="5"/>
          <w:rFonts w:ascii="Times New Roman" w:hAnsi="Times New Roman"/>
          <w:sz w:val="22"/>
          <w:szCs w:val="22"/>
        </w:rPr>
        <w:t>In fact, mostly, what we are terrified of is nothing bu</w:t>
      </w:r>
      <w:r w:rsidRPr="00642CE6" w:rsidR="00D3521E">
        <w:rPr>
          <w:rStyle w:val="5"/>
          <w:rFonts w:ascii="Times New Roman" w:hAnsi="Times New Roman"/>
          <w:sz w:val="22"/>
          <w:szCs w:val="22"/>
        </w:rPr>
        <w:t>t</w:t>
      </w:r>
      <w:r w:rsidRPr="00642CE6" w:rsidR="00255CFD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D3521E">
        <w:rPr>
          <w:rStyle w:val="5"/>
          <w:rFonts w:ascii="Times New Roman" w:hAnsi="Times New Roman"/>
          <w:sz w:val="22"/>
          <w:szCs w:val="22"/>
        </w:rPr>
        <w:t>the fear in our mind.</w:t>
      </w:r>
      <w:r w:rsidRPr="00642CE6" w:rsidR="00255CF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3521E">
        <w:rPr>
          <w:rStyle w:val="5"/>
          <w:rFonts w:ascii="Times New Roman" w:hAnsi="Times New Roman" w:hint="eastAsia"/>
          <w:sz w:val="22"/>
          <w:szCs w:val="22"/>
        </w:rPr>
        <w:t>Who we</w:t>
      </w:r>
      <w:r w:rsidRPr="00642CE6" w:rsidR="00D3521E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3521E">
        <w:rPr>
          <w:rStyle w:val="5"/>
          <w:rFonts w:ascii="Times New Roman" w:hAnsi="Times New Roman" w:hint="eastAsia"/>
          <w:sz w:val="22"/>
          <w:szCs w:val="22"/>
        </w:rPr>
        <w:t>should defeat</w:t>
      </w:r>
      <w:r w:rsidRPr="00642CE6" w:rsidR="00B84C35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3521E">
        <w:rPr>
          <w:rStyle w:val="5"/>
          <w:rFonts w:ascii="Times New Roman" w:hAnsi="Times New Roman" w:hint="eastAsia"/>
          <w:sz w:val="22"/>
          <w:szCs w:val="22"/>
        </w:rPr>
        <w:t>is</w:t>
      </w:r>
      <w:r w:rsidRPr="00642CE6" w:rsidR="00255CFD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3521E">
        <w:rPr>
          <w:rStyle w:val="5"/>
          <w:rFonts w:ascii="Times New Roman" w:hAnsi="Times New Roman"/>
          <w:sz w:val="22"/>
          <w:szCs w:val="22"/>
        </w:rPr>
        <w:t>no</w:t>
      </w:r>
      <w:r w:rsidRPr="00642CE6" w:rsidR="00D3521E">
        <w:rPr>
          <w:rStyle w:val="5"/>
          <w:rFonts w:ascii="Times New Roman" w:hAnsi="Times New Roman"/>
          <w:sz w:val="22"/>
          <w:szCs w:val="22"/>
        </w:rPr>
        <w:t>body but ourse</w:t>
      </w:r>
      <w:r w:rsidRPr="00642CE6" w:rsidR="00D3521E">
        <w:rPr>
          <w:rStyle w:val="5"/>
          <w:rFonts w:ascii="Times New Roman" w:hAnsi="Times New Roman"/>
          <w:sz w:val="22"/>
          <w:szCs w:val="22"/>
        </w:rPr>
        <w:t>lves.</w:t>
      </w:r>
    </w:p>
    <w:p w:rsidR="00DF2C1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>(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>)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26. The girl walked back because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>.</w:t>
      </w:r>
    </w:p>
    <w:p w:rsidR="00DF2C1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the bathroom was too far away</w:t>
      </w:r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B. her mother wouldn't go wi</w:t>
      </w:r>
      <w:r w:rsidRPr="00642CE6">
        <w:rPr>
          <w:rStyle w:val="5"/>
          <w:rFonts w:ascii="Times New Roman" w:hAnsi="Times New Roman"/>
          <w:sz w:val="22"/>
          <w:szCs w:val="22"/>
        </w:rPr>
        <w:t>th her</w:t>
      </w:r>
    </w:p>
    <w:p w:rsidR="00DF2C1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C. she was too afraid of the dark</w:t>
      </w:r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D. the door of the bedroom was locked</w:t>
      </w:r>
    </w:p>
    <w:p w:rsidR="00DF2C1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>(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>)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27. We learn from the passage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that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>.</w:t>
      </w:r>
    </w:p>
    <w:p w:rsidR="00DF2C1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the girl went to the bathroom by he</w:t>
      </w:r>
      <w:r w:rsidRPr="00642CE6">
        <w:rPr>
          <w:rStyle w:val="5"/>
          <w:rFonts w:ascii="Times New Roman" w:hAnsi="Times New Roman"/>
          <w:sz w:val="22"/>
          <w:szCs w:val="22"/>
        </w:rPr>
        <w:t>rself</w:t>
      </w:r>
    </w:p>
    <w:p w:rsidR="00DF2C1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B. the girl pretended to be terrified of nothing</w:t>
      </w:r>
      <w:r w:rsidRPr="00642CE6" w:rsidR="005B624B">
        <w:rPr>
          <w:rStyle w:val="5"/>
          <w:rFonts w:ascii="Times New Roman" w:hAnsi="Times New Roman" w:hint="eastAsia"/>
          <w:sz w:val="22"/>
          <w:szCs w:val="22"/>
        </w:rPr>
        <w:t>。</w:t>
      </w:r>
    </w:p>
    <w:p w:rsidR="00DF2C1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C.</w:t>
      </w:r>
      <w:r w:rsidRPr="00642CE6" w:rsidR="006E540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the</w:t>
      </w:r>
      <w:r w:rsidRPr="00642CE6" w:rsidR="006E540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girl's</w:t>
      </w:r>
      <w:r w:rsidRPr="00642CE6" w:rsidR="006E540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mother</w:t>
      </w:r>
      <w:r w:rsidRPr="00642CE6" w:rsidR="006E540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was</w:t>
      </w:r>
      <w:r w:rsidRPr="00642CE6" w:rsidR="006E540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able</w:t>
      </w:r>
      <w:r w:rsidRPr="00642CE6" w:rsidR="006E540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to</w:t>
      </w:r>
      <w:r w:rsidRPr="00642CE6" w:rsidR="006E540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blow</w:t>
      </w:r>
      <w:r w:rsidRPr="00642CE6" w:rsidR="006E540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brave br</w:t>
      </w:r>
      <w:r w:rsidRPr="00642CE6">
        <w:rPr>
          <w:rStyle w:val="5"/>
          <w:rFonts w:ascii="Times New Roman" w:hAnsi="Times New Roman"/>
          <w:sz w:val="22"/>
          <w:szCs w:val="22"/>
        </w:rPr>
        <w:t>eath</w:t>
      </w:r>
    </w:p>
    <w:p w:rsidR="006E540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bookmarkStart w:id="4" w:name="_Hlk98244734"/>
      <w:r w:rsidRPr="00642CE6" w:rsidR="00DF2C1B">
        <w:rPr>
          <w:rStyle w:val="5"/>
          <w:rFonts w:ascii="Times New Roman" w:hAnsi="Times New Roman"/>
          <w:sz w:val="22"/>
          <w:szCs w:val="22"/>
        </w:rPr>
        <w:t>D. the girl's mother was very proud of herself</w:t>
      </w:r>
    </w:p>
    <w:p w:rsidR="006E540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bookmarkEnd w:id="4"/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>(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>)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28. To stop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</w:rPr>
        <w:t>“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mother</w:t>
      </w:r>
      <w:r w:rsidRPr="00642CE6" w:rsidR="00DE062B">
        <w:rPr>
          <w:rStyle w:val="5"/>
          <w:rFonts w:ascii="Times New Roman" w:hAnsi="Times New Roman"/>
          <w:sz w:val="22"/>
          <w:szCs w:val="22"/>
        </w:rPr>
        <w:t>’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s breath</w:t>
      </w:r>
      <w:r w:rsidRPr="00642CE6" w:rsidR="00DE062B">
        <w:rPr>
          <w:rStyle w:val="5"/>
          <w:rFonts w:ascii="Times New Roman" w:hAnsi="Times New Roman"/>
          <w:sz w:val="22"/>
          <w:szCs w:val="22"/>
        </w:rPr>
        <w:t>”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 xml:space="preserve"> from ru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nning away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,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 xml:space="preserve">the 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girl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>.</w:t>
      </w:r>
    </w:p>
    <w:p w:rsidR="00DF2C1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held out her little hands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B. c</w:t>
      </w:r>
      <w:r w:rsidRPr="00642CE6">
        <w:rPr>
          <w:rStyle w:val="5"/>
          <w:rFonts w:ascii="Times New Roman" w:hAnsi="Times New Roman"/>
          <w:sz w:val="22"/>
          <w:szCs w:val="22"/>
        </w:rPr>
        <w:t>lenched her fists</w:t>
      </w:r>
    </w:p>
    <w:p w:rsidR="00DF2C1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C. talked to her mother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D. held her own breath</w:t>
      </w:r>
    </w:p>
    <w:p w:rsidR="00DF2C1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  <w:u w:val="single"/>
        </w:rPr>
      </w:pPr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>(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>)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29. The writer mainly wants to tell us that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>.</w:t>
      </w:r>
    </w:p>
    <w:p w:rsidR="00642CE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DF2C1B">
        <w:rPr>
          <w:rStyle w:val="5"/>
          <w:rFonts w:ascii="Times New Roman" w:hAnsi="Times New Roman"/>
          <w:sz w:val="22"/>
          <w:szCs w:val="22"/>
        </w:rPr>
        <w:t>A. adults are always brave enough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</w:p>
    <w:p w:rsidR="00DF2C1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B. children l</w:t>
      </w:r>
      <w:r w:rsidRPr="00642CE6" w:rsidR="007D43B3">
        <w:rPr>
          <w:rStyle w:val="5"/>
          <w:rFonts w:ascii="Times New Roman" w:hAnsi="Times New Roman"/>
          <w:sz w:val="22"/>
          <w:szCs w:val="22"/>
        </w:rPr>
        <w:t>e</w:t>
      </w:r>
      <w:r w:rsidRPr="00642CE6">
        <w:rPr>
          <w:rStyle w:val="5"/>
          <w:rFonts w:ascii="Times New Roman" w:hAnsi="Times New Roman"/>
          <w:sz w:val="22"/>
          <w:szCs w:val="22"/>
        </w:rPr>
        <w:t>arn to b</w:t>
      </w:r>
      <w:r w:rsidRPr="00642CE6">
        <w:rPr>
          <w:rStyle w:val="5"/>
          <w:rFonts w:ascii="Times New Roman" w:hAnsi="Times New Roman"/>
          <w:sz w:val="22"/>
          <w:szCs w:val="22"/>
        </w:rPr>
        <w:t>e brave quickly</w:t>
      </w:r>
    </w:p>
    <w:p w:rsidR="00642CE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DF2C1B">
        <w:rPr>
          <w:rStyle w:val="5"/>
          <w:rFonts w:ascii="Times New Roman" w:hAnsi="Times New Roman"/>
          <w:sz w:val="22"/>
          <w:szCs w:val="22"/>
        </w:rPr>
        <w:t xml:space="preserve">C. the fear in one's 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mind is the real problem</w:t>
      </w:r>
    </w:p>
    <w:p w:rsidR="007D43B3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DF2C1B">
        <w:rPr>
          <w:rStyle w:val="5"/>
          <w:rFonts w:ascii="Times New Roman" w:hAnsi="Times New Roman"/>
          <w:sz w:val="22"/>
          <w:szCs w:val="22"/>
        </w:rPr>
        <w:t>D.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the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mother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can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d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eal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with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anything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with breath</w:t>
      </w:r>
    </w:p>
    <w:p w:rsidR="00DF2C1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>(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>)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7D43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30. Which is the best title of the passage?</w:t>
      </w:r>
    </w:p>
    <w:p w:rsidR="00DF2C1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</w:t>
      </w:r>
      <w:r w:rsidRPr="00642CE6">
        <w:rPr>
          <w:rStyle w:val="5"/>
          <w:rFonts w:ascii="Times New Roman" w:hAnsi="Times New Roman"/>
          <w:sz w:val="22"/>
          <w:szCs w:val="22"/>
        </w:rPr>
        <w:t>. The Fearless Mother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B. One Lonely Girl</w:t>
      </w:r>
    </w:p>
    <w:p w:rsidR="00D22CA4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 w:hint="eastAsia"/>
          <w:sz w:val="22"/>
          <w:szCs w:val="22"/>
        </w:rPr>
      </w:pPr>
      <w:r w:rsidRPr="00642CE6" w:rsidR="00DF2C1B">
        <w:rPr>
          <w:rStyle w:val="5"/>
          <w:rFonts w:ascii="Times New Roman" w:hAnsi="Times New Roman"/>
          <w:sz w:val="22"/>
          <w:szCs w:val="22"/>
        </w:rPr>
        <w:t>C. One midnight</w:t>
      </w:r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DF2C1B">
        <w:rPr>
          <w:rStyle w:val="5"/>
          <w:rFonts w:ascii="Times New Roman" w:hAnsi="Times New Roman"/>
          <w:sz w:val="22"/>
          <w:szCs w:val="22"/>
        </w:rPr>
        <w:t>D. The Breath of Courage</w:t>
      </w:r>
    </w:p>
    <w:p w:rsidR="00D22CA4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jc w:val="center"/>
        <w:rPr>
          <w:rStyle w:val="5"/>
          <w:rFonts w:ascii="Times New Roman" w:hAnsi="Times New Roman"/>
          <w:sz w:val="22"/>
          <w:szCs w:val="22"/>
        </w:rPr>
      </w:pPr>
      <w:r w:rsidRPr="00642CE6" w:rsidR="001A3921">
        <w:rPr>
          <w:rStyle w:val="5"/>
          <w:rFonts w:ascii="Times New Roman" w:hAnsi="Times New Roman" w:hint="eastAsia"/>
          <w:sz w:val="22"/>
          <w:szCs w:val="22"/>
        </w:rPr>
        <w:t>(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>C</w:t>
      </w:r>
      <w:r w:rsidRPr="00642CE6" w:rsidR="001A3921">
        <w:rPr>
          <w:rStyle w:val="5"/>
          <w:rFonts w:ascii="Times New Roman" w:hAnsi="Times New Roman"/>
          <w:sz w:val="22"/>
          <w:szCs w:val="22"/>
        </w:rPr>
        <w:t>)</w:t>
      </w:r>
    </w:p>
    <w:p w:rsidR="00D22CA4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It was a cold winter day.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old man sa</w:t>
      </w:r>
      <w:r w:rsidRPr="00642CE6">
        <w:rPr>
          <w:rStyle w:val="5"/>
          <w:rFonts w:ascii="Times New Roman" w:hAnsi="Times New Roman"/>
          <w:sz w:val="22"/>
          <w:szCs w:val="22"/>
        </w:rPr>
        <w:t>t on a</w:t>
      </w:r>
      <w:r w:rsidRPr="00642CE6">
        <w:rPr>
          <w:rStyle w:val="5"/>
          <w:rFonts w:ascii="Times New Roman" w:hAnsi="Times New Roman"/>
          <w:sz w:val="22"/>
          <w:szCs w:val="22"/>
          <w:u w:val="single"/>
        </w:rPr>
        <w:t xml:space="preserve"> frozen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lake, cut a hole in the ice,</w:t>
      </w:r>
      <w:r w:rsidRPr="00642CE6" w:rsidR="00DE062B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d</w:t>
      </w:r>
      <w:r w:rsidRPr="00642CE6">
        <w:rPr>
          <w:rStyle w:val="5"/>
          <w:rFonts w:ascii="Times New Roman" w:hAnsi="Times New Roman"/>
          <w:sz w:val="22"/>
          <w:szCs w:val="22"/>
        </w:rPr>
        <w:t>ropped his fishing line and waited. He was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there for almost an hour, without even a fish.</w:t>
      </w:r>
    </w:p>
    <w:p w:rsidR="00D22CA4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Just then a young man walked toward him, cut a hole in the ice next to him.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The young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man dropped his fishing line and min</w:t>
      </w:r>
      <w:r w:rsidRPr="00642CE6">
        <w:rPr>
          <w:rStyle w:val="5"/>
          <w:rFonts w:ascii="Times New Roman" w:hAnsi="Times New Roman"/>
          <w:sz w:val="22"/>
          <w:szCs w:val="22"/>
        </w:rPr>
        <w:t>utes later he caught a large mouth bass.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The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old man couldn't believe his eyes. Shortl</w:t>
      </w:r>
      <w:r w:rsidRPr="00642CE6">
        <w:rPr>
          <w:rStyle w:val="5"/>
          <w:rFonts w:ascii="Times New Roman" w:hAnsi="Times New Roman"/>
          <w:sz w:val="22"/>
          <w:szCs w:val="22"/>
        </w:rPr>
        <w:t>y after that, the young man caught another big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one. Ten minutes later, he got a third one.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During the next twenty minutes, the young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man got another two.</w:t>
      </w:r>
    </w:p>
    <w:p w:rsidR="005B624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sz w:val="22"/>
          <w:szCs w:val="22"/>
        </w:rPr>
      </w:pPr>
      <w:r w:rsidRPr="00642CE6" w:rsidR="00D22CA4">
        <w:rPr>
          <w:rStyle w:val="5"/>
          <w:rFonts w:ascii="Times New Roman" w:hAnsi="Times New Roman"/>
          <w:sz w:val="22"/>
          <w:szCs w:val="22"/>
        </w:rPr>
        <w:t>Finally, the old</w:t>
      </w:r>
      <w:r w:rsidRPr="00642CE6" w:rsidR="00D22CA4">
        <w:rPr>
          <w:rStyle w:val="5"/>
          <w:rFonts w:ascii="Times New Roman" w:hAnsi="Times New Roman"/>
          <w:sz w:val="22"/>
          <w:szCs w:val="22"/>
        </w:rPr>
        <w:t xml:space="preserve"> man couldn't take it any longer. He said, "</w:t>
      </w:r>
      <w:r w:rsidRPr="00642CE6" w:rsidR="00D22CA4">
        <w:rPr>
          <w:rStyle w:val="5"/>
          <w:rFonts w:ascii="Times New Roman" w:hAnsi="Times New Roman"/>
          <w:sz w:val="22"/>
          <w:szCs w:val="22"/>
        </w:rPr>
        <w:t>You've been here for only</w:t>
      </w:r>
      <w:r w:rsidRPr="00642CE6" w:rsidR="00D22CA4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22CA4">
        <w:rPr>
          <w:rStyle w:val="5"/>
          <w:rFonts w:ascii="Times New Roman" w:hAnsi="Times New Roman"/>
          <w:sz w:val="22"/>
          <w:szCs w:val="22"/>
        </w:rPr>
        <w:t>half an hour, bu</w:t>
      </w:r>
      <w:r w:rsidRPr="00642CE6" w:rsidR="00D22CA4">
        <w:rPr>
          <w:rStyle w:val="5"/>
          <w:rFonts w:ascii="Times New Roman" w:hAnsi="Times New Roman"/>
          <w:sz w:val="22"/>
          <w:szCs w:val="22"/>
        </w:rPr>
        <w:t>t have caught so many fish! How do you do it?" The young man answered,</w:t>
      </w:r>
      <w:r w:rsidRPr="00642CE6" w:rsidR="00D22CA4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22CA4">
        <w:rPr>
          <w:rStyle w:val="5"/>
          <w:rFonts w:ascii="Times New Roman" w:hAnsi="Times New Roman"/>
          <w:sz w:val="22"/>
          <w:szCs w:val="22"/>
        </w:rPr>
        <w:t>" Roo rat roo reep ra rums rarim.</w:t>
      </w:r>
      <w:r w:rsidRPr="00642CE6" w:rsidR="00D22CA4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22CA4">
        <w:rPr>
          <w:rStyle w:val="5"/>
          <w:rFonts w:ascii="Times New Roman" w:hAnsi="Times New Roman"/>
          <w:sz w:val="22"/>
          <w:szCs w:val="22"/>
        </w:rPr>
        <w:t>"" What was that?" the old m</w:t>
      </w:r>
      <w:r w:rsidRPr="00642CE6" w:rsidR="00D22CA4">
        <w:rPr>
          <w:rStyle w:val="5"/>
          <w:rFonts w:ascii="Times New Roman" w:hAnsi="Times New Roman"/>
          <w:sz w:val="22"/>
          <w:szCs w:val="22"/>
        </w:rPr>
        <w:t>an asked. Again the young</w:t>
      </w:r>
      <w:r w:rsidRPr="00642CE6" w:rsidR="00D22CA4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22CA4">
        <w:rPr>
          <w:rStyle w:val="5"/>
          <w:rFonts w:ascii="Times New Roman" w:hAnsi="Times New Roman"/>
          <w:sz w:val="22"/>
          <w:szCs w:val="22"/>
        </w:rPr>
        <w:t>man answere</w:t>
      </w:r>
      <w:r w:rsidRPr="00642CE6" w:rsidR="00D22CA4">
        <w:rPr>
          <w:rStyle w:val="5"/>
          <w:rFonts w:ascii="Times New Roman" w:hAnsi="Times New Roman"/>
          <w:sz w:val="22"/>
          <w:szCs w:val="22"/>
        </w:rPr>
        <w:t>d</w:t>
      </w:r>
      <w:r w:rsidRPr="00642CE6" w:rsidR="00D22CA4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22CA4">
        <w:rPr>
          <w:rStyle w:val="5"/>
          <w:rFonts w:ascii="Times New Roman" w:hAnsi="Times New Roman"/>
          <w:sz w:val="22"/>
          <w:szCs w:val="22"/>
        </w:rPr>
        <w:t>"Roo rat roo reep ra rums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ra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rrm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.</w:t>
      </w:r>
      <w:r w:rsidRPr="00642CE6" w:rsidR="00D22CA4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22CA4">
        <w:rPr>
          <w:rStyle w:val="5"/>
          <w:rFonts w:ascii="Times New Roman" w:hAnsi="Times New Roman"/>
          <w:sz w:val="22"/>
          <w:szCs w:val="22"/>
        </w:rPr>
        <w:t xml:space="preserve">" </w:t>
      </w:r>
      <w:r w:rsidRPr="00642CE6" w:rsidR="00DE062B">
        <w:rPr>
          <w:rStyle w:val="5"/>
          <w:rFonts w:ascii="Times New Roman" w:hAnsi="Times New Roman"/>
          <w:sz w:val="22"/>
          <w:szCs w:val="22"/>
        </w:rPr>
        <w:t>“</w:t>
      </w:r>
      <w:r w:rsidRPr="00642CE6" w:rsidR="00D22CA4">
        <w:rPr>
          <w:rStyle w:val="5"/>
          <w:rFonts w:ascii="Times New Roman" w:hAnsi="Times New Roman"/>
          <w:sz w:val="22"/>
          <w:szCs w:val="22"/>
        </w:rPr>
        <w:t>Look</w:t>
      </w:r>
      <w:r w:rsidRPr="00642CE6" w:rsidR="00DE062B">
        <w:rPr>
          <w:rStyle w:val="5"/>
          <w:rFonts w:ascii="Times New Roman" w:hAnsi="Times New Roman"/>
          <w:sz w:val="22"/>
          <w:szCs w:val="22"/>
        </w:rPr>
        <w:t>”</w:t>
      </w:r>
      <w:r w:rsidRPr="00642CE6" w:rsidR="00D22CA4">
        <w:rPr>
          <w:rStyle w:val="5"/>
          <w:rFonts w:ascii="Times New Roman" w:hAnsi="Times New Roman"/>
          <w:sz w:val="22"/>
          <w:szCs w:val="22"/>
        </w:rPr>
        <w:t>.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22CA4">
        <w:rPr>
          <w:rStyle w:val="5"/>
          <w:rFonts w:ascii="Times New Roman" w:hAnsi="Times New Roman"/>
          <w:sz w:val="22"/>
          <w:szCs w:val="22"/>
        </w:rPr>
        <w:t>said the old man. "I can't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22CA4">
        <w:rPr>
          <w:rStyle w:val="5"/>
          <w:rFonts w:ascii="Times New Roman" w:hAnsi="Times New Roman" w:hint="eastAsia"/>
          <w:sz w:val="22"/>
          <w:szCs w:val="22"/>
        </w:rPr>
        <w:t>understand a w</w:t>
      </w:r>
      <w:r w:rsidRPr="00642CE6" w:rsidR="00D22CA4">
        <w:rPr>
          <w:rStyle w:val="5"/>
          <w:rFonts w:ascii="Times New Roman" w:hAnsi="Times New Roman" w:hint="eastAsia"/>
          <w:sz w:val="22"/>
          <w:szCs w:val="22"/>
        </w:rPr>
        <w:t>ord you're saying.</w:t>
      </w:r>
      <w:r w:rsidRPr="00642CE6" w:rsidR="00D22CA4">
        <w:rPr>
          <w:rStyle w:val="5"/>
          <w:rFonts w:ascii="Times New Roman" w:hAnsi="Times New Roman" w:hint="eastAsia"/>
          <w:sz w:val="22"/>
          <w:szCs w:val="22"/>
        </w:rPr>
        <w:t>"</w:t>
      </w:r>
      <w:r w:rsidRPr="00642CE6" w:rsidR="00DE062B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D22CA4">
        <w:rPr>
          <w:rStyle w:val="5"/>
          <w:rFonts w:ascii="Times New Roman" w:hAnsi="Times New Roman" w:hint="eastAsia"/>
          <w:sz w:val="22"/>
          <w:szCs w:val="22"/>
        </w:rPr>
        <w:t>The young man took out the bait (诱饵) from his mouth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D22CA4">
        <w:rPr>
          <w:rStyle w:val="5"/>
          <w:rFonts w:ascii="Times New Roman" w:hAnsi="Times New Roman" w:hint="eastAsia"/>
          <w:sz w:val="22"/>
          <w:szCs w:val="22"/>
        </w:rPr>
        <w:t>and said, "You have to keep the worms (蠕虫) warm!</w:t>
      </w:r>
      <w:r w:rsidRPr="00642CE6">
        <w:rPr>
          <w:rFonts w:hint="eastAsia"/>
          <w:sz w:val="22"/>
          <w:szCs w:val="22"/>
        </w:rPr>
        <w:t xml:space="preserve"> </w:t>
      </w:r>
    </w:p>
    <w:p w:rsidR="005B624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>(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>)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1B7701">
        <w:rPr>
          <w:rStyle w:val="5"/>
          <w:rFonts w:ascii="Times New Roman" w:hAnsi="Times New Roman"/>
          <w:sz w:val="22"/>
          <w:szCs w:val="22"/>
        </w:rPr>
        <w:t>3</w:t>
      </w:r>
      <w:r w:rsidRPr="00642CE6">
        <w:rPr>
          <w:rStyle w:val="5"/>
          <w:rFonts w:ascii="Times New Roman" w:hAnsi="Times New Roman"/>
          <w:sz w:val="22"/>
          <w:szCs w:val="22"/>
        </w:rPr>
        <w:t>1. What does the underl</w:t>
      </w:r>
      <w:r w:rsidRPr="00642CE6">
        <w:rPr>
          <w:rStyle w:val="5"/>
          <w:rFonts w:ascii="Times New Roman" w:hAnsi="Times New Roman"/>
          <w:sz w:val="22"/>
          <w:szCs w:val="22"/>
        </w:rPr>
        <w:t>ined word "frozen"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mean in Chinese?</w:t>
      </w:r>
    </w:p>
    <w:p w:rsidR="005B624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880" w:firstLineChars="400"/>
        <w:rPr>
          <w:rStyle w:val="5"/>
          <w:rFonts w:ascii="Times New Roman" w:hAnsi="Times New Roman" w:hint="eastAsia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A.清澈的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B. 结冰的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C.宽阔的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D.幽深的</w:t>
      </w:r>
    </w:p>
    <w:p w:rsidR="005B624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>(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>)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1B7701">
        <w:rPr>
          <w:rStyle w:val="5"/>
          <w:rFonts w:ascii="Times New Roman" w:hAnsi="Times New Roman"/>
          <w:sz w:val="22"/>
          <w:szCs w:val="22"/>
        </w:rPr>
        <w:t>3</w:t>
      </w:r>
      <w:r w:rsidRPr="00642CE6">
        <w:rPr>
          <w:rStyle w:val="5"/>
          <w:rFonts w:ascii="Times New Roman" w:hAnsi="Times New Roman"/>
          <w:sz w:val="22"/>
          <w:szCs w:val="22"/>
        </w:rPr>
        <w:t>2. The old m</w:t>
      </w:r>
      <w:r w:rsidRPr="00642CE6">
        <w:rPr>
          <w:rStyle w:val="5"/>
          <w:rFonts w:ascii="Times New Roman" w:hAnsi="Times New Roman"/>
          <w:sz w:val="22"/>
          <w:szCs w:val="22"/>
        </w:rPr>
        <w:t>an came to the lake nearly</w:t>
      </w:r>
      <w:r w:rsidRPr="00642CE6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earlier than the youn</w:t>
      </w:r>
      <w:r w:rsidRPr="00642CE6">
        <w:rPr>
          <w:rStyle w:val="5"/>
          <w:rFonts w:ascii="Times New Roman" w:hAnsi="Times New Roman"/>
          <w:sz w:val="22"/>
          <w:szCs w:val="22"/>
        </w:rPr>
        <w:t>g man.</w:t>
      </w:r>
    </w:p>
    <w:p w:rsidR="00AD336A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5B624B">
        <w:rPr>
          <w:rStyle w:val="5"/>
          <w:rFonts w:ascii="Times New Roman" w:hAnsi="Times New Roman"/>
          <w:sz w:val="22"/>
          <w:szCs w:val="22"/>
        </w:rPr>
        <w:t>A. 20 minutes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B624B">
        <w:rPr>
          <w:rStyle w:val="5"/>
          <w:rFonts w:ascii="Times New Roman" w:hAnsi="Times New Roman"/>
          <w:sz w:val="22"/>
          <w:szCs w:val="22"/>
        </w:rPr>
        <w:t>B. half an hour</w:t>
      </w:r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B624B">
        <w:rPr>
          <w:rStyle w:val="5"/>
          <w:rFonts w:ascii="Times New Roman" w:hAnsi="Times New Roman"/>
          <w:sz w:val="22"/>
          <w:szCs w:val="22"/>
        </w:rPr>
        <w:t>C. an hour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B624B">
        <w:rPr>
          <w:rStyle w:val="5"/>
          <w:rFonts w:ascii="Times New Roman" w:hAnsi="Times New Roman" w:hint="eastAsia"/>
          <w:sz w:val="22"/>
          <w:szCs w:val="22"/>
        </w:rPr>
        <w:t>D</w:t>
      </w:r>
      <w:r w:rsidRPr="00642CE6" w:rsidR="005B624B">
        <w:rPr>
          <w:rStyle w:val="5"/>
          <w:rFonts w:ascii="Times New Roman" w:hAnsi="Times New Roman" w:hint="eastAsia"/>
          <w:sz w:val="22"/>
          <w:szCs w:val="22"/>
        </w:rPr>
        <w:t>.</w:t>
      </w:r>
      <w:r w:rsidRPr="00642CE6" w:rsidR="00DE062B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B624B">
        <w:rPr>
          <w:rStyle w:val="5"/>
          <w:rFonts w:ascii="Times New Roman" w:hAnsi="Times New Roman" w:hint="eastAsia"/>
          <w:sz w:val="22"/>
          <w:szCs w:val="22"/>
        </w:rPr>
        <w:t>90 minutes</w:t>
      </w:r>
      <w:r w:rsidRPr="00642CE6" w:rsidR="005B624B">
        <w:rPr>
          <w:rStyle w:val="5"/>
          <w:rFonts w:ascii="Times New Roman" w:hAnsi="Times New Roman" w:hint="eastAsia"/>
          <w:sz w:val="22"/>
          <w:szCs w:val="22"/>
        </w:rPr>
        <w:t>。</w:t>
      </w:r>
    </w:p>
    <w:p w:rsidR="005B624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 w:hint="eastAsia"/>
          <w:sz w:val="22"/>
          <w:szCs w:val="22"/>
        </w:rPr>
      </w:pPr>
      <w:r w:rsidRPr="00642CE6" w:rsidR="00AD336A">
        <w:rPr>
          <w:rStyle w:val="5"/>
          <w:rFonts w:ascii="Times New Roman" w:hAnsi="Times New Roman"/>
          <w:sz w:val="22"/>
          <w:szCs w:val="22"/>
        </w:rPr>
        <w:t>(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0048DB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>)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1B7701">
        <w:rPr>
          <w:rStyle w:val="5"/>
          <w:rFonts w:ascii="Times New Roman" w:hAnsi="Times New Roman"/>
          <w:sz w:val="22"/>
          <w:szCs w:val="22"/>
        </w:rPr>
        <w:t>3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3. How many fish did the young man get?</w:t>
      </w:r>
    </w:p>
    <w:p w:rsidR="005B624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One.</w:t>
      </w:r>
      <w:r w:rsidRPr="00642CE6" w:rsidR="00AD336A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B. Two.</w:t>
      </w:r>
      <w:r w:rsidRPr="00642CE6" w:rsidR="00AD336A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C. Thre</w:t>
      </w:r>
      <w:r w:rsidRPr="00642CE6">
        <w:rPr>
          <w:rStyle w:val="5"/>
          <w:rFonts w:ascii="Times New Roman" w:hAnsi="Times New Roman"/>
          <w:sz w:val="22"/>
          <w:szCs w:val="22"/>
        </w:rPr>
        <w:t>e.</w:t>
      </w:r>
      <w:r w:rsidRPr="00642CE6" w:rsidR="00AD336A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D. Five.</w:t>
      </w:r>
    </w:p>
    <w:p w:rsidR="005B624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AD336A">
        <w:rPr>
          <w:rStyle w:val="5"/>
          <w:rFonts w:ascii="Times New Roman" w:hAnsi="Times New Roman"/>
          <w:sz w:val="22"/>
          <w:szCs w:val="22"/>
        </w:rPr>
        <w:t>(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0048DB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>)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1B7701">
        <w:rPr>
          <w:rStyle w:val="5"/>
          <w:rFonts w:ascii="Times New Roman" w:hAnsi="Times New Roman"/>
          <w:sz w:val="22"/>
          <w:szCs w:val="22"/>
        </w:rPr>
        <w:t>3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4. Why couldn't </w:t>
      </w:r>
      <w:r w:rsidRPr="00642CE6">
        <w:rPr>
          <w:rStyle w:val="5"/>
          <w:rFonts w:ascii="Times New Roman" w:hAnsi="Times New Roman"/>
          <w:sz w:val="22"/>
          <w:szCs w:val="22"/>
        </w:rPr>
        <w:t>the old man understand the young man at first?</w:t>
      </w:r>
    </w:p>
    <w:p w:rsidR="005B624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Be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cause the young man didn't want the old man </w:t>
      </w:r>
      <w:r w:rsidRPr="00642CE6">
        <w:rPr>
          <w:rStyle w:val="5"/>
          <w:rFonts w:ascii="Times New Roman" w:hAnsi="Times New Roman"/>
          <w:sz w:val="22"/>
          <w:szCs w:val="22"/>
        </w:rPr>
        <w:t>to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know the secret.</w:t>
      </w:r>
    </w:p>
    <w:p w:rsidR="005B624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B. Because there was something in the young man's mouth.</w:t>
      </w:r>
    </w:p>
    <w:p w:rsidR="005B624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C. Because the young man sat very far from the old man.</w:t>
      </w:r>
    </w:p>
    <w:p w:rsidR="005B624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D. Because the young man sp</w:t>
      </w:r>
      <w:r w:rsidRPr="00642CE6">
        <w:rPr>
          <w:rStyle w:val="5"/>
          <w:rFonts w:ascii="Times New Roman" w:hAnsi="Times New Roman"/>
          <w:sz w:val="22"/>
          <w:szCs w:val="22"/>
        </w:rPr>
        <w:t>oke in a different language.</w:t>
      </w:r>
    </w:p>
    <w:p w:rsidR="005B624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AD336A">
        <w:rPr>
          <w:rStyle w:val="5"/>
          <w:rFonts w:ascii="Times New Roman" w:hAnsi="Times New Roman"/>
          <w:sz w:val="22"/>
          <w:szCs w:val="22"/>
        </w:rPr>
        <w:t>(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0048DB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D336A">
        <w:rPr>
          <w:rStyle w:val="5"/>
          <w:rFonts w:ascii="Times New Roman" w:hAnsi="Times New Roman"/>
          <w:sz w:val="22"/>
          <w:szCs w:val="22"/>
        </w:rPr>
        <w:t>)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1B7701">
        <w:rPr>
          <w:rStyle w:val="5"/>
          <w:rFonts w:ascii="Times New Roman" w:hAnsi="Times New Roman"/>
          <w:sz w:val="22"/>
          <w:szCs w:val="22"/>
        </w:rPr>
        <w:t>3</w:t>
      </w:r>
      <w:r w:rsidRPr="00642CE6">
        <w:rPr>
          <w:rStyle w:val="5"/>
          <w:rFonts w:ascii="Times New Roman" w:hAnsi="Times New Roman"/>
          <w:sz w:val="22"/>
          <w:szCs w:val="22"/>
        </w:rPr>
        <w:t>5. From the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story, we can learn</w:t>
      </w:r>
      <w:r w:rsidRPr="00642CE6" w:rsidR="00AD336A">
        <w:rPr>
          <w:rStyle w:val="5"/>
          <w:rFonts w:ascii="Times New Roman" w:hAnsi="Times New Roman" w:hint="eastAsia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has/ have much experien</w:t>
      </w:r>
      <w:r w:rsidRPr="00642CE6">
        <w:rPr>
          <w:rStyle w:val="5"/>
          <w:rFonts w:ascii="Times New Roman" w:hAnsi="Times New Roman"/>
          <w:sz w:val="22"/>
          <w:szCs w:val="22"/>
        </w:rPr>
        <w:t>ce of</w:t>
      </w:r>
      <w:r w:rsidRPr="00642CE6" w:rsidR="00AD336A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fishing.</w:t>
      </w:r>
    </w:p>
    <w:p w:rsidR="005B624B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the young man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B. the old man</w:t>
      </w:r>
    </w:p>
    <w:p w:rsidR="001A3921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 w:rsidR="005B624B">
        <w:rPr>
          <w:rStyle w:val="5"/>
          <w:rFonts w:ascii="Times New Roman" w:hAnsi="Times New Roman"/>
          <w:sz w:val="22"/>
          <w:szCs w:val="22"/>
        </w:rPr>
        <w:t>C. both the old man and the young man</w:t>
      </w:r>
      <w:r w:rsidRPr="00642CE6" w:rsid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5B624B">
        <w:rPr>
          <w:rStyle w:val="5"/>
          <w:rFonts w:ascii="Times New Roman" w:hAnsi="Times New Roman"/>
          <w:sz w:val="22"/>
          <w:szCs w:val="22"/>
        </w:rPr>
        <w:t>D. neither the old man nor the young man</w:t>
      </w:r>
    </w:p>
    <w:p w:rsidR="00FB58E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jc w:val="center"/>
        <w:rPr>
          <w:rStyle w:val="5"/>
          <w:rFonts w:ascii="Times New Roman" w:hAnsi="Times New Roman" w:hint="eastAsia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(</w:t>
      </w:r>
      <w:r w:rsidRPr="00642CE6">
        <w:rPr>
          <w:rStyle w:val="5"/>
          <w:rFonts w:ascii="Times New Roman" w:hAnsi="Times New Roman"/>
          <w:sz w:val="22"/>
          <w:szCs w:val="22"/>
        </w:rPr>
        <w:t>D</w:t>
      </w:r>
      <w:r w:rsidRPr="00642CE6">
        <w:rPr>
          <w:rStyle w:val="5"/>
          <w:rFonts w:ascii="Times New Roman" w:hAnsi="Times New Roman"/>
          <w:sz w:val="22"/>
          <w:szCs w:val="22"/>
        </w:rPr>
        <w:t>)</w:t>
      </w:r>
    </w:p>
    <w:p w:rsidR="00FB58E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If you think you'r</w:t>
      </w:r>
      <w:r w:rsidRPr="00642CE6">
        <w:rPr>
          <w:rStyle w:val="5"/>
          <w:rFonts w:ascii="Times New Roman" w:hAnsi="Times New Roman"/>
          <w:sz w:val="22"/>
          <w:szCs w:val="22"/>
        </w:rPr>
        <w:t>e too shy and want to be a little braver, try the followin</w:t>
      </w:r>
      <w:r w:rsidRPr="00642CE6">
        <w:rPr>
          <w:rStyle w:val="5"/>
          <w:rFonts w:ascii="Times New Roman" w:hAnsi="Times New Roman"/>
          <w:sz w:val="22"/>
          <w:szCs w:val="22"/>
        </w:rPr>
        <w:t>g</w:t>
      </w:r>
      <w:r w:rsidRPr="00642CE6">
        <w:rPr>
          <w:rStyle w:val="5"/>
          <w:rFonts w:ascii="Times New Roman" w:hAnsi="Times New Roman"/>
          <w:sz w:val="22"/>
          <w:szCs w:val="22"/>
        </w:rPr>
        <w:t>.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Y</w:t>
      </w:r>
      <w:r w:rsidRPr="00642CE6">
        <w:rPr>
          <w:rStyle w:val="5"/>
          <w:rFonts w:ascii="Times New Roman" w:hAnsi="Times New Roman"/>
          <w:sz w:val="22"/>
          <w:szCs w:val="22"/>
        </w:rPr>
        <w:t>o</w:t>
      </w:r>
      <w:r w:rsidRPr="00642CE6">
        <w:rPr>
          <w:rStyle w:val="5"/>
          <w:rFonts w:ascii="Times New Roman" w:hAnsi="Times New Roman"/>
          <w:sz w:val="22"/>
          <w:szCs w:val="22"/>
        </w:rPr>
        <w:t>u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</w:t>
      </w:r>
      <w:r w:rsidRPr="00642CE6">
        <w:rPr>
          <w:rStyle w:val="5"/>
          <w:rFonts w:ascii="Times New Roman" w:hAnsi="Times New Roman"/>
          <w:sz w:val="22"/>
          <w:szCs w:val="22"/>
        </w:rPr>
        <w:t>a</w:t>
      </w:r>
      <w:r w:rsidRPr="00642CE6">
        <w:rPr>
          <w:rStyle w:val="5"/>
          <w:rFonts w:ascii="Times New Roman" w:hAnsi="Times New Roman"/>
          <w:sz w:val="22"/>
          <w:szCs w:val="22"/>
        </w:rPr>
        <w:t>n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m</w:t>
      </w:r>
      <w:r w:rsidRPr="00642CE6">
        <w:rPr>
          <w:rStyle w:val="5"/>
          <w:rFonts w:ascii="Times New Roman" w:hAnsi="Times New Roman"/>
          <w:sz w:val="22"/>
          <w:szCs w:val="22"/>
        </w:rPr>
        <w:t>a</w:t>
      </w:r>
      <w:r w:rsidRPr="00642CE6">
        <w:rPr>
          <w:rStyle w:val="5"/>
          <w:rFonts w:ascii="Times New Roman" w:hAnsi="Times New Roman"/>
          <w:sz w:val="22"/>
          <w:szCs w:val="22"/>
        </w:rPr>
        <w:t>k</w:t>
      </w:r>
      <w:r w:rsidRPr="00642CE6">
        <w:rPr>
          <w:rStyle w:val="5"/>
          <w:rFonts w:ascii="Times New Roman" w:hAnsi="Times New Roman"/>
          <w:sz w:val="22"/>
          <w:szCs w:val="22"/>
        </w:rPr>
        <w:t>e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i</w:t>
      </w:r>
      <w:r w:rsidRPr="00642CE6">
        <w:rPr>
          <w:rStyle w:val="5"/>
          <w:rFonts w:ascii="Times New Roman" w:hAnsi="Times New Roman"/>
          <w:sz w:val="22"/>
          <w:szCs w:val="22"/>
        </w:rPr>
        <w:t>t</w:t>
      </w:r>
      <w:r w:rsidRPr="00642CE6">
        <w:rPr>
          <w:rStyle w:val="5"/>
          <w:rFonts w:ascii="Times New Roman" w:hAnsi="Times New Roman"/>
          <w:sz w:val="22"/>
          <w:szCs w:val="22"/>
        </w:rPr>
        <w:t>.</w:t>
      </w:r>
    </w:p>
    <w:p w:rsidR="00FB58E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  <w:u w:val="single"/>
        </w:rPr>
        <w:t>36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430E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.There's no need </w:t>
      </w:r>
      <w:r w:rsidRPr="00642CE6">
        <w:rPr>
          <w:rStyle w:val="5"/>
          <w:rFonts w:ascii="Times New Roman" w:hAnsi="Times New Roman"/>
          <w:sz w:val="22"/>
          <w:szCs w:val="22"/>
        </w:rPr>
        <w:t>to hide it.</w:t>
      </w:r>
      <w:r w:rsidRPr="00642CE6" w:rsidR="0095430E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When they get to know you're a shy kid, they'll understand you better. This also helps you </w:t>
      </w:r>
      <w:r w:rsidRPr="00642CE6" w:rsidR="00C65585">
        <w:rPr>
          <w:rStyle w:val="5"/>
          <w:rFonts w:ascii="Times New Roman" w:hAnsi="Times New Roman" w:hint="eastAsia"/>
          <w:sz w:val="22"/>
          <w:szCs w:val="22"/>
        </w:rPr>
        <w:t>f</w:t>
      </w:r>
      <w:r w:rsidRPr="00642CE6">
        <w:rPr>
          <w:rStyle w:val="5"/>
          <w:rFonts w:ascii="Times New Roman" w:hAnsi="Times New Roman"/>
          <w:sz w:val="22"/>
          <w:szCs w:val="22"/>
        </w:rPr>
        <w:t>eel easier about talks.</w:t>
      </w:r>
    </w:p>
    <w:p w:rsidR="00FB58E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  <w:u w:val="single"/>
        </w:rPr>
        <w:t>37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430E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  <w:u w:val="single"/>
        </w:rPr>
        <w:t>.</w:t>
      </w:r>
      <w:r w:rsidRPr="00642CE6">
        <w:rPr>
          <w:rStyle w:val="5"/>
          <w:rFonts w:ascii="Times New Roman" w:hAnsi="Times New Roman"/>
          <w:sz w:val="22"/>
          <w:szCs w:val="22"/>
        </w:rPr>
        <w:t>When you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smile people think you're friendly and easy to talk with. Remem</w:t>
      </w:r>
      <w:r w:rsidRPr="00642CE6">
        <w:rPr>
          <w:rStyle w:val="5"/>
          <w:rFonts w:ascii="Times New Roman" w:hAnsi="Times New Roman"/>
          <w:sz w:val="22"/>
          <w:szCs w:val="22"/>
        </w:rPr>
        <w:t>ber that other p</w:t>
      </w:r>
      <w:r w:rsidRPr="00642CE6">
        <w:rPr>
          <w:rStyle w:val="5"/>
          <w:rFonts w:ascii="Times New Roman" w:hAnsi="Times New Roman"/>
          <w:sz w:val="22"/>
          <w:szCs w:val="22"/>
        </w:rPr>
        <w:t>eople have feelings, too, an</w:t>
      </w:r>
      <w:r w:rsidRPr="00642CE6">
        <w:rPr>
          <w:rStyle w:val="5"/>
          <w:rFonts w:ascii="Times New Roman" w:hAnsi="Times New Roman"/>
          <w:sz w:val="22"/>
          <w:szCs w:val="22"/>
        </w:rPr>
        <w:t>d most people will stay away from an angry-l</w:t>
      </w:r>
      <w:r w:rsidRPr="00642CE6">
        <w:rPr>
          <w:rStyle w:val="5"/>
          <w:rFonts w:ascii="Times New Roman" w:hAnsi="Times New Roman"/>
          <w:sz w:val="22"/>
          <w:szCs w:val="22"/>
        </w:rPr>
        <w:t>ooking face.</w:t>
      </w:r>
    </w:p>
    <w:p w:rsidR="00FB58E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 xml:space="preserve">You shouldn't keep quiet at a party all the time. If you </w:t>
      </w:r>
      <w:r w:rsidRPr="00642CE6" w:rsidR="0095430E">
        <w:rPr>
          <w:rStyle w:val="5"/>
          <w:rFonts w:ascii="Times New Roman" w:hAnsi="Times New Roman"/>
          <w:sz w:val="22"/>
          <w:szCs w:val="22"/>
        </w:rPr>
        <w:t>f</w:t>
      </w:r>
      <w:r w:rsidRPr="00642CE6">
        <w:rPr>
          <w:rStyle w:val="5"/>
          <w:rFonts w:ascii="Times New Roman" w:hAnsi="Times New Roman"/>
          <w:sz w:val="22"/>
          <w:szCs w:val="22"/>
        </w:rPr>
        <w:t>ind it hard to start talks</w:t>
      </w:r>
      <w:r w:rsidRPr="00642CE6" w:rsidR="00C65585">
        <w:rPr>
          <w:rStyle w:val="5"/>
          <w:rFonts w:ascii="Times New Roman" w:hAnsi="Times New Roman"/>
          <w:sz w:val="22"/>
          <w:szCs w:val="22"/>
        </w:rPr>
        <w:t>,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say s</w:t>
      </w:r>
      <w:r w:rsidRPr="00642CE6">
        <w:rPr>
          <w:rStyle w:val="5"/>
          <w:rFonts w:ascii="Times New Roman" w:hAnsi="Times New Roman"/>
          <w:sz w:val="22"/>
          <w:szCs w:val="22"/>
        </w:rPr>
        <w:t>o</w:t>
      </w:r>
      <w:r w:rsidRPr="00642CE6">
        <w:rPr>
          <w:rStyle w:val="5"/>
          <w:rFonts w:ascii="Times New Roman" w:hAnsi="Times New Roman"/>
          <w:sz w:val="22"/>
          <w:szCs w:val="22"/>
        </w:rPr>
        <w:t>mething nice about people</w:t>
      </w:r>
      <w:r w:rsidRPr="00642CE6" w:rsidR="00D3038A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around you.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  <w:u w:val="single"/>
        </w:rPr>
        <w:t xml:space="preserve"> 38</w:t>
      </w:r>
      <w:r w:rsidRPr="00642CE6" w:rsidR="00334B43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34B43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Doesn't it make </w:t>
      </w:r>
      <w:r w:rsidRPr="00642CE6">
        <w:rPr>
          <w:rStyle w:val="5"/>
          <w:rFonts w:ascii="Times New Roman" w:hAnsi="Times New Roman"/>
          <w:sz w:val="22"/>
          <w:szCs w:val="22"/>
        </w:rPr>
        <w:t>you want to keep</w:t>
      </w:r>
      <w:r w:rsidRPr="00642CE6" w:rsidR="00D3038A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talki</w:t>
      </w:r>
      <w:r w:rsidRPr="00642CE6">
        <w:rPr>
          <w:rStyle w:val="5"/>
          <w:rFonts w:ascii="Times New Roman" w:hAnsi="Times New Roman"/>
          <w:sz w:val="22"/>
          <w:szCs w:val="22"/>
        </w:rPr>
        <w:t>ng to that person?</w:t>
      </w:r>
    </w:p>
    <w:p w:rsidR="00FB58E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 w:hint="eastAsia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Tur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n your attention elsewhere.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  <w:u w:val="single"/>
        </w:rPr>
        <w:t xml:space="preserve"> 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  <w:u w:val="single"/>
        </w:rPr>
        <w:t>39.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Don</w:t>
      </w:r>
      <w:r w:rsidRPr="00642CE6" w:rsidR="00334B43">
        <w:rPr>
          <w:rStyle w:val="5"/>
          <w:rFonts w:ascii="Times New Roman" w:hAnsi="Times New Roman"/>
          <w:sz w:val="22"/>
          <w:szCs w:val="22"/>
        </w:rPr>
        <w:t>’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t waste（浪费）time worrying about your looks</w:t>
      </w:r>
      <w:r w:rsidRPr="00642CE6" w:rsidR="00D3038A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or whether people like you or not. Don't lose heart. Each time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a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fter you say</w:t>
      </w:r>
      <w:r w:rsidRPr="00642CE6" w:rsidR="00334B4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334B43">
        <w:rPr>
          <w:rStyle w:val="5"/>
          <w:rFonts w:ascii="Times New Roman" w:hAnsi="Times New Roman"/>
          <w:sz w:val="22"/>
          <w:szCs w:val="22"/>
        </w:rPr>
        <w:t>“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hi</w:t>
      </w:r>
      <w:r w:rsidRPr="00642CE6" w:rsidR="00334B43">
        <w:rPr>
          <w:rStyle w:val="5"/>
          <w:rFonts w:ascii="Times New Roman" w:hAnsi="Times New Roman"/>
          <w:sz w:val="22"/>
          <w:szCs w:val="22"/>
        </w:rPr>
        <w:t>”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or smile at someone for the first time, say </w:t>
      </w:r>
      <w:r w:rsidRPr="00642CE6" w:rsidR="00334B43">
        <w:rPr>
          <w:rStyle w:val="5"/>
          <w:rFonts w:ascii="Times New Roman" w:hAnsi="Times New Roman"/>
          <w:sz w:val="22"/>
          <w:szCs w:val="22"/>
        </w:rPr>
        <w:t>“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I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did it! to yourself.</w:t>
      </w:r>
      <w:r w:rsidRPr="00642CE6" w:rsidR="00334B43">
        <w:rPr>
          <w:rStyle w:val="5"/>
          <w:rFonts w:ascii="Times New Roman" w:hAnsi="Times New Roman"/>
          <w:sz w:val="22"/>
          <w:szCs w:val="22"/>
        </w:rPr>
        <w:t>”</w:t>
      </w:r>
    </w:p>
    <w:p w:rsidR="00FB58E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ind w:firstLine="440" w:firstLineChars="200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Keep tr</w:t>
      </w:r>
      <w:r w:rsidRPr="00642CE6">
        <w:rPr>
          <w:rStyle w:val="5"/>
          <w:rFonts w:ascii="Times New Roman" w:hAnsi="Times New Roman"/>
          <w:sz w:val="22"/>
          <w:szCs w:val="22"/>
        </w:rPr>
        <w:t>ying and one d</w:t>
      </w:r>
      <w:r w:rsidRPr="00642CE6">
        <w:rPr>
          <w:rStyle w:val="5"/>
          <w:rFonts w:ascii="Times New Roman" w:hAnsi="Times New Roman"/>
          <w:sz w:val="22"/>
          <w:szCs w:val="22"/>
        </w:rPr>
        <w:t>ay you'll never be shy when you</w:t>
      </w:r>
      <w:r w:rsidRPr="00642CE6" w:rsidR="00334B43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talk to oth</w:t>
      </w:r>
      <w:r w:rsidRPr="00642CE6">
        <w:rPr>
          <w:rStyle w:val="5"/>
          <w:rFonts w:ascii="Times New Roman" w:hAnsi="Times New Roman"/>
          <w:sz w:val="22"/>
          <w:szCs w:val="22"/>
        </w:rPr>
        <w:t>ers.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  <w:u w:val="single"/>
        </w:rPr>
        <w:t xml:space="preserve"> 40</w:t>
      </w:r>
      <w:r w:rsidRPr="00642CE6" w:rsidR="00334B43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34B43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B7590D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B7590D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  <w:u w:val="single"/>
        </w:rPr>
        <w:t>.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3038A">
        <w:rPr>
          <w:rStyle w:val="5"/>
          <w:rFonts w:ascii="Times New Roman" w:hAnsi="Times New Roman"/>
          <w:sz w:val="22"/>
          <w:szCs w:val="22"/>
          <w:u w:val="single"/>
        </w:rPr>
        <w:t xml:space="preserve"> </w:t>
      </w:r>
    </w:p>
    <w:p w:rsidR="009B2382" w:rsidRPr="00642CE6" w:rsidP="00642CE6">
      <w:pPr>
        <w:spacing w:line="271" w:lineRule="auto"/>
        <w:rPr>
          <w:rStyle w:val="5"/>
          <w:rFonts w:ascii="_x000B__x000C_" w:eastAsia="宋体" w:hAnsi="_x000B__x000C_" w:hint="eastAsia"/>
          <w:sz w:val="22"/>
          <w:szCs w:val="20"/>
        </w:rPr>
      </w:pPr>
      <w:r w:rsidRPr="00642CE6" w:rsidR="000048DB">
        <w:rPr>
          <w:rFonts w:ascii="_x000B__x000C_" w:hAnsi="_x000B__x000C_"/>
          <w:sz w:val="22"/>
          <w:szCs w:val="20"/>
        </w:rPr>
        <w:t>3</w:t>
      </w:r>
      <w:r w:rsidRPr="00642CE6" w:rsidR="000048DB">
        <w:rPr>
          <w:rFonts w:ascii="_x000B__x000C_" w:hAnsi="_x000B__x000C_"/>
          <w:sz w:val="22"/>
          <w:szCs w:val="20"/>
        </w:rPr>
        <w:t>6</w:t>
      </w:r>
      <w:r w:rsidRPr="00642CE6" w:rsidR="000048DB">
        <w:rPr>
          <w:rFonts w:ascii="_x000B__x000C_" w:hAnsi="_x000B__x000C_" w:hint="eastAsia"/>
          <w:sz w:val="22"/>
          <w:szCs w:val="20"/>
        </w:rPr>
        <w:t>. __</w:t>
      </w:r>
      <w:r w:rsidRPr="00642CE6" w:rsidR="000048DB">
        <w:rPr>
          <w:rFonts w:ascii="_x000B__x000C_" w:hAnsi="_x000B__x000C_" w:hint="eastAsia"/>
          <w:sz w:val="22"/>
          <w:szCs w:val="20"/>
        </w:rPr>
        <w:t>_</w:t>
      </w:r>
      <w:r w:rsidRPr="00642CE6" w:rsidR="000048DB">
        <w:rPr>
          <w:rFonts w:ascii="_x000B__x000C_" w:hAnsi="_x000B__x000C_" w:hint="eastAsia"/>
          <w:sz w:val="22"/>
          <w:szCs w:val="20"/>
        </w:rPr>
        <w:t>______</w:t>
      </w:r>
      <w:r w:rsidRPr="00642CE6" w:rsidR="000048DB">
        <w:rPr>
          <w:rFonts w:ascii="_x000B__x000C_" w:hAnsi="_x000B__x000C_" w:hint="eastAsia"/>
          <w:sz w:val="22"/>
          <w:szCs w:val="20"/>
        </w:rPr>
        <w:t xml:space="preserve">   </w:t>
      </w:r>
      <w:r w:rsidRPr="00642CE6" w:rsidR="000048DB">
        <w:rPr>
          <w:rFonts w:ascii="_x000B__x000C_" w:hAnsi="_x000B__x000C_"/>
          <w:sz w:val="22"/>
          <w:szCs w:val="20"/>
        </w:rPr>
        <w:t>3</w:t>
      </w:r>
      <w:r w:rsidRPr="00642CE6" w:rsidR="000048DB">
        <w:rPr>
          <w:rFonts w:ascii="_x000B__x000C_" w:hAnsi="_x000B__x000C_"/>
          <w:sz w:val="22"/>
          <w:szCs w:val="20"/>
        </w:rPr>
        <w:t>7</w:t>
      </w:r>
      <w:r w:rsidRPr="00642CE6" w:rsidR="000048DB">
        <w:rPr>
          <w:rFonts w:ascii="_x000B__x000C_" w:hAnsi="_x000B__x000C_" w:hint="eastAsia"/>
          <w:sz w:val="22"/>
          <w:szCs w:val="20"/>
        </w:rPr>
        <w:t xml:space="preserve">. _________ </w:t>
      </w:r>
      <w:r w:rsidRPr="00642CE6" w:rsidR="000048DB">
        <w:rPr>
          <w:rFonts w:ascii="_x000B__x000C_" w:hAnsi="_x000B__x000C_"/>
          <w:sz w:val="22"/>
          <w:szCs w:val="20"/>
        </w:rPr>
        <w:t xml:space="preserve"> </w:t>
      </w:r>
      <w:r w:rsidRPr="00642CE6" w:rsidR="000048DB">
        <w:rPr>
          <w:rFonts w:ascii="_x000B__x000C_" w:hAnsi="_x000B__x000C_" w:hint="eastAsia"/>
          <w:sz w:val="22"/>
          <w:szCs w:val="20"/>
        </w:rPr>
        <w:t xml:space="preserve"> </w:t>
      </w:r>
      <w:r w:rsidRPr="00642CE6" w:rsidR="000048DB">
        <w:rPr>
          <w:rFonts w:ascii="_x000B__x000C_" w:hAnsi="_x000B__x000C_"/>
          <w:sz w:val="22"/>
          <w:szCs w:val="20"/>
        </w:rPr>
        <w:t>3</w:t>
      </w:r>
      <w:r w:rsidRPr="00642CE6" w:rsidR="000048DB">
        <w:rPr>
          <w:rFonts w:ascii="_x000B__x000C_" w:hAnsi="_x000B__x000C_"/>
          <w:sz w:val="22"/>
          <w:szCs w:val="20"/>
        </w:rPr>
        <w:t>8</w:t>
      </w:r>
      <w:r w:rsidRPr="00642CE6" w:rsidR="000048DB">
        <w:rPr>
          <w:rFonts w:ascii="_x000B__x000C_" w:hAnsi="_x000B__x000C_" w:hint="eastAsia"/>
          <w:sz w:val="22"/>
          <w:szCs w:val="20"/>
        </w:rPr>
        <w:t xml:space="preserve">. _________    </w:t>
      </w:r>
      <w:r w:rsidRPr="00642CE6" w:rsidR="000048DB">
        <w:rPr>
          <w:rFonts w:ascii="_x000B__x000C_" w:hAnsi="_x000B__x000C_"/>
          <w:sz w:val="22"/>
          <w:szCs w:val="20"/>
        </w:rPr>
        <w:t>3</w:t>
      </w:r>
      <w:r w:rsidRPr="00642CE6" w:rsidR="000048DB">
        <w:rPr>
          <w:rFonts w:ascii="_x000B__x000C_" w:hAnsi="_x000B__x000C_"/>
          <w:sz w:val="22"/>
          <w:szCs w:val="20"/>
        </w:rPr>
        <w:t>9</w:t>
      </w:r>
      <w:r w:rsidRPr="00642CE6" w:rsidR="000048DB">
        <w:rPr>
          <w:rFonts w:ascii="_x000B__x000C_" w:hAnsi="_x000B__x000C_" w:hint="eastAsia"/>
          <w:sz w:val="22"/>
          <w:szCs w:val="20"/>
        </w:rPr>
        <w:t xml:space="preserve">. _________  </w:t>
      </w:r>
      <w:r w:rsidRPr="00642CE6" w:rsidR="000048DB">
        <w:rPr>
          <w:rFonts w:ascii="_x000B__x000C_" w:hAnsi="_x000B__x000C_"/>
          <w:sz w:val="22"/>
          <w:szCs w:val="20"/>
        </w:rPr>
        <w:t xml:space="preserve"> </w:t>
      </w:r>
      <w:r w:rsidRPr="00642CE6" w:rsidR="000048DB">
        <w:rPr>
          <w:rFonts w:ascii="_x000B__x000C_" w:hAnsi="_x000B__x000C_" w:hint="eastAsia"/>
          <w:sz w:val="22"/>
          <w:szCs w:val="20"/>
        </w:rPr>
        <w:t xml:space="preserve"> </w:t>
      </w:r>
      <w:r w:rsidRPr="00642CE6" w:rsidR="000048DB">
        <w:rPr>
          <w:rFonts w:ascii="_x000B__x000C_" w:hAnsi="_x000B__x000C_"/>
          <w:sz w:val="22"/>
          <w:szCs w:val="20"/>
        </w:rPr>
        <w:t>4</w:t>
      </w:r>
      <w:r w:rsidRPr="00642CE6" w:rsidR="000048DB">
        <w:rPr>
          <w:rFonts w:ascii="_x000B__x000C_" w:hAnsi="_x000B__x000C_"/>
          <w:sz w:val="22"/>
          <w:szCs w:val="20"/>
        </w:rPr>
        <w:t>0</w:t>
      </w:r>
      <w:r w:rsidRPr="00642CE6" w:rsidR="000048DB">
        <w:rPr>
          <w:rFonts w:ascii="_x000B__x000C_" w:hAnsi="_x000B__x000C_" w:hint="eastAsia"/>
          <w:sz w:val="22"/>
          <w:szCs w:val="20"/>
        </w:rPr>
        <w:t>. _________</w:t>
      </w:r>
    </w:p>
    <w:p w:rsidR="00FB58E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 w:hint="eastAsia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根据材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料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内容,从下面五个选项中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最佳选项,使文章意思通顺、内容完整。</w:t>
      </w:r>
    </w:p>
    <w:p w:rsidR="00FB58E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A. Try to smile more.</w:t>
      </w:r>
    </w:p>
    <w:p w:rsidR="00FB58E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 xml:space="preserve">B. Tell people you </w:t>
      </w:r>
      <w:r w:rsidRPr="00642CE6" w:rsidR="00C65585">
        <w:rPr>
          <w:rStyle w:val="5"/>
          <w:rFonts w:ascii="Times New Roman" w:hAnsi="Times New Roman"/>
          <w:sz w:val="22"/>
          <w:szCs w:val="22"/>
        </w:rPr>
        <w:t>a</w:t>
      </w:r>
      <w:r w:rsidRPr="00642CE6">
        <w:rPr>
          <w:rStyle w:val="5"/>
          <w:rFonts w:ascii="Times New Roman" w:hAnsi="Times New Roman"/>
          <w:sz w:val="22"/>
          <w:szCs w:val="22"/>
        </w:rPr>
        <w:t>re shy.</w:t>
      </w:r>
    </w:p>
    <w:p w:rsidR="00FB58E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>C. I believe you can do it!</w:t>
      </w:r>
    </w:p>
    <w:p w:rsidR="00FB58E6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hAnsi="Times New Roman"/>
          <w:sz w:val="22"/>
          <w:szCs w:val="22"/>
        </w:rPr>
      </w:pPr>
      <w:r w:rsidRPr="00642CE6">
        <w:rPr>
          <w:rStyle w:val="5"/>
          <w:rFonts w:ascii="Times New Roman" w:hAnsi="Times New Roman"/>
          <w:sz w:val="22"/>
          <w:szCs w:val="22"/>
        </w:rPr>
        <w:t xml:space="preserve">D. Think about how great you </w:t>
      </w:r>
      <w:r w:rsidRPr="00642CE6">
        <w:rPr>
          <w:rStyle w:val="5"/>
          <w:rFonts w:ascii="Times New Roman" w:hAnsi="Times New Roman"/>
          <w:sz w:val="22"/>
          <w:szCs w:val="22"/>
        </w:rPr>
        <w:t>feel when some</w:t>
      </w:r>
      <w:r w:rsidRPr="00642CE6">
        <w:rPr>
          <w:rStyle w:val="5"/>
          <w:rFonts w:ascii="Times New Roman" w:hAnsi="Times New Roman"/>
          <w:sz w:val="22"/>
          <w:szCs w:val="22"/>
        </w:rPr>
        <w:t>one says</w:t>
      </w:r>
      <w:r w:rsidRPr="00642CE6" w:rsidR="00334B43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something nice to you</w:t>
      </w:r>
      <w:r w:rsidRPr="00642CE6">
        <w:rPr>
          <w:rStyle w:val="5"/>
          <w:rFonts w:ascii="Times New Roman" w:hAnsi="Times New Roman"/>
          <w:sz w:val="22"/>
          <w:szCs w:val="22"/>
        </w:rPr>
        <w:t>.</w:t>
      </w:r>
    </w:p>
    <w:p w:rsidR="00DC4A85" w:rsidRPr="00642CE6" w:rsidP="00642CE6">
      <w:pPr>
        <w:tabs>
          <w:tab w:val="left" w:pos="1148"/>
          <w:tab w:val="left" w:pos="1176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Fonts w:ascii="Times New Roman" w:eastAsia="黑体" w:hAnsi="Times New Roman"/>
          <w:sz w:val="22"/>
          <w:szCs w:val="22"/>
        </w:rPr>
      </w:pPr>
      <w:r w:rsidRPr="00642CE6" w:rsidR="00FB58E6">
        <w:rPr>
          <w:rStyle w:val="5"/>
          <w:rFonts w:ascii="Times New Roman" w:hAnsi="Times New Roman"/>
          <w:sz w:val="22"/>
          <w:szCs w:val="22"/>
        </w:rPr>
        <w:t>E. Think more about ways to enjoy the party or the game.</w:t>
      </w:r>
      <w:r w:rsidRPr="00642CE6">
        <w:rPr>
          <w:rFonts w:ascii="Times New Roman" w:hAnsi="Times New Roman"/>
          <w:sz w:val="22"/>
          <w:szCs w:val="22"/>
          <w:u w:val="single"/>
        </w:rPr>
        <w:t xml:space="preserve">  </w:t>
      </w:r>
    </w:p>
    <w:p w:rsidR="00DC4A85" w:rsidRPr="00642CE6" w:rsidP="00642CE6">
      <w:pPr>
        <w:tabs>
          <w:tab w:val="left" w:pos="868"/>
          <w:tab w:val="left" w:pos="2786"/>
          <w:tab w:val="left" w:pos="3136"/>
          <w:tab w:val="left" w:pos="4452"/>
          <w:tab w:val="left" w:pos="5096"/>
          <w:tab w:val="left" w:pos="6173"/>
          <w:tab w:val="left" w:pos="6887"/>
        </w:tabs>
        <w:spacing w:line="271" w:lineRule="auto"/>
        <w:rPr>
          <w:rStyle w:val="5"/>
          <w:rFonts w:ascii="Times New Roman" w:eastAsia="宋体" w:hAnsi="Times New Roman"/>
          <w:sz w:val="22"/>
          <w:szCs w:val="22"/>
        </w:rPr>
      </w:pPr>
      <w:r w:rsidRPr="00642CE6" w:rsidR="0043542D">
        <w:rPr>
          <w:rStyle w:val="5"/>
          <w:rFonts w:ascii="Times New Roman" w:hAnsi="Times New Roman" w:hint="eastAsia"/>
          <w:sz w:val="22"/>
          <w:szCs w:val="22"/>
        </w:rPr>
        <w:t>三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. </w:t>
      </w:r>
      <w:r w:rsidRPr="00642CE6">
        <w:rPr>
          <w:rStyle w:val="5"/>
          <w:rFonts w:ascii="Times New Roman" w:hAnsi="Times New Roman"/>
          <w:sz w:val="22"/>
          <w:szCs w:val="22"/>
        </w:rPr>
        <w:t>完型填空。（每空</w:t>
      </w:r>
      <w:r w:rsidRPr="00642CE6" w:rsidR="00B50939">
        <w:rPr>
          <w:rStyle w:val="5"/>
          <w:rFonts w:ascii="Times New Roman" w:hAnsi="Times New Roman" w:hint="eastAsia"/>
          <w:sz w:val="22"/>
          <w:szCs w:val="22"/>
        </w:rPr>
        <w:t>1</w:t>
      </w:r>
      <w:r w:rsidRPr="00642CE6">
        <w:rPr>
          <w:rStyle w:val="5"/>
          <w:rFonts w:ascii="Times New Roman" w:hAnsi="Times New Roman"/>
          <w:sz w:val="22"/>
          <w:szCs w:val="22"/>
        </w:rPr>
        <w:t>分，</w:t>
      </w:r>
      <w:r w:rsidRPr="00642CE6">
        <w:rPr>
          <w:rStyle w:val="5"/>
          <w:rFonts w:ascii="Times New Roman" w:hAnsi="Times New Roman"/>
          <w:sz w:val="22"/>
          <w:szCs w:val="22"/>
        </w:rPr>
        <w:t>共</w:t>
      </w:r>
      <w:r w:rsidRPr="00642CE6">
        <w:rPr>
          <w:rStyle w:val="5"/>
          <w:rFonts w:ascii="Times New Roman" w:hAnsi="Times New Roman"/>
          <w:sz w:val="22"/>
          <w:szCs w:val="22"/>
        </w:rPr>
        <w:t>15分</w:t>
      </w:r>
      <w:r w:rsidRPr="00642CE6">
        <w:rPr>
          <w:rStyle w:val="5"/>
          <w:rFonts w:ascii="Times New Roman" w:hAnsi="Times New Roman"/>
          <w:sz w:val="22"/>
          <w:szCs w:val="22"/>
        </w:rPr>
        <w:t>）</w:t>
      </w:r>
    </w:p>
    <w:p w:rsidR="00560903" w:rsidRPr="00642CE6" w:rsidP="00642CE6">
      <w:pPr>
        <w:spacing w:line="271" w:lineRule="auto"/>
        <w:ind w:firstLine="440" w:firstLineChars="200"/>
        <w:rPr>
          <w:rFonts w:ascii="Times New Roman" w:hAnsi="Times New Roman"/>
          <w:spacing w:val="-6"/>
          <w:sz w:val="22"/>
          <w:szCs w:val="22"/>
        </w:rPr>
      </w:pPr>
      <w:r w:rsidRPr="00642CE6">
        <w:rPr>
          <w:rFonts w:ascii="Times New Roman" w:hAnsi="Times New Roman"/>
          <w:spacing w:val="-6"/>
          <w:sz w:val="22"/>
          <w:szCs w:val="22"/>
        </w:rPr>
        <w:t>In many cities there are people who don't have work. Sometimes they do not want to</w:t>
      </w:r>
      <w:r w:rsidRPr="00642CE6">
        <w:rPr>
          <w:rFonts w:ascii="Times New Roman" w:hAnsi="Times New Roman" w:hint="eastAsia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work</w:t>
      </w:r>
      <w:r w:rsidRPr="00642CE6">
        <w:rPr>
          <w:rFonts w:ascii="Times New Roman" w:hAnsi="Times New Roman"/>
          <w:spacing w:val="-6"/>
          <w:sz w:val="22"/>
          <w:szCs w:val="22"/>
        </w:rPr>
        <w:t>,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1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sometimes there isn't any work for them to do. </w:t>
      </w:r>
      <w:r w:rsidRPr="00642CE6">
        <w:rPr>
          <w:rFonts w:ascii="Times New Roman" w:hAnsi="Times New Roman"/>
          <w:spacing w:val="-6"/>
          <w:sz w:val="22"/>
          <w:szCs w:val="22"/>
        </w:rPr>
        <w:t>Some of these people beg for</w:t>
      </w:r>
      <w:r w:rsidRPr="00642CE6">
        <w:rPr>
          <w:rFonts w:ascii="Times New Roman" w:hAnsi="Times New Roman" w:hint="eastAsia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money. Some of them</w:t>
      </w:r>
      <w:r w:rsidRPr="00642CE6">
        <w:rPr>
          <w:rFonts w:ascii="Times New Roman" w:hAnsi="Times New Roman" w:hint="eastAsia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2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cheap thi</w:t>
      </w:r>
      <w:r w:rsidRPr="00642CE6">
        <w:rPr>
          <w:rFonts w:ascii="Times New Roman" w:hAnsi="Times New Roman"/>
          <w:spacing w:val="-6"/>
          <w:sz w:val="22"/>
          <w:szCs w:val="22"/>
        </w:rPr>
        <w:t>ngs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like pens, cards and flowers for money.</w:t>
      </w:r>
    </w:p>
    <w:p w:rsidR="00560903" w:rsidRPr="00642CE6" w:rsidP="00642CE6">
      <w:pPr>
        <w:spacing w:line="271" w:lineRule="auto"/>
        <w:ind w:firstLine="440" w:firstLineChars="200"/>
        <w:rPr>
          <w:rFonts w:ascii="Times New Roman" w:hAnsi="Times New Roman"/>
          <w:spacing w:val="-6"/>
          <w:sz w:val="22"/>
          <w:szCs w:val="22"/>
        </w:rPr>
      </w:pPr>
      <w:r w:rsidRPr="00642CE6">
        <w:rPr>
          <w:rFonts w:ascii="Times New Roman" w:hAnsi="Times New Roman"/>
          <w:spacing w:val="-6"/>
          <w:sz w:val="22"/>
          <w:szCs w:val="22"/>
        </w:rPr>
        <w:t>Andrew never</w:t>
      </w:r>
      <w:r w:rsidRPr="00642CE6">
        <w:rPr>
          <w:rFonts w:ascii="Times New Roman" w:hAnsi="Times New Roman" w:hint="eastAsia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3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t</w:t>
      </w:r>
      <w:r w:rsidRPr="00642CE6">
        <w:rPr>
          <w:rFonts w:ascii="Times New Roman" w:hAnsi="Times New Roman"/>
          <w:spacing w:val="-6"/>
          <w:sz w:val="22"/>
          <w:szCs w:val="22"/>
        </w:rPr>
        <w:t>hose people. He believes there is work for everyone and that people</w:t>
      </w:r>
      <w:r w:rsidRPr="00642CE6">
        <w:rPr>
          <w:rFonts w:ascii="Times New Roman" w:hAnsi="Times New Roman" w:hint="eastAsia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who don't work are too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.</w:t>
      </w:r>
    </w:p>
    <w:p w:rsidR="00560903" w:rsidRPr="00642CE6" w:rsidP="00642CE6">
      <w:pPr>
        <w:spacing w:line="271" w:lineRule="auto"/>
        <w:ind w:firstLine="440" w:firstLineChars="200"/>
        <w:rPr>
          <w:rFonts w:ascii="Times New Roman" w:hAnsi="Times New Roman"/>
          <w:spacing w:val="-6"/>
          <w:sz w:val="22"/>
          <w:szCs w:val="22"/>
        </w:rPr>
      </w:pPr>
      <w:r w:rsidRPr="00642CE6">
        <w:rPr>
          <w:rFonts w:ascii="Times New Roman" w:hAnsi="Times New Roman"/>
          <w:spacing w:val="-6"/>
          <w:sz w:val="22"/>
          <w:szCs w:val="22"/>
        </w:rPr>
        <w:t>It's a nice a</w:t>
      </w:r>
      <w:r w:rsidRPr="00642CE6">
        <w:rPr>
          <w:rFonts w:ascii="Times New Roman" w:hAnsi="Times New Roman"/>
          <w:spacing w:val="-6"/>
          <w:sz w:val="22"/>
          <w:szCs w:val="22"/>
        </w:rPr>
        <w:t>f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ternoon. When Andrew </w:t>
      </w:r>
      <w:r w:rsidRPr="00642CE6">
        <w:rPr>
          <w:rFonts w:ascii="Times New Roman" w:hAnsi="Times New Roman"/>
          <w:spacing w:val="-6"/>
          <w:sz w:val="22"/>
          <w:szCs w:val="22"/>
        </w:rPr>
        <w:t>i</w:t>
      </w:r>
      <w:r w:rsidRPr="00642CE6">
        <w:rPr>
          <w:rFonts w:ascii="Times New Roman" w:hAnsi="Times New Roman"/>
          <w:spacing w:val="-6"/>
          <w:sz w:val="22"/>
          <w:szCs w:val="22"/>
        </w:rPr>
        <w:t>s</w:t>
      </w:r>
      <w:r w:rsidRPr="00642CE6">
        <w:rPr>
          <w:rFonts w:ascii="Times New Roman" w:hAnsi="Times New Roman" w:hint="eastAsia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5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a bus at a stop, an old woman comes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up </w:t>
      </w:r>
      <w:r w:rsidRPr="00642CE6">
        <w:rPr>
          <w:rFonts w:ascii="Times New Roman" w:hAnsi="Times New Roman"/>
          <w:spacing w:val="-6"/>
          <w:sz w:val="22"/>
          <w:szCs w:val="22"/>
        </w:rPr>
        <w:t>to</w:t>
      </w:r>
    </w:p>
    <w:p w:rsidR="00560903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r w:rsidRPr="00642CE6">
        <w:rPr>
          <w:rFonts w:ascii="Times New Roman" w:hAnsi="Times New Roman"/>
          <w:spacing w:val="-6"/>
          <w:sz w:val="22"/>
          <w:szCs w:val="22"/>
        </w:rPr>
        <w:t>him. She is selling some beautiful</w:t>
      </w:r>
      <w:r w:rsidRPr="00642CE6">
        <w:rPr>
          <w:rFonts w:ascii="Times New Roman" w:hAnsi="Times New Roman" w:hint="eastAsia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6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.</w:t>
      </w:r>
      <w:r w:rsidRPr="00642CE6">
        <w:rPr>
          <w:rFonts w:ascii="Times New Roman" w:hAnsi="Times New Roman" w:hint="eastAsia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She is wearing very old and dirty clothes. S</w:t>
      </w:r>
      <w:r w:rsidRPr="00642CE6">
        <w:rPr>
          <w:rFonts w:ascii="Times New Roman" w:hAnsi="Times New Roman"/>
          <w:spacing w:val="-6"/>
          <w:sz w:val="22"/>
          <w:szCs w:val="22"/>
        </w:rPr>
        <w:t>he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7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 w:hint="eastAsia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has no shoes.</w:t>
      </w:r>
    </w:p>
    <w:p w:rsidR="00560903" w:rsidRPr="00642CE6" w:rsidP="00642CE6">
      <w:pPr>
        <w:spacing w:line="271" w:lineRule="auto"/>
        <w:ind w:firstLine="440" w:firstLineChars="200"/>
        <w:rPr>
          <w:rFonts w:ascii="Times New Roman" w:hAnsi="Times New Roman" w:hint="eastAsia"/>
          <w:spacing w:val="-6"/>
          <w:sz w:val="22"/>
          <w:szCs w:val="22"/>
        </w:rPr>
      </w:pPr>
      <w:r w:rsidRPr="00642CE6">
        <w:rPr>
          <w:rFonts w:ascii="Times New Roman" w:hAnsi="Times New Roman"/>
          <w:spacing w:val="-6"/>
          <w:sz w:val="22"/>
          <w:szCs w:val="22"/>
        </w:rPr>
        <w:t>"Please buy my flowers. They are</w:t>
      </w:r>
      <w:r w:rsidRPr="00642CE6">
        <w:rPr>
          <w:rFonts w:ascii="Times New Roman" w:hAnsi="Times New Roman" w:hint="eastAsia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8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and only cost f</w:t>
      </w:r>
      <w:r w:rsidRPr="00642CE6">
        <w:rPr>
          <w:rFonts w:ascii="Times New Roman" w:hAnsi="Times New Roman"/>
          <w:spacing w:val="-6"/>
          <w:sz w:val="22"/>
          <w:szCs w:val="22"/>
        </w:rPr>
        <w:t>ive dollars, sir</w:t>
      </w:r>
      <w:r w:rsidRPr="00642CE6">
        <w:rPr>
          <w:rFonts w:ascii="Times New Roman" w:hAnsi="Times New Roman"/>
          <w:spacing w:val="-6"/>
          <w:sz w:val="22"/>
          <w:szCs w:val="22"/>
        </w:rPr>
        <w:t>”</w:t>
      </w:r>
      <w:r w:rsidRPr="00642CE6">
        <w:rPr>
          <w:rFonts w:ascii="Times New Roman" w:hAnsi="Times New Roman" w:hint="eastAsia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she says to Andrew. "I</w:t>
      </w:r>
      <w:r w:rsidRPr="00642CE6">
        <w:rPr>
          <w:rFonts w:ascii="Times New Roman" w:hAnsi="Times New Roman" w:hint="eastAsia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haven't had a meal for thr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ee </w:t>
      </w:r>
      <w:r w:rsidRPr="00642CE6">
        <w:rPr>
          <w:rFonts w:ascii="Times New Roman" w:hAnsi="Times New Roman"/>
          <w:spacing w:val="-6"/>
          <w:sz w:val="22"/>
          <w:szCs w:val="22"/>
        </w:rPr>
        <w:t>days and I'm so</w:t>
      </w:r>
      <w:r w:rsidRPr="00642CE6">
        <w:rPr>
          <w:rFonts w:ascii="Times New Roman" w:hAnsi="Times New Roman" w:hint="eastAsia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9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.</w:t>
      </w:r>
      <w:r w:rsidRPr="00642CE6">
        <w:rPr>
          <w:rFonts w:ascii="Times New Roman" w:hAnsi="Times New Roman"/>
          <w:spacing w:val="-6"/>
          <w:sz w:val="22"/>
          <w:szCs w:val="22"/>
        </w:rPr>
        <w:t>”</w:t>
      </w:r>
    </w:p>
    <w:p w:rsidR="00560903" w:rsidRPr="00642CE6" w:rsidP="00642CE6">
      <w:pPr>
        <w:spacing w:line="271" w:lineRule="auto"/>
        <w:ind w:firstLine="440" w:firstLineChars="200"/>
        <w:rPr>
          <w:rFonts w:ascii="Times New Roman" w:hAnsi="Times New Roman"/>
          <w:spacing w:val="-6"/>
          <w:sz w:val="22"/>
          <w:szCs w:val="22"/>
        </w:rPr>
      </w:pPr>
      <w:r w:rsidRPr="00642CE6">
        <w:rPr>
          <w:rFonts w:ascii="Times New Roman" w:hAnsi="Times New Roman"/>
          <w:spacing w:val="-6"/>
          <w:sz w:val="22"/>
          <w:szCs w:val="22"/>
        </w:rPr>
        <w:t>"I don't have five dollars.</w:t>
      </w:r>
      <w:r w:rsidRPr="00642CE6">
        <w:rPr>
          <w:rFonts w:ascii="Times New Roman" w:hAnsi="Times New Roman"/>
          <w:spacing w:val="-6"/>
          <w:sz w:val="22"/>
          <w:szCs w:val="22"/>
        </w:rPr>
        <w:t>”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Andrew</w:t>
      </w:r>
      <w:r w:rsidRPr="00642CE6">
        <w:rPr>
          <w:rFonts w:ascii="Times New Roman" w:hAnsi="Times New Roman" w:hint="eastAsia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5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0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h</w:t>
      </w:r>
      <w:r w:rsidRPr="00642CE6">
        <w:rPr>
          <w:rFonts w:ascii="Times New Roman" w:hAnsi="Times New Roman"/>
          <w:spacing w:val="-6"/>
          <w:sz w:val="22"/>
          <w:szCs w:val="22"/>
        </w:rPr>
        <w:t>e</w:t>
      </w:r>
      <w:r w:rsidRPr="00642CE6">
        <w:rPr>
          <w:rFonts w:ascii="Times New Roman" w:hAnsi="Times New Roman"/>
          <w:spacing w:val="-6"/>
          <w:sz w:val="22"/>
          <w:szCs w:val="22"/>
        </w:rPr>
        <w:t>r</w:t>
      </w:r>
      <w:r w:rsidRPr="00642CE6">
        <w:rPr>
          <w:rFonts w:ascii="Times New Roman" w:hAnsi="Times New Roman"/>
          <w:spacing w:val="-6"/>
          <w:sz w:val="22"/>
          <w:szCs w:val="22"/>
        </w:rPr>
        <w:t>.</w:t>
      </w:r>
    </w:p>
    <w:p w:rsidR="00560903" w:rsidRPr="00642CE6" w:rsidP="00642CE6">
      <w:pPr>
        <w:spacing w:line="271" w:lineRule="auto"/>
        <w:ind w:firstLine="440" w:firstLineChars="200"/>
        <w:rPr>
          <w:rFonts w:ascii="Times New Roman" w:hAnsi="Times New Roman"/>
          <w:spacing w:val="-6"/>
          <w:sz w:val="22"/>
          <w:szCs w:val="22"/>
        </w:rPr>
      </w:pPr>
      <w:r w:rsidRPr="00642CE6">
        <w:rPr>
          <w:rFonts w:ascii="Times New Roman" w:hAnsi="Times New Roman"/>
          <w:spacing w:val="-6"/>
          <w:sz w:val="22"/>
          <w:szCs w:val="22"/>
        </w:rPr>
        <w:t>"What about three dollars?" the poor old woman says. "That</w:t>
      </w:r>
      <w:r w:rsidRPr="00642CE6">
        <w:rPr>
          <w:rFonts w:ascii="Times New Roman" w:hAnsi="Times New Roman"/>
          <w:spacing w:val="-6"/>
          <w:sz w:val="22"/>
          <w:szCs w:val="22"/>
        </w:rPr>
        <w:t>’</w:t>
      </w:r>
      <w:r w:rsidRPr="00642CE6">
        <w:rPr>
          <w:rFonts w:ascii="Times New Roman" w:hAnsi="Times New Roman"/>
          <w:spacing w:val="-6"/>
          <w:sz w:val="22"/>
          <w:szCs w:val="22"/>
        </w:rPr>
        <w:t>ll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5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1</w:t>
      </w:r>
      <w:r w:rsidRPr="00642CE6">
        <w:rPr>
          <w:rFonts w:ascii="Times New Roman" w:hAnsi="Times New Roman" w:hint="eastAsia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me two hamburgers.</w:t>
      </w:r>
    </w:p>
    <w:p w:rsidR="00560903" w:rsidRPr="00642CE6" w:rsidP="00642CE6">
      <w:pPr>
        <w:spacing w:line="271" w:lineRule="auto"/>
        <w:ind w:firstLine="440" w:firstLineChars="200"/>
        <w:rPr>
          <w:rFonts w:ascii="Times New Roman" w:hAnsi="Times New Roman" w:hint="eastAsia"/>
          <w:spacing w:val="-6"/>
          <w:sz w:val="22"/>
          <w:szCs w:val="22"/>
        </w:rPr>
      </w:pPr>
      <w:r w:rsidRPr="00642CE6">
        <w:rPr>
          <w:rFonts w:ascii="Times New Roman" w:hAnsi="Times New Roman"/>
          <w:spacing w:val="-6"/>
          <w:sz w:val="22"/>
          <w:szCs w:val="22"/>
        </w:rPr>
        <w:t>“</w:t>
      </w:r>
      <w:r w:rsidRPr="00642CE6">
        <w:rPr>
          <w:rFonts w:ascii="Times New Roman" w:hAnsi="Times New Roman"/>
          <w:spacing w:val="-6"/>
          <w:sz w:val="22"/>
          <w:szCs w:val="22"/>
        </w:rPr>
        <w:t>NO,</w:t>
      </w:r>
      <w:r w:rsidRPr="00642CE6">
        <w:rPr>
          <w:rFonts w:ascii="Times New Roman" w:hAnsi="Times New Roman"/>
          <w:spacing w:val="-6"/>
          <w:sz w:val="22"/>
          <w:szCs w:val="22"/>
        </w:rPr>
        <w:t>”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 w:hint="eastAsia"/>
          <w:spacing w:val="-6"/>
          <w:sz w:val="22"/>
          <w:szCs w:val="22"/>
        </w:rPr>
        <w:t>Andrew says with an impatient(不</w:t>
      </w:r>
      <w:r w:rsidRPr="00642CE6">
        <w:rPr>
          <w:rFonts w:ascii="Times New Roman" w:hAnsi="Times New Roman" w:hint="eastAsia"/>
          <w:spacing w:val="-6"/>
          <w:sz w:val="22"/>
          <w:szCs w:val="22"/>
        </w:rPr>
        <w:t>耐</w:t>
      </w:r>
      <w:r w:rsidRPr="00642CE6">
        <w:rPr>
          <w:rFonts w:ascii="Times New Roman" w:hAnsi="Times New Roman" w:hint="eastAsia"/>
          <w:spacing w:val="-6"/>
          <w:sz w:val="22"/>
          <w:szCs w:val="22"/>
        </w:rPr>
        <w:t>烦的） look on his face.</w:t>
      </w:r>
    </w:p>
    <w:p w:rsidR="00560903" w:rsidRPr="00642CE6" w:rsidP="00642CE6">
      <w:pPr>
        <w:spacing w:line="271" w:lineRule="auto"/>
        <w:ind w:firstLine="440" w:firstLineChars="200"/>
        <w:rPr>
          <w:rFonts w:ascii="Times New Roman" w:hAnsi="Times New Roman"/>
          <w:spacing w:val="-6"/>
          <w:sz w:val="22"/>
          <w:szCs w:val="22"/>
        </w:rPr>
      </w:pPr>
      <w:r w:rsidRPr="00642CE6">
        <w:rPr>
          <w:rFonts w:ascii="Times New Roman" w:hAnsi="Times New Roman"/>
          <w:spacing w:val="-6"/>
          <w:sz w:val="22"/>
          <w:szCs w:val="22"/>
        </w:rPr>
        <w:t xml:space="preserve">"One dollar </w:t>
      </w:r>
      <w:r w:rsidRPr="00642CE6">
        <w:rPr>
          <w:rFonts w:ascii="Times New Roman" w:hAnsi="Times New Roman"/>
          <w:spacing w:val="-6"/>
          <w:sz w:val="22"/>
          <w:szCs w:val="22"/>
        </w:rPr>
        <w:t>i</w:t>
      </w:r>
      <w:r w:rsidRPr="00642CE6">
        <w:rPr>
          <w:rFonts w:ascii="Times New Roman" w:hAnsi="Times New Roman"/>
          <w:spacing w:val="-6"/>
          <w:sz w:val="22"/>
          <w:szCs w:val="22"/>
        </w:rPr>
        <w:t>s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 w:rsidR="00CC4251">
        <w:rPr>
          <w:rFonts w:ascii="Times New Roman" w:hAnsi="Times New Roman"/>
          <w:spacing w:val="-6"/>
          <w:sz w:val="22"/>
          <w:szCs w:val="22"/>
          <w:u w:val="single"/>
        </w:rPr>
        <w:t>5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2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,</w:t>
      </w:r>
      <w:r w:rsidRPr="00642CE6">
        <w:rPr>
          <w:rFonts w:ascii="Times New Roman" w:hAnsi="Times New Roman"/>
          <w:spacing w:val="-6"/>
          <w:sz w:val="22"/>
          <w:szCs w:val="22"/>
        </w:rPr>
        <w:t>”</w:t>
      </w:r>
      <w:r w:rsidRPr="00642CE6">
        <w:rPr>
          <w:rFonts w:ascii="Times New Roman" w:hAnsi="Times New Roman" w:hint="eastAsia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the old woman says.</w:t>
      </w:r>
    </w:p>
    <w:p w:rsidR="00560903" w:rsidRPr="00642CE6" w:rsidP="00642CE6">
      <w:pPr>
        <w:spacing w:line="271" w:lineRule="auto"/>
        <w:ind w:firstLine="440" w:firstLineChars="200"/>
        <w:rPr>
          <w:rFonts w:ascii="Times New Roman" w:hAnsi="Times New Roman"/>
          <w:spacing w:val="-6"/>
          <w:sz w:val="22"/>
          <w:szCs w:val="22"/>
        </w:rPr>
      </w:pPr>
      <w:r w:rsidRPr="00642CE6">
        <w:rPr>
          <w:rFonts w:ascii="Times New Roman" w:hAnsi="Times New Roman"/>
          <w:spacing w:val="-6"/>
          <w:sz w:val="22"/>
          <w:szCs w:val="22"/>
        </w:rPr>
        <w:t>"I won't buy flowers from you,</w:t>
      </w:r>
      <w:r w:rsidRPr="00642CE6">
        <w:rPr>
          <w:rFonts w:ascii="Times New Roman" w:hAnsi="Times New Roman"/>
          <w:spacing w:val="-6"/>
          <w:sz w:val="22"/>
          <w:szCs w:val="22"/>
        </w:rPr>
        <w:t>”</w:t>
      </w:r>
      <w:r w:rsidRPr="00642CE6">
        <w:rPr>
          <w:rFonts w:ascii="Times New Roman" w:hAnsi="Times New Roman" w:hint="eastAsia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Andrew says</w:t>
      </w:r>
      <w:r w:rsidRPr="00642CE6">
        <w:rPr>
          <w:rFonts w:ascii="Times New Roman" w:hAnsi="Times New Roman" w:hint="eastAsia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5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3</w:t>
      </w:r>
      <w:r w:rsidRPr="00642CE6">
        <w:rPr>
          <w:rFonts w:ascii="Times New Roman" w:hAnsi="Times New Roman" w:hint="eastAsia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.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"Now go away.</w:t>
      </w:r>
      <w:r w:rsidRPr="00642CE6">
        <w:rPr>
          <w:rFonts w:ascii="Times New Roman" w:hAnsi="Times New Roman"/>
          <w:spacing w:val="-6"/>
          <w:sz w:val="22"/>
          <w:szCs w:val="22"/>
        </w:rPr>
        <w:t>”</w:t>
      </w:r>
    </w:p>
    <w:p w:rsidR="00560903" w:rsidRPr="00642CE6" w:rsidP="00642CE6">
      <w:pPr>
        <w:spacing w:line="271" w:lineRule="auto"/>
        <w:ind w:firstLine="440" w:firstLineChars="200"/>
        <w:rPr>
          <w:rFonts w:ascii="Times New Roman" w:hAnsi="Times New Roman"/>
          <w:spacing w:val="-6"/>
          <w:sz w:val="22"/>
          <w:szCs w:val="22"/>
        </w:rPr>
      </w:pPr>
      <w:r w:rsidRPr="00642CE6">
        <w:rPr>
          <w:rFonts w:ascii="Times New Roman" w:hAnsi="Times New Roman"/>
          <w:spacing w:val="-6"/>
          <w:sz w:val="22"/>
          <w:szCs w:val="22"/>
        </w:rPr>
        <w:t>The old woman lo</w:t>
      </w:r>
      <w:r w:rsidRPr="00642CE6">
        <w:rPr>
          <w:rFonts w:ascii="Times New Roman" w:hAnsi="Times New Roman"/>
          <w:spacing w:val="-6"/>
          <w:sz w:val="22"/>
          <w:szCs w:val="22"/>
        </w:rPr>
        <w:t>oks at him sadly, and then</w:t>
      </w:r>
      <w:r w:rsidRPr="00642CE6">
        <w:rPr>
          <w:rFonts w:ascii="Times New Roman" w:hAnsi="Times New Roman" w:hint="eastAsia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5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4</w:t>
      </w:r>
      <w:r w:rsidRPr="00642CE6">
        <w:rPr>
          <w:rFonts w:ascii="Times New Roman" w:hAnsi="Times New Roman" w:hint="eastAsia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him her flowers.</w:t>
      </w:r>
    </w:p>
    <w:p w:rsidR="00560903" w:rsidRPr="00642CE6" w:rsidP="00642CE6">
      <w:pPr>
        <w:spacing w:line="271" w:lineRule="auto"/>
        <w:ind w:firstLine="440" w:firstLineChars="200"/>
        <w:rPr>
          <w:rFonts w:ascii="Times New Roman" w:hAnsi="Times New Roman"/>
          <w:spacing w:val="-6"/>
          <w:sz w:val="22"/>
          <w:szCs w:val="22"/>
        </w:rPr>
      </w:pPr>
      <w:r w:rsidRPr="00642CE6">
        <w:rPr>
          <w:rFonts w:ascii="Times New Roman" w:hAnsi="Times New Roman"/>
          <w:spacing w:val="-6"/>
          <w:sz w:val="22"/>
          <w:szCs w:val="22"/>
        </w:rPr>
        <w:t>" Here, sir,</w:t>
      </w:r>
      <w:r w:rsidRPr="00642CE6">
        <w:rPr>
          <w:rFonts w:ascii="Times New Roman" w:hAnsi="Times New Roman"/>
          <w:spacing w:val="-6"/>
          <w:sz w:val="22"/>
          <w:szCs w:val="22"/>
        </w:rPr>
        <w:t>”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she says. "You have these. You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5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>5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them more than I do.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The old woman wa</w:t>
      </w:r>
      <w:r w:rsidRPr="00642CE6">
        <w:rPr>
          <w:rFonts w:ascii="Times New Roman" w:hAnsi="Times New Roman"/>
          <w:spacing w:val="-6"/>
          <w:sz w:val="22"/>
          <w:szCs w:val="22"/>
        </w:rPr>
        <w:t>lks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away, but Andrew is lost in thought</w:t>
      </w:r>
      <w:r w:rsidRPr="00642CE6">
        <w:rPr>
          <w:rFonts w:ascii="Times New Roman" w:hAnsi="Times New Roman"/>
          <w:spacing w:val="-6"/>
          <w:sz w:val="22"/>
          <w:szCs w:val="22"/>
        </w:rPr>
        <w:t>…</w:t>
      </w:r>
    </w:p>
    <w:p w:rsidR="001F771A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 w:rsidR="00C25589">
        <w:rPr>
          <w:rStyle w:val="5"/>
          <w:rFonts w:ascii="Times New Roman" w:hAnsi="Times New Roman" w:hint="eastAsia"/>
          <w:sz w:val="22"/>
          <w:szCs w:val="22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</w:rPr>
        <w:t>1</w:t>
      </w:r>
      <w:r w:rsidRPr="00642CE6">
        <w:rPr>
          <w:rFonts w:ascii="Times New Roman" w:hAnsi="Times New Roman"/>
          <w:spacing w:val="-6"/>
          <w:sz w:val="22"/>
          <w:szCs w:val="22"/>
        </w:rPr>
        <w:t>.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A. </w:t>
      </w:r>
      <w:r w:rsidRPr="00642CE6">
        <w:rPr>
          <w:rFonts w:ascii="Times New Roman" w:hAnsi="Times New Roman"/>
          <w:spacing w:val="-6"/>
          <w:sz w:val="22"/>
          <w:szCs w:val="22"/>
        </w:rPr>
        <w:t>s</w:t>
      </w:r>
      <w:r w:rsidRPr="00642CE6">
        <w:rPr>
          <w:rFonts w:ascii="Times New Roman" w:hAnsi="Times New Roman"/>
          <w:spacing w:val="-6"/>
          <w:sz w:val="22"/>
          <w:szCs w:val="22"/>
        </w:rPr>
        <w:t>o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B. but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C. unless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D. though</w:t>
      </w:r>
    </w:p>
    <w:p w:rsidR="001F771A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 w:rsidR="00C25589">
        <w:rPr>
          <w:rStyle w:val="5"/>
          <w:rFonts w:ascii="Times New Roman" w:hAnsi="Times New Roman" w:hint="eastAsia"/>
          <w:sz w:val="22"/>
          <w:szCs w:val="22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</w:rPr>
        <w:t>2. A. make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B. raise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C. share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D. sell</w:t>
      </w:r>
    </w:p>
    <w:p w:rsidR="001F771A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 w:rsidR="00C25589">
        <w:rPr>
          <w:rStyle w:val="5"/>
          <w:rFonts w:ascii="Times New Roman" w:hAnsi="Times New Roman" w:hint="eastAsia"/>
          <w:sz w:val="22"/>
          <w:szCs w:val="22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</w:rPr>
        <w:t>3.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A.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>s</w:t>
      </w:r>
      <w:r w:rsidRPr="00642CE6">
        <w:rPr>
          <w:rFonts w:ascii="Times New Roman" w:hAnsi="Times New Roman"/>
          <w:spacing w:val="-6"/>
          <w:sz w:val="22"/>
          <w:szCs w:val="22"/>
        </w:rPr>
        <w:t>tops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>B</w:t>
      </w:r>
      <w:r w:rsidRPr="00642CE6">
        <w:rPr>
          <w:rFonts w:ascii="Times New Roman" w:hAnsi="Times New Roman"/>
          <w:spacing w:val="-6"/>
          <w:sz w:val="22"/>
          <w:szCs w:val="22"/>
        </w:rPr>
        <w:t>. chooses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C. invites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D. helps</w:t>
      </w:r>
    </w:p>
    <w:p w:rsidR="001F771A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 w:rsidR="00C25589">
        <w:rPr>
          <w:rStyle w:val="5"/>
          <w:rFonts w:ascii="Times New Roman" w:hAnsi="Times New Roman" w:hint="eastAsia"/>
          <w:sz w:val="22"/>
          <w:szCs w:val="22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</w:rPr>
        <w:t>4. A. lazy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B. poor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C. free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D. shy</w:t>
      </w:r>
    </w:p>
    <w:p w:rsidR="001F771A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 w:rsidR="00C25589">
        <w:rPr>
          <w:rStyle w:val="5"/>
          <w:rFonts w:ascii="Times New Roman" w:hAnsi="Times New Roman" w:hint="eastAsia"/>
          <w:sz w:val="22"/>
          <w:szCs w:val="22"/>
        </w:rPr>
        <w:t>4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>5</w:t>
      </w:r>
      <w:r w:rsidRPr="00642CE6">
        <w:rPr>
          <w:rFonts w:ascii="Times New Roman" w:hAnsi="Times New Roman"/>
          <w:spacing w:val="-6"/>
          <w:sz w:val="22"/>
          <w:szCs w:val="22"/>
        </w:rPr>
        <w:t>. A. looking for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B. waiting for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C. th</w:t>
      </w:r>
      <w:r w:rsidRPr="00642CE6">
        <w:rPr>
          <w:rFonts w:ascii="Times New Roman" w:hAnsi="Times New Roman"/>
          <w:spacing w:val="-6"/>
          <w:sz w:val="22"/>
          <w:szCs w:val="22"/>
        </w:rPr>
        <w:t>ink</w:t>
      </w:r>
      <w:r w:rsidRPr="00642CE6">
        <w:rPr>
          <w:rFonts w:ascii="Times New Roman" w:hAnsi="Times New Roman"/>
          <w:spacing w:val="-6"/>
          <w:sz w:val="22"/>
          <w:szCs w:val="22"/>
        </w:rPr>
        <w:t>ing about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D. dreaming abo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>u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>t</w:t>
      </w:r>
    </w:p>
    <w:p w:rsidR="001F771A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A04AB3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 w:rsidR="00C25589">
        <w:rPr>
          <w:rStyle w:val="5"/>
          <w:rFonts w:ascii="Times New Roman" w:hAnsi="Times New Roman" w:hint="eastAsia"/>
          <w:sz w:val="22"/>
          <w:szCs w:val="22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</w:rPr>
        <w:t>6. A. pens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B. shoes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C. flowers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A04AB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D. cards</w:t>
      </w:r>
    </w:p>
    <w:p w:rsidR="00A04AB3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bookmarkStart w:id="5" w:name="_Hlk98245436"/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bookmarkEnd w:id="5"/>
      <w:r w:rsidRPr="00642CE6" w:rsidR="00C25589">
        <w:rPr>
          <w:rStyle w:val="5"/>
          <w:rFonts w:ascii="Times New Roman" w:hAnsi="Times New Roman" w:hint="eastAsia"/>
          <w:sz w:val="22"/>
          <w:szCs w:val="22"/>
        </w:rPr>
        <w:t>4</w:t>
      </w:r>
      <w:r w:rsidRPr="00642CE6" w:rsidR="001F771A">
        <w:rPr>
          <w:rFonts w:ascii="Times New Roman" w:hAnsi="Times New Roman"/>
          <w:spacing w:val="-6"/>
          <w:sz w:val="22"/>
          <w:szCs w:val="22"/>
        </w:rPr>
        <w:t>7. A. still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1F771A">
        <w:rPr>
          <w:rFonts w:ascii="Times New Roman" w:hAnsi="Times New Roman"/>
          <w:spacing w:val="-6"/>
          <w:sz w:val="22"/>
          <w:szCs w:val="22"/>
        </w:rPr>
        <w:t>B. only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1F771A">
        <w:rPr>
          <w:rFonts w:ascii="Times New Roman" w:hAnsi="Times New Roman"/>
          <w:spacing w:val="-6"/>
          <w:sz w:val="22"/>
          <w:szCs w:val="22"/>
        </w:rPr>
        <w:t>C. also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1F771A">
        <w:rPr>
          <w:rFonts w:ascii="Times New Roman" w:hAnsi="Times New Roman"/>
          <w:spacing w:val="-6"/>
          <w:sz w:val="22"/>
          <w:szCs w:val="22"/>
        </w:rPr>
        <w:t>D. even</w:t>
      </w:r>
    </w:p>
    <w:p w:rsidR="00BD0974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r w:rsidRPr="00642CE6" w:rsidR="00910A03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 w:rsidR="00910A03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 w:rsidR="00C25589">
        <w:rPr>
          <w:rStyle w:val="5"/>
          <w:rFonts w:ascii="Times New Roman" w:hAnsi="Times New Roman" w:hint="eastAsia"/>
          <w:sz w:val="22"/>
          <w:szCs w:val="22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8.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A. </w:t>
      </w:r>
      <w:r w:rsidRPr="00642CE6">
        <w:rPr>
          <w:rFonts w:ascii="Times New Roman" w:hAnsi="Times New Roman"/>
          <w:spacing w:val="-6"/>
          <w:sz w:val="22"/>
          <w:szCs w:val="22"/>
        </w:rPr>
        <w:t>cheap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B. funny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C. special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D. useful</w:t>
      </w:r>
    </w:p>
    <w:p w:rsidR="00BD0974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r w:rsidRPr="00642CE6" w:rsidR="00910A03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 w:rsidR="00910A03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 w:rsidR="00C25589">
        <w:rPr>
          <w:rStyle w:val="5"/>
          <w:rFonts w:ascii="Times New Roman" w:hAnsi="Times New Roman" w:hint="eastAsia"/>
          <w:sz w:val="22"/>
          <w:szCs w:val="22"/>
        </w:rPr>
        <w:t>4</w:t>
      </w:r>
      <w:r w:rsidRPr="00642CE6">
        <w:rPr>
          <w:rFonts w:ascii="Times New Roman" w:hAnsi="Times New Roman"/>
          <w:spacing w:val="-6"/>
          <w:sz w:val="22"/>
          <w:szCs w:val="22"/>
        </w:rPr>
        <w:t>9. A. tired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B. hungry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C. bored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D. lonely</w:t>
      </w:r>
    </w:p>
    <w:p w:rsidR="00BD0974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bookmarkStart w:id="6" w:name="_Hlk98245817"/>
      <w:r w:rsidRPr="00642CE6" w:rsidR="00910A03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 w:rsidR="00910A03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 w:hint="eastAsia"/>
          <w:sz w:val="22"/>
          <w:szCs w:val="22"/>
        </w:rPr>
        <w:t>）</w:t>
      </w:r>
      <w:bookmarkEnd w:id="6"/>
      <w:r w:rsidRPr="00642CE6" w:rsidR="00C25589">
        <w:rPr>
          <w:rStyle w:val="5"/>
          <w:rFonts w:hint="eastAsia"/>
          <w:sz w:val="22"/>
          <w:szCs w:val="22"/>
        </w:rPr>
        <w:t>5</w:t>
      </w:r>
      <w:r w:rsidRPr="00642CE6">
        <w:rPr>
          <w:rFonts w:ascii="Times New Roman" w:hAnsi="Times New Roman"/>
          <w:spacing w:val="-6"/>
          <w:sz w:val="22"/>
          <w:szCs w:val="22"/>
        </w:rPr>
        <w:t>0. A. promises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0048DB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B. thanks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B2382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C. adv</w:t>
      </w:r>
      <w:r w:rsidRPr="00642CE6">
        <w:rPr>
          <w:rFonts w:ascii="Times New Roman" w:hAnsi="Times New Roman"/>
          <w:spacing w:val="-6"/>
          <w:sz w:val="22"/>
          <w:szCs w:val="22"/>
        </w:rPr>
        <w:t>ise</w:t>
      </w:r>
      <w:r w:rsidRPr="00642CE6">
        <w:rPr>
          <w:rFonts w:ascii="Times New Roman" w:hAnsi="Times New Roman"/>
          <w:spacing w:val="-6"/>
          <w:sz w:val="22"/>
          <w:szCs w:val="22"/>
        </w:rPr>
        <w:t>s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B2382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D.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>r</w:t>
      </w:r>
      <w:r w:rsidRPr="00642CE6">
        <w:rPr>
          <w:rFonts w:ascii="Times New Roman" w:hAnsi="Times New Roman"/>
          <w:spacing w:val="-6"/>
          <w:sz w:val="22"/>
          <w:szCs w:val="22"/>
        </w:rPr>
        <w:t>efuses</w:t>
      </w:r>
    </w:p>
    <w:p w:rsidR="00C25589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5</w:t>
      </w:r>
      <w:r w:rsidRPr="00642CE6">
        <w:rPr>
          <w:rStyle w:val="5"/>
          <w:rFonts w:ascii="Times New Roman" w:hAnsi="Times New Roman"/>
          <w:sz w:val="22"/>
          <w:szCs w:val="22"/>
        </w:rPr>
        <w:t>1</w:t>
      </w:r>
      <w:r w:rsidRPr="00642CE6">
        <w:rPr>
          <w:rStyle w:val="5"/>
          <w:rFonts w:ascii="Times New Roman" w:hAnsi="Times New Roman"/>
          <w:sz w:val="22"/>
          <w:szCs w:val="22"/>
        </w:rPr>
        <w:t>.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A</w:t>
      </w:r>
      <w:r w:rsidRPr="00642CE6">
        <w:rPr>
          <w:rStyle w:val="5"/>
          <w:rFonts w:ascii="Times New Roman" w:hAnsi="Times New Roman"/>
          <w:sz w:val="22"/>
          <w:szCs w:val="22"/>
        </w:rPr>
        <w:t>.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p</w:t>
      </w:r>
      <w:r w:rsidRPr="00642CE6">
        <w:rPr>
          <w:rStyle w:val="5"/>
          <w:rFonts w:ascii="Times New Roman" w:hAnsi="Times New Roman"/>
          <w:sz w:val="22"/>
          <w:szCs w:val="22"/>
        </w:rPr>
        <w:t>a</w:t>
      </w:r>
      <w:r w:rsidRPr="00642CE6">
        <w:rPr>
          <w:rStyle w:val="5"/>
          <w:rFonts w:ascii="Times New Roman" w:hAnsi="Times New Roman"/>
          <w:sz w:val="22"/>
          <w:szCs w:val="22"/>
        </w:rPr>
        <w:t>y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0048DB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</w:t>
      </w:r>
      <w:r w:rsidRPr="00642CE6">
        <w:rPr>
          <w:rStyle w:val="5"/>
          <w:rFonts w:ascii="Times New Roman" w:hAnsi="Times New Roman"/>
          <w:sz w:val="22"/>
          <w:szCs w:val="22"/>
        </w:rPr>
        <w:t>.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s</w:t>
      </w:r>
      <w:r w:rsidRPr="00642CE6">
        <w:rPr>
          <w:rStyle w:val="5"/>
          <w:rFonts w:ascii="Times New Roman" w:hAnsi="Times New Roman"/>
          <w:sz w:val="22"/>
          <w:szCs w:val="22"/>
        </w:rPr>
        <w:t>a</w:t>
      </w:r>
      <w:r w:rsidRPr="00642CE6">
        <w:rPr>
          <w:rStyle w:val="5"/>
          <w:rFonts w:ascii="Times New Roman" w:hAnsi="Times New Roman"/>
          <w:sz w:val="22"/>
          <w:szCs w:val="22"/>
        </w:rPr>
        <w:t>v</w:t>
      </w:r>
      <w:r w:rsidRPr="00642CE6">
        <w:rPr>
          <w:rStyle w:val="5"/>
          <w:rFonts w:ascii="Times New Roman" w:hAnsi="Times New Roman"/>
          <w:sz w:val="22"/>
          <w:szCs w:val="22"/>
        </w:rPr>
        <w:t>e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C</w:t>
      </w:r>
      <w:r w:rsidRPr="00642CE6">
        <w:rPr>
          <w:rStyle w:val="5"/>
          <w:rFonts w:ascii="Times New Roman" w:hAnsi="Times New Roman"/>
          <w:sz w:val="22"/>
          <w:szCs w:val="22"/>
        </w:rPr>
        <w:t>.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b</w:t>
      </w:r>
      <w:r w:rsidRPr="00642CE6">
        <w:rPr>
          <w:rStyle w:val="5"/>
          <w:rFonts w:ascii="Times New Roman" w:hAnsi="Times New Roman"/>
          <w:sz w:val="22"/>
          <w:szCs w:val="22"/>
        </w:rPr>
        <w:t>u</w:t>
      </w:r>
      <w:r w:rsidRPr="00642CE6">
        <w:rPr>
          <w:rStyle w:val="5"/>
          <w:rFonts w:ascii="Times New Roman" w:hAnsi="Times New Roman"/>
          <w:sz w:val="22"/>
          <w:szCs w:val="22"/>
        </w:rPr>
        <w:t>y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B2382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>D</w:t>
      </w:r>
      <w:r w:rsidRPr="00642CE6">
        <w:rPr>
          <w:rStyle w:val="5"/>
          <w:rFonts w:ascii="Times New Roman" w:hAnsi="Times New Roman"/>
          <w:sz w:val="22"/>
          <w:szCs w:val="22"/>
        </w:rPr>
        <w:t>.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B2382">
        <w:rPr>
          <w:rStyle w:val="5"/>
          <w:rFonts w:ascii="Times New Roman" w:hAnsi="Times New Roman"/>
          <w:sz w:val="22"/>
          <w:szCs w:val="22"/>
        </w:rPr>
        <w:t>p</w:t>
      </w:r>
      <w:r w:rsidRPr="00642CE6" w:rsidR="009B2382">
        <w:rPr>
          <w:rStyle w:val="5"/>
          <w:rFonts w:ascii="Times New Roman" w:hAnsi="Times New Roman"/>
          <w:sz w:val="22"/>
          <w:szCs w:val="22"/>
        </w:rPr>
        <w:t>r</w:t>
      </w:r>
      <w:r w:rsidRPr="00642CE6" w:rsidR="009B2382">
        <w:rPr>
          <w:rStyle w:val="5"/>
          <w:rFonts w:ascii="Times New Roman" w:hAnsi="Times New Roman"/>
          <w:sz w:val="22"/>
          <w:szCs w:val="22"/>
        </w:rPr>
        <w:t>e</w:t>
      </w:r>
      <w:r w:rsidRPr="00642CE6" w:rsidR="009B2382">
        <w:rPr>
          <w:rStyle w:val="5"/>
          <w:rFonts w:ascii="Times New Roman" w:hAnsi="Times New Roman"/>
          <w:sz w:val="22"/>
          <w:szCs w:val="22"/>
        </w:rPr>
        <w:t>p</w:t>
      </w:r>
      <w:r w:rsidRPr="00642CE6" w:rsidR="009B2382">
        <w:rPr>
          <w:rStyle w:val="5"/>
          <w:rFonts w:ascii="Times New Roman" w:hAnsi="Times New Roman"/>
          <w:sz w:val="22"/>
          <w:szCs w:val="22"/>
        </w:rPr>
        <w:t>a</w:t>
      </w:r>
      <w:r w:rsidRPr="00642CE6" w:rsidR="009B2382">
        <w:rPr>
          <w:rStyle w:val="5"/>
          <w:rFonts w:ascii="Times New Roman" w:hAnsi="Times New Roman"/>
          <w:sz w:val="22"/>
          <w:szCs w:val="22"/>
        </w:rPr>
        <w:t>r</w:t>
      </w:r>
      <w:r w:rsidRPr="00642CE6" w:rsidR="009B2382">
        <w:rPr>
          <w:rStyle w:val="5"/>
          <w:rFonts w:ascii="Times New Roman" w:hAnsi="Times New Roman"/>
          <w:sz w:val="22"/>
          <w:szCs w:val="22"/>
        </w:rPr>
        <w:t>e</w:t>
      </w:r>
    </w:p>
    <w:p w:rsidR="00910A03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 w:rsidR="00C25589">
        <w:rPr>
          <w:rStyle w:val="5"/>
          <w:rFonts w:hint="eastAsia"/>
          <w:sz w:val="22"/>
          <w:szCs w:val="22"/>
        </w:rPr>
        <w:t>5</w:t>
      </w:r>
      <w:r w:rsidRPr="00642CE6">
        <w:rPr>
          <w:rFonts w:ascii="Times New Roman" w:hAnsi="Times New Roman"/>
          <w:spacing w:val="-6"/>
          <w:sz w:val="22"/>
          <w:szCs w:val="22"/>
        </w:rPr>
        <w:t>2. A. different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0048DB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B. enough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B2382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C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.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s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m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a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l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l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B2382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D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.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p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o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p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u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l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a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r</w:t>
      </w:r>
    </w:p>
    <w:p w:rsidR="00910A03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 w:rsidR="00C25589">
        <w:rPr>
          <w:rStyle w:val="5"/>
          <w:rFonts w:hint="eastAsia"/>
          <w:sz w:val="22"/>
          <w:szCs w:val="22"/>
        </w:rPr>
        <w:t>5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3. A. sadly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0048DB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B. carefully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B2382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C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.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q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u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i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e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t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l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y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D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.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a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n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g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r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i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l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y</w:t>
      </w:r>
    </w:p>
    <w:p w:rsidR="00910A03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r w:rsidRPr="00642CE6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 w:rsidR="00C25589">
        <w:rPr>
          <w:rStyle w:val="5"/>
          <w:rFonts w:hint="eastAsia"/>
          <w:sz w:val="22"/>
          <w:szCs w:val="22"/>
        </w:rPr>
        <w:t>5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4. A. tell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0048DB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>B. sends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B2382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C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.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g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i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v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e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s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D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.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s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h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o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w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s</w:t>
      </w:r>
    </w:p>
    <w:p w:rsidR="009B2382" w:rsidRPr="00642CE6" w:rsidP="00642CE6">
      <w:pPr>
        <w:spacing w:line="271" w:lineRule="auto"/>
        <w:rPr>
          <w:rFonts w:ascii="Times New Roman" w:hAnsi="Times New Roman" w:hint="eastAsia"/>
          <w:spacing w:val="-6"/>
          <w:sz w:val="22"/>
          <w:szCs w:val="22"/>
        </w:rPr>
      </w:pPr>
      <w:r w:rsidRPr="00642CE6" w:rsidR="00910A03">
        <w:rPr>
          <w:rStyle w:val="5"/>
          <w:rFonts w:ascii="Times New Roman" w:hAnsi="Times New Roman" w:hint="eastAsia"/>
          <w:sz w:val="22"/>
          <w:szCs w:val="22"/>
        </w:rPr>
        <w:t>（</w:t>
      </w:r>
      <w:r w:rsidRPr="00642CE6" w:rsidR="00910A03">
        <w:rPr>
          <w:rStyle w:val="5"/>
          <w:rFonts w:ascii="Times New Roman" w:hAnsi="Times New Roman" w:hint="eastAsia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/>
          <w:sz w:val="22"/>
          <w:szCs w:val="22"/>
        </w:rPr>
        <w:t xml:space="preserve"> </w:t>
      </w:r>
      <w:r w:rsidRPr="00642CE6" w:rsidR="00910A03">
        <w:rPr>
          <w:rStyle w:val="5"/>
          <w:rFonts w:ascii="Times New Roman" w:hAnsi="Times New Roman" w:hint="eastAsia"/>
          <w:sz w:val="22"/>
          <w:szCs w:val="22"/>
        </w:rPr>
        <w:t>）</w:t>
      </w:r>
      <w:r w:rsidRPr="00642CE6" w:rsidR="00C25589">
        <w:rPr>
          <w:rStyle w:val="5"/>
          <w:rFonts w:hint="eastAsia"/>
          <w:sz w:val="22"/>
          <w:szCs w:val="22"/>
        </w:rPr>
        <w:t>5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>5.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>A.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>need.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0048DB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>B. lik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>e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>C. touch</w:t>
      </w:r>
      <w:r w:rsidRPr="00642CE6" w:rsidR="00C25589">
        <w:rPr>
          <w:rFonts w:ascii="Times New Roman" w:hAnsi="Times New Roman" w:hint="eastAsia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0048DB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C25589">
        <w:rPr>
          <w:rFonts w:ascii="Times New Roman" w:hAnsi="Times New Roman"/>
          <w:spacing w:val="-6"/>
          <w:sz w:val="22"/>
          <w:szCs w:val="22"/>
        </w:rPr>
        <w:t xml:space="preserve"> </w:t>
      </w:r>
      <w:r w:rsidRPr="00642CE6" w:rsidR="00910A03">
        <w:rPr>
          <w:rFonts w:ascii="Times New Roman" w:hAnsi="Times New Roman"/>
          <w:spacing w:val="-6"/>
          <w:sz w:val="22"/>
          <w:szCs w:val="22"/>
        </w:rPr>
        <w:t>D. understand</w:t>
      </w:r>
    </w:p>
    <w:p w:rsidR="00DC4A85" w:rsidRPr="00642CE6" w:rsidP="00642CE6">
      <w:pPr>
        <w:spacing w:line="271" w:lineRule="auto"/>
        <w:rPr>
          <w:rFonts w:ascii="Times New Roman" w:hAnsi="Times New Roman"/>
          <w:spacing w:val="-6"/>
          <w:sz w:val="22"/>
          <w:szCs w:val="22"/>
        </w:rPr>
      </w:pPr>
      <w:r w:rsidRPr="00642CE6" w:rsidR="0043542D">
        <w:rPr>
          <w:rFonts w:ascii="Times New Roman" w:eastAsia="黑体" w:hAnsi="Times New Roman" w:hint="eastAsia"/>
          <w:sz w:val="22"/>
          <w:szCs w:val="22"/>
        </w:rPr>
        <w:t>四</w:t>
      </w:r>
      <w:r w:rsidRPr="00642CE6" w:rsidR="0043542D">
        <w:rPr>
          <w:rFonts w:ascii="Times New Roman" w:eastAsia="黑体" w:hAnsi="Times New Roman" w:hint="eastAsia"/>
          <w:sz w:val="22"/>
          <w:szCs w:val="22"/>
        </w:rPr>
        <w:t>、</w:t>
      </w:r>
      <w:r w:rsidRPr="00642CE6" w:rsidR="0043542D">
        <w:rPr>
          <w:rFonts w:ascii="Times New Roman" w:eastAsia="黑体" w:hAnsi="Times New Roman" w:hint="eastAsia"/>
          <w:sz w:val="22"/>
          <w:szCs w:val="22"/>
        </w:rPr>
        <w:t>语篇</w:t>
      </w:r>
      <w:r w:rsidRPr="00642CE6" w:rsidR="0043542D">
        <w:rPr>
          <w:rFonts w:ascii="Times New Roman" w:eastAsia="黑体" w:hAnsi="Times New Roman" w:hint="eastAsia"/>
          <w:sz w:val="22"/>
          <w:szCs w:val="22"/>
        </w:rPr>
        <w:t>填空</w:t>
      </w:r>
      <w:r w:rsidRPr="00642CE6">
        <w:rPr>
          <w:rFonts w:ascii="Times New Roman" w:hAnsi="Times New Roman"/>
          <w:sz w:val="22"/>
          <w:szCs w:val="22"/>
        </w:rPr>
        <w:t>。(每小题1分,</w:t>
      </w:r>
      <w:r w:rsidRPr="00642CE6">
        <w:rPr>
          <w:rFonts w:ascii="Times New Roman" w:hAnsi="Times New Roman"/>
          <w:sz w:val="22"/>
          <w:szCs w:val="22"/>
        </w:rPr>
        <w:t>共15分)</w:t>
      </w:r>
    </w:p>
    <w:p w:rsidR="00323AA6" w:rsidRPr="00642CE6" w:rsidP="00642CE6">
      <w:pPr>
        <w:spacing w:line="271" w:lineRule="auto"/>
        <w:rPr>
          <w:rFonts w:ascii="Times New Roman" w:hAnsi="Times New Roman" w:hint="eastAsia"/>
          <w:sz w:val="22"/>
          <w:szCs w:val="22"/>
        </w:rPr>
      </w:pPr>
      <w:r w:rsidRPr="00642CE6" w:rsidR="0043542D">
        <w:rPr>
          <w:rFonts w:ascii="Times New Roman" w:hAnsi="Times New Roman" w:hint="eastAsia"/>
          <w:sz w:val="22"/>
          <w:szCs w:val="22"/>
        </w:rPr>
        <w:t>第一节</w:t>
      </w:r>
      <w:r w:rsidRPr="00642CE6" w:rsidR="00B7590D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DC4A85">
        <w:rPr>
          <w:rFonts w:ascii="Times New Roman" w:hAnsi="Times New Roman"/>
          <w:sz w:val="22"/>
          <w:szCs w:val="22"/>
        </w:rPr>
        <w:t>阅读短文,从方框中选择适当的词并用</w:t>
      </w:r>
      <w:r w:rsidRPr="00642CE6" w:rsidR="00B7590D">
        <w:rPr>
          <w:rFonts w:ascii="Times New Roman" w:hAnsi="Times New Roman" w:hint="eastAsia"/>
          <w:sz w:val="22"/>
          <w:szCs w:val="22"/>
        </w:rPr>
        <w:t>其</w:t>
      </w:r>
      <w:r w:rsidRPr="00642CE6" w:rsidR="00DC4A85">
        <w:rPr>
          <w:rFonts w:ascii="Times New Roman" w:hAnsi="Times New Roman"/>
          <w:sz w:val="22"/>
          <w:szCs w:val="22"/>
        </w:rPr>
        <w:t>正确形式填空。每空限填一词,每词限用一次</w:t>
      </w:r>
      <w:r w:rsidRPr="00642CE6" w:rsidR="00B7590D">
        <w:rPr>
          <w:rFonts w:ascii="Times New Roman" w:hAnsi="Times New Roman" w:hint="eastAsia"/>
          <w:sz w:val="22"/>
          <w:szCs w:val="22"/>
        </w:rPr>
        <w:t>。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763"/>
      </w:tblGrid>
      <w:tr w:rsidTr="00D23EAE"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/>
        </w:tblPrEx>
        <w:tc>
          <w:tcPr>
            <w:tcW w:w="8763" w:type="dxa"/>
            <w:shd w:val="clear" w:color="auto" w:fill="auto"/>
          </w:tcPr>
          <w:p w:rsidR="00323AA6" w:rsidRPr="00642CE6" w:rsidP="00642CE6">
            <w:pPr>
              <w:spacing w:line="271" w:lineRule="auto"/>
              <w:jc w:val="center"/>
              <w:rPr>
                <w:rFonts w:ascii="Times New Roman" w:hAnsi="Times New Roman" w:hint="eastAsia"/>
                <w:sz w:val="22"/>
                <w:szCs w:val="22"/>
              </w:rPr>
            </w:pPr>
            <w:r w:rsidRPr="00642CE6" w:rsidR="001343FA">
              <w:rPr>
                <w:rFonts w:ascii="Times New Roman" w:hAnsi="Times New Roman"/>
                <w:sz w:val="22"/>
                <w:szCs w:val="22"/>
              </w:rPr>
              <w:t xml:space="preserve">buy, </w:t>
            </w:r>
            <w:r w:rsidRPr="00642CE6" w:rsidR="00DE062B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642CE6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DE062B">
              <w:rPr>
                <w:sz w:val="22"/>
                <w:szCs w:val="22"/>
              </w:rPr>
              <w:t xml:space="preserve"> </w:t>
            </w:r>
            <w:r w:rsidRPr="00642CE6" w:rsidR="001343FA">
              <w:rPr>
                <w:rFonts w:ascii="Times New Roman" w:hAnsi="Times New Roman"/>
                <w:sz w:val="22"/>
                <w:szCs w:val="22"/>
              </w:rPr>
              <w:t>old,</w:t>
            </w:r>
            <w:r w:rsidRPr="00642CE6" w:rsidR="00DE062B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DE062B">
              <w:rPr>
                <w:sz w:val="22"/>
                <w:szCs w:val="22"/>
              </w:rPr>
              <w:t xml:space="preserve"> </w:t>
            </w:r>
            <w:r w:rsidRPr="00642CE6" w:rsidR="001343FA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642CE6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1343FA">
              <w:rPr>
                <w:rFonts w:ascii="Times New Roman" w:hAnsi="Times New Roman"/>
                <w:sz w:val="22"/>
                <w:szCs w:val="22"/>
              </w:rPr>
              <w:t xml:space="preserve">help, </w:t>
            </w:r>
            <w:r w:rsidRPr="00642CE6" w:rsidR="00DE062B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642CE6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DE062B">
              <w:rPr>
                <w:sz w:val="22"/>
                <w:szCs w:val="22"/>
              </w:rPr>
              <w:t xml:space="preserve"> </w:t>
            </w:r>
            <w:r w:rsidRPr="00642CE6" w:rsidR="001343FA">
              <w:rPr>
                <w:rFonts w:ascii="Times New Roman" w:hAnsi="Times New Roman"/>
                <w:sz w:val="22"/>
                <w:szCs w:val="22"/>
              </w:rPr>
              <w:t>for,</w:t>
            </w:r>
            <w:r w:rsidRPr="00642CE6" w:rsidR="00DE062B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DE062B">
              <w:rPr>
                <w:sz w:val="22"/>
                <w:szCs w:val="22"/>
              </w:rPr>
              <w:t xml:space="preserve"> </w:t>
            </w:r>
            <w:r w:rsidRPr="00642CE6" w:rsidR="00642CE6">
              <w:rPr>
                <w:sz w:val="22"/>
                <w:szCs w:val="22"/>
              </w:rPr>
              <w:t xml:space="preserve"> </w:t>
            </w:r>
            <w:r w:rsidRPr="00642CE6" w:rsidR="000438EE">
              <w:rPr>
                <w:rFonts w:ascii="Times New Roman" w:hAnsi="Times New Roman" w:hint="eastAsia"/>
                <w:sz w:val="22"/>
                <w:szCs w:val="22"/>
              </w:rPr>
              <w:t xml:space="preserve"> </w:t>
            </w:r>
            <w:r w:rsidRPr="00642CE6" w:rsidR="001343FA">
              <w:rPr>
                <w:rFonts w:ascii="Times New Roman" w:hAnsi="Times New Roman"/>
                <w:sz w:val="22"/>
                <w:szCs w:val="22"/>
              </w:rPr>
              <w:t xml:space="preserve">thing, </w:t>
            </w:r>
            <w:r w:rsidRPr="00642CE6" w:rsidR="00DE062B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642CE6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DE062B">
              <w:rPr>
                <w:sz w:val="22"/>
                <w:szCs w:val="22"/>
              </w:rPr>
              <w:t xml:space="preserve"> </w:t>
            </w:r>
            <w:r w:rsidRPr="00642CE6" w:rsidR="001343FA">
              <w:rPr>
                <w:rFonts w:ascii="Times New Roman" w:hAnsi="Times New Roman"/>
                <w:sz w:val="22"/>
                <w:szCs w:val="22"/>
              </w:rPr>
              <w:t xml:space="preserve">of, </w:t>
            </w:r>
            <w:r w:rsidRPr="00642CE6" w:rsidR="00DE062B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DE062B">
              <w:rPr>
                <w:sz w:val="22"/>
                <w:szCs w:val="22"/>
              </w:rPr>
              <w:t xml:space="preserve"> </w:t>
            </w:r>
            <w:r w:rsidRPr="00642CE6" w:rsidR="00642CE6">
              <w:rPr>
                <w:sz w:val="22"/>
                <w:szCs w:val="22"/>
              </w:rPr>
              <w:t xml:space="preserve"> </w:t>
            </w:r>
            <w:r w:rsidRPr="00642CE6" w:rsidR="001343FA">
              <w:rPr>
                <w:rFonts w:ascii="Times New Roman" w:hAnsi="Times New Roman"/>
                <w:sz w:val="22"/>
                <w:szCs w:val="22"/>
              </w:rPr>
              <w:t>be,</w:t>
            </w:r>
            <w:r w:rsidRPr="00642CE6" w:rsidR="000438EE">
              <w:rPr>
                <w:rFonts w:ascii="Times New Roman" w:hAnsi="Times New Roman" w:hint="eastAsia"/>
                <w:sz w:val="22"/>
                <w:szCs w:val="22"/>
              </w:rPr>
              <w:t xml:space="preserve"> </w:t>
            </w:r>
            <w:r w:rsidRPr="00642CE6" w:rsidR="00DE062B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DE062B">
              <w:rPr>
                <w:sz w:val="22"/>
                <w:szCs w:val="22"/>
              </w:rPr>
              <w:t xml:space="preserve"> </w:t>
            </w:r>
            <w:r w:rsidRPr="00642CE6" w:rsidR="00642CE6">
              <w:rPr>
                <w:sz w:val="22"/>
                <w:szCs w:val="22"/>
              </w:rPr>
              <w:t xml:space="preserve"> </w:t>
            </w:r>
            <w:r w:rsidRPr="00642CE6" w:rsidR="001343FA">
              <w:rPr>
                <w:rFonts w:ascii="Times New Roman" w:hAnsi="Times New Roman"/>
                <w:sz w:val="22"/>
                <w:szCs w:val="22"/>
              </w:rPr>
              <w:t>share,</w:t>
            </w:r>
            <w:r w:rsidRPr="00642CE6" w:rsidR="00DE062B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DE062B">
              <w:rPr>
                <w:sz w:val="22"/>
                <w:szCs w:val="22"/>
              </w:rPr>
              <w:t xml:space="preserve"> </w:t>
            </w:r>
            <w:r w:rsidRPr="00642CE6" w:rsidR="00642CE6">
              <w:rPr>
                <w:sz w:val="22"/>
                <w:szCs w:val="22"/>
              </w:rPr>
              <w:t xml:space="preserve"> </w:t>
            </w:r>
            <w:r w:rsidRPr="00642CE6" w:rsidR="000438EE">
              <w:rPr>
                <w:rFonts w:ascii="Times New Roman" w:hAnsi="Times New Roman" w:hint="eastAsia"/>
                <w:sz w:val="22"/>
                <w:szCs w:val="22"/>
              </w:rPr>
              <w:t xml:space="preserve"> </w:t>
            </w:r>
            <w:r w:rsidRPr="00642CE6" w:rsidR="001343FA">
              <w:rPr>
                <w:rFonts w:ascii="Times New Roman" w:hAnsi="Times New Roman"/>
                <w:sz w:val="22"/>
                <w:szCs w:val="22"/>
              </w:rPr>
              <w:t>they,</w:t>
            </w:r>
            <w:r w:rsidRPr="00642CE6" w:rsidR="000438EE">
              <w:rPr>
                <w:rFonts w:ascii="Times New Roman" w:hAnsi="Times New Roman" w:hint="eastAsia"/>
                <w:sz w:val="22"/>
                <w:szCs w:val="22"/>
              </w:rPr>
              <w:t xml:space="preserve"> </w:t>
            </w:r>
            <w:r w:rsidRPr="00642CE6" w:rsidR="00DE062B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642CE6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642CE6" w:rsidR="00DE062B">
              <w:rPr>
                <w:sz w:val="22"/>
                <w:szCs w:val="22"/>
              </w:rPr>
              <w:t xml:space="preserve"> </w:t>
            </w:r>
            <w:r w:rsidRPr="00642CE6" w:rsidR="001343FA">
              <w:rPr>
                <w:rFonts w:ascii="Times New Roman" w:hAnsi="Times New Roman"/>
                <w:sz w:val="22"/>
                <w:szCs w:val="22"/>
              </w:rPr>
              <w:t>own</w:t>
            </w:r>
          </w:p>
        </w:tc>
      </w:tr>
    </w:tbl>
    <w:p w:rsidR="001343FA" w:rsidRPr="00642CE6" w:rsidP="00642CE6">
      <w:pPr>
        <w:spacing w:line="271" w:lineRule="auto"/>
        <w:ind w:firstLine="440" w:firstLineChars="200"/>
        <w:rPr>
          <w:rFonts w:ascii="Times New Roman" w:hAnsi="Times New Roman"/>
          <w:sz w:val="22"/>
          <w:szCs w:val="22"/>
        </w:rPr>
      </w:pPr>
      <w:r w:rsidRPr="00642CE6">
        <w:rPr>
          <w:rFonts w:ascii="Times New Roman" w:hAnsi="Times New Roman"/>
          <w:sz w:val="22"/>
          <w:szCs w:val="22"/>
        </w:rPr>
        <w:t>In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America,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parents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want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t</w:t>
      </w:r>
      <w:r w:rsidRPr="00642CE6">
        <w:rPr>
          <w:rFonts w:ascii="Times New Roman" w:hAnsi="Times New Roman"/>
          <w:sz w:val="22"/>
          <w:szCs w:val="22"/>
        </w:rPr>
        <w:t>heir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children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to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do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something they can. Fo</w:t>
      </w:r>
      <w:r w:rsidRPr="00642CE6">
        <w:rPr>
          <w:rFonts w:ascii="Times New Roman" w:hAnsi="Times New Roman"/>
          <w:sz w:val="22"/>
          <w:szCs w:val="22"/>
        </w:rPr>
        <w:t>r example,</w:t>
      </w:r>
      <w:r w:rsidRPr="00642CE6" w:rsidR="000438EE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they want them</w:t>
      </w:r>
      <w:r w:rsidRPr="00642CE6">
        <w:rPr>
          <w:rFonts w:ascii="Times New Roman" w:hAnsi="Times New Roman"/>
          <w:sz w:val="22"/>
          <w:szCs w:val="22"/>
        </w:rPr>
        <w:t xml:space="preserve"> to</w:t>
      </w:r>
      <w:r w:rsidRPr="00642CE6">
        <w:rPr>
          <w:rFonts w:ascii="Times New Roman" w:hAnsi="Times New Roman"/>
          <w:sz w:val="22"/>
          <w:szCs w:val="22"/>
        </w:rPr>
        <w:t xml:space="preserve"> know</w:t>
      </w:r>
      <w:r w:rsidRPr="00642CE6" w:rsidR="000438EE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how to use money.</w:t>
      </w:r>
    </w:p>
    <w:p w:rsidR="000438EE" w:rsidRPr="00642CE6" w:rsidP="00642CE6">
      <w:pPr>
        <w:spacing w:line="271" w:lineRule="auto"/>
        <w:ind w:firstLine="440" w:firstLineChars="200"/>
        <w:rPr>
          <w:rFonts w:ascii="Times New Roman" w:hAnsi="Times New Roman"/>
          <w:sz w:val="22"/>
          <w:szCs w:val="22"/>
        </w:rPr>
      </w:pPr>
      <w:r w:rsidRPr="00642CE6" w:rsidR="001343FA">
        <w:rPr>
          <w:rFonts w:ascii="Times New Roman" w:hAnsi="Times New Roman"/>
          <w:sz w:val="22"/>
          <w:szCs w:val="22"/>
        </w:rPr>
        <w:t>When children</w:t>
      </w:r>
      <w:r w:rsidRPr="00642CE6" w:rsidR="001343FA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  <w:u w:val="single"/>
        </w:rPr>
        <w:t>56</w:t>
      </w:r>
      <w:r w:rsidRPr="00642CE6" w:rsidR="00DE062B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 w:hint="eastAsia"/>
          <w:sz w:val="22"/>
          <w:szCs w:val="22"/>
          <w:u w:val="single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still very young, parents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begin telling them the kinds of money.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When children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become much</w:t>
      </w:r>
      <w:r w:rsidRPr="00642CE6" w:rsidR="001343FA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  <w:u w:val="single"/>
        </w:rPr>
        <w:t>57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35C1">
        <w:rPr>
          <w:rFonts w:ascii="Times New Roman" w:hAnsi="Times New Roman"/>
          <w:sz w:val="22"/>
          <w:szCs w:val="22"/>
        </w:rPr>
        <w:t>,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parents teach them to keep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 xml:space="preserve">money for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  <w:u w:val="single"/>
        </w:rPr>
        <w:t>58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future. If children want to buy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something, they can use th</w:t>
      </w:r>
      <w:r w:rsidRPr="00642CE6" w:rsidR="001343FA">
        <w:rPr>
          <w:rFonts w:ascii="Times New Roman" w:hAnsi="Times New Roman"/>
          <w:sz w:val="22"/>
          <w:szCs w:val="22"/>
        </w:rPr>
        <w:t>eir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>5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>9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 w:hint="eastAsia"/>
          <w:sz w:val="22"/>
          <w:szCs w:val="22"/>
          <w:u w:val="single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 xml:space="preserve">money. Parents will tell them </w:t>
      </w:r>
      <w:r w:rsidRPr="00642CE6" w:rsidR="001343FA">
        <w:rPr>
          <w:rFonts w:ascii="Times New Roman" w:hAnsi="Times New Roman"/>
          <w:sz w:val="22"/>
          <w:szCs w:val="22"/>
        </w:rPr>
        <w:t>what they s</w:t>
      </w:r>
      <w:r w:rsidRPr="00642CE6" w:rsidR="001343FA">
        <w:rPr>
          <w:rFonts w:ascii="Times New Roman" w:hAnsi="Times New Roman"/>
          <w:sz w:val="22"/>
          <w:szCs w:val="22"/>
        </w:rPr>
        <w:t>hould buy or what they shouldn't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  <w:u w:val="single"/>
        </w:rPr>
        <w:t>60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  <w:u w:val="single"/>
        </w:rPr>
        <w:t>.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</w:p>
    <w:p w:rsidR="001343FA" w:rsidRPr="00642CE6" w:rsidP="00642CE6">
      <w:pPr>
        <w:spacing w:line="271" w:lineRule="auto"/>
        <w:ind w:firstLine="440" w:firstLineChars="200"/>
        <w:rPr>
          <w:rFonts w:ascii="Times New Roman" w:hAnsi="Times New Roman"/>
          <w:sz w:val="22"/>
          <w:szCs w:val="22"/>
        </w:rPr>
      </w:pPr>
      <w:r w:rsidRPr="00642CE6">
        <w:rPr>
          <w:rFonts w:ascii="Times New Roman" w:hAnsi="Times New Roman"/>
          <w:sz w:val="22"/>
          <w:szCs w:val="22"/>
        </w:rPr>
        <w:t>When children use the money, parents often tell them</w:t>
      </w:r>
      <w:r w:rsidRPr="00642CE6" w:rsidR="000438EE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to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0438EE">
        <w:rPr>
          <w:rFonts w:ascii="Times New Roman" w:hAnsi="Times New Roman"/>
          <w:sz w:val="22"/>
          <w:szCs w:val="22"/>
          <w:u w:val="single"/>
        </w:rPr>
        <w:t>6</w:t>
      </w:r>
      <w:r w:rsidRPr="00642CE6" w:rsidR="000438EE">
        <w:rPr>
          <w:rFonts w:ascii="Times New Roman" w:hAnsi="Times New Roman"/>
          <w:sz w:val="22"/>
          <w:szCs w:val="22"/>
          <w:u w:val="single"/>
        </w:rPr>
        <w:t>1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0438EE">
        <w:rPr>
          <w:rFonts w:ascii="Times New Roman" w:hAnsi="Times New Roman" w:hint="eastAsia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with others.</w:t>
      </w:r>
      <w:r w:rsidRPr="00642CE6" w:rsidR="000438EE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In this way,</w:t>
      </w:r>
      <w:r w:rsidRPr="00642CE6" w:rsidR="00381127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children can</w:t>
      </w:r>
      <w:r w:rsidRPr="00642CE6" w:rsidR="000438EE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learn to be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z w:val="22"/>
          <w:szCs w:val="22"/>
          <w:u w:val="single"/>
        </w:rPr>
        <w:t xml:space="preserve"> 62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0438EE">
        <w:rPr>
          <w:rFonts w:ascii="Times New Roman" w:hAnsi="Times New Roman" w:hint="eastAsia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hAnsi="Times New Roman"/>
          <w:sz w:val="22"/>
          <w:szCs w:val="22"/>
          <w:u w:val="single"/>
        </w:rPr>
        <w:t>.</w:t>
      </w:r>
      <w:r w:rsidRPr="00642CE6">
        <w:rPr>
          <w:rFonts w:ascii="Times New Roman" w:hAnsi="Times New Roman"/>
          <w:sz w:val="22"/>
          <w:szCs w:val="22"/>
        </w:rPr>
        <w:t>Pa</w:t>
      </w:r>
      <w:r w:rsidRPr="00642CE6">
        <w:rPr>
          <w:rFonts w:ascii="Times New Roman" w:hAnsi="Times New Roman"/>
          <w:sz w:val="22"/>
          <w:szCs w:val="22"/>
        </w:rPr>
        <w:t>rents also teach children to</w:t>
      </w:r>
      <w:r w:rsidRPr="00642CE6" w:rsidR="000438EE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make a p</w:t>
      </w:r>
      <w:r w:rsidRPr="00642CE6">
        <w:rPr>
          <w:rFonts w:ascii="Times New Roman" w:hAnsi="Times New Roman"/>
          <w:sz w:val="22"/>
          <w:szCs w:val="22"/>
        </w:rPr>
        <w:t>lan</w:t>
      </w:r>
      <w:r w:rsidRPr="00642CE6">
        <w:rPr>
          <w:rFonts w:ascii="Times New Roman" w:hAnsi="Times New Roman"/>
          <w:sz w:val="22"/>
          <w:szCs w:val="22"/>
        </w:rPr>
        <w:t xml:space="preserve"> for using money. It is good</w:t>
      </w:r>
      <w:r w:rsidRPr="00642CE6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z w:val="22"/>
          <w:szCs w:val="22"/>
          <w:u w:val="single"/>
        </w:rPr>
        <w:t>63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0438EE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them.</w:t>
      </w:r>
    </w:p>
    <w:p w:rsidR="000438EE" w:rsidRPr="00642CE6" w:rsidP="00642CE6">
      <w:pPr>
        <w:spacing w:line="271" w:lineRule="auto"/>
        <w:ind w:firstLine="440" w:firstLineChars="200"/>
        <w:rPr>
          <w:rFonts w:ascii="Times New Roman" w:hAnsi="Times New Roman"/>
          <w:sz w:val="22"/>
          <w:szCs w:val="22"/>
        </w:rPr>
      </w:pPr>
      <w:r w:rsidRPr="00642CE6" w:rsidR="001343FA">
        <w:rPr>
          <w:rFonts w:ascii="Times New Roman" w:hAnsi="Times New Roman"/>
          <w:sz w:val="22"/>
          <w:szCs w:val="22"/>
        </w:rPr>
        <w:t>In Ame</w:t>
      </w:r>
      <w:r w:rsidRPr="00642CE6" w:rsidR="001343FA">
        <w:rPr>
          <w:rFonts w:ascii="Times New Roman" w:hAnsi="Times New Roman"/>
          <w:sz w:val="22"/>
          <w:szCs w:val="22"/>
        </w:rPr>
        <w:t>rica,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people often sell some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of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their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old</w:t>
      </w:r>
      <w:r w:rsidRPr="00642CE6">
        <w:rPr>
          <w:rFonts w:ascii="Times New Roman" w:hAnsi="Times New Roman" w:hint="eastAsia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  <w:u w:val="single"/>
        </w:rPr>
        <w:t>64</w:t>
      </w:r>
      <w:r w:rsidRPr="00642CE6" w:rsidR="00381127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 w:hint="eastAsia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.</w:t>
      </w:r>
      <w:r w:rsidRPr="00642CE6" w:rsidR="001343FA">
        <w:rPr>
          <w:rFonts w:ascii="Times New Roman" w:hAnsi="Times New Roman"/>
          <w:sz w:val="22"/>
          <w:szCs w:val="22"/>
        </w:rPr>
        <w:t>So children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often put old toys in front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>6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>5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 w:hint="eastAsia"/>
          <w:sz w:val="22"/>
          <w:szCs w:val="22"/>
          <w:u w:val="single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their houses. If people buy them, the children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can get some money.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Some children hel</w:t>
      </w:r>
      <w:r w:rsidRPr="00642CE6" w:rsidR="001343FA">
        <w:rPr>
          <w:rFonts w:ascii="Times New Roman" w:hAnsi="Times New Roman"/>
          <w:sz w:val="22"/>
          <w:szCs w:val="22"/>
        </w:rPr>
        <w:t>p others wash cars or</w:t>
      </w:r>
      <w:r w:rsidRPr="00642CE6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343FA">
        <w:rPr>
          <w:rFonts w:ascii="Times New Roman" w:hAnsi="Times New Roman"/>
          <w:sz w:val="22"/>
          <w:szCs w:val="22"/>
        </w:rPr>
        <w:t>sel</w:t>
      </w:r>
      <w:r w:rsidRPr="00642CE6" w:rsidR="001343FA">
        <w:rPr>
          <w:rFonts w:ascii="Times New Roman" w:hAnsi="Times New Roman"/>
          <w:sz w:val="22"/>
          <w:szCs w:val="22"/>
        </w:rPr>
        <w:t>l newspapers to get money.</w:t>
      </w:r>
    </w:p>
    <w:p w:rsidR="00DE062B" w:rsidRPr="00642CE6" w:rsidP="00642CE6">
      <w:pPr>
        <w:spacing w:line="271" w:lineRule="auto"/>
        <w:rPr>
          <w:rFonts w:ascii="_x000B__x000C_" w:hAnsi="_x000B__x000C_" w:hint="eastAsia"/>
          <w:sz w:val="22"/>
          <w:szCs w:val="20"/>
        </w:rPr>
      </w:pPr>
      <w:bookmarkStart w:id="7" w:name="_Hlk98246388"/>
      <w:r w:rsidRPr="00642CE6">
        <w:rPr>
          <w:rFonts w:ascii="_x000B__x000C_" w:hAnsi="_x000B__x000C_"/>
          <w:sz w:val="22"/>
          <w:szCs w:val="20"/>
        </w:rPr>
        <w:t>5</w:t>
      </w:r>
      <w:r w:rsidRPr="00642CE6">
        <w:rPr>
          <w:rFonts w:ascii="_x000B__x000C_" w:hAnsi="_x000B__x000C_"/>
          <w:sz w:val="22"/>
          <w:szCs w:val="20"/>
        </w:rPr>
        <w:t>6</w:t>
      </w:r>
      <w:r w:rsidRPr="00642CE6">
        <w:rPr>
          <w:rFonts w:ascii="_x000B__x000C_" w:hAnsi="_x000B__x000C_" w:hint="eastAsia"/>
          <w:sz w:val="22"/>
          <w:szCs w:val="20"/>
        </w:rPr>
        <w:t>. __</w:t>
      </w:r>
      <w:r w:rsidRPr="00642CE6">
        <w:rPr>
          <w:rFonts w:ascii="_x000B__x000C_" w:hAnsi="_x000B__x000C_" w:hint="eastAsia"/>
          <w:sz w:val="22"/>
          <w:szCs w:val="20"/>
        </w:rPr>
        <w:t>_</w:t>
      </w:r>
      <w:r w:rsidRPr="00642CE6">
        <w:rPr>
          <w:rFonts w:ascii="_x000B__x000C_" w:hAnsi="_x000B__x000C_" w:hint="eastAsia"/>
          <w:sz w:val="22"/>
          <w:szCs w:val="20"/>
        </w:rPr>
        <w:t>____</w:t>
      </w:r>
      <w:r w:rsidRPr="00642CE6">
        <w:rPr>
          <w:rFonts w:ascii="_x000B__x000C_" w:hAnsi="_x000B__x000C_" w:hint="eastAsia"/>
          <w:sz w:val="22"/>
          <w:szCs w:val="20"/>
        </w:rPr>
        <w:t>__</w:t>
      </w:r>
      <w:r w:rsidRPr="00642CE6">
        <w:rPr>
          <w:rFonts w:ascii="_x000B__x000C_" w:hAnsi="_x000B__x000C_" w:hint="eastAsia"/>
          <w:sz w:val="22"/>
          <w:szCs w:val="20"/>
        </w:rPr>
        <w:t xml:space="preserve">   </w:t>
      </w:r>
      <w:r w:rsidRPr="00642CE6">
        <w:rPr>
          <w:rFonts w:ascii="_x000B__x000C_" w:hAnsi="_x000B__x000C_"/>
          <w:sz w:val="22"/>
          <w:szCs w:val="20"/>
        </w:rPr>
        <w:t>5</w:t>
      </w:r>
      <w:r w:rsidRPr="00642CE6">
        <w:rPr>
          <w:rFonts w:ascii="_x000B__x000C_" w:hAnsi="_x000B__x000C_"/>
          <w:sz w:val="22"/>
          <w:szCs w:val="20"/>
        </w:rPr>
        <w:t>7</w:t>
      </w:r>
      <w:r w:rsidRPr="00642CE6">
        <w:rPr>
          <w:rFonts w:ascii="_x000B__x000C_" w:hAnsi="_x000B__x000C_" w:hint="eastAsia"/>
          <w:sz w:val="22"/>
          <w:szCs w:val="20"/>
        </w:rPr>
        <w:t xml:space="preserve">. _________ </w:t>
      </w:r>
      <w:r w:rsidRPr="00642CE6">
        <w:rPr>
          <w:rFonts w:ascii="_x000B__x000C_" w:hAnsi="_x000B__x000C_"/>
          <w:sz w:val="22"/>
          <w:szCs w:val="20"/>
        </w:rPr>
        <w:t xml:space="preserve"> </w:t>
      </w:r>
      <w:r w:rsidRPr="00642CE6">
        <w:rPr>
          <w:rFonts w:ascii="_x000B__x000C_" w:hAnsi="_x000B__x000C_" w:hint="eastAsia"/>
          <w:sz w:val="22"/>
          <w:szCs w:val="20"/>
        </w:rPr>
        <w:t xml:space="preserve"> </w:t>
      </w:r>
      <w:r w:rsidRPr="00642CE6">
        <w:rPr>
          <w:rFonts w:ascii="_x000B__x000C_" w:hAnsi="_x000B__x000C_"/>
          <w:sz w:val="22"/>
          <w:szCs w:val="20"/>
        </w:rPr>
        <w:t>5</w:t>
      </w:r>
      <w:r w:rsidRPr="00642CE6">
        <w:rPr>
          <w:rFonts w:ascii="_x000B__x000C_" w:hAnsi="_x000B__x000C_"/>
          <w:sz w:val="22"/>
          <w:szCs w:val="20"/>
        </w:rPr>
        <w:t>8</w:t>
      </w:r>
      <w:r w:rsidRPr="00642CE6">
        <w:rPr>
          <w:rFonts w:ascii="_x000B__x000C_" w:hAnsi="_x000B__x000C_" w:hint="eastAsia"/>
          <w:sz w:val="22"/>
          <w:szCs w:val="20"/>
        </w:rPr>
        <w:t xml:space="preserve">. _________    </w:t>
      </w:r>
      <w:r w:rsidRPr="00642CE6">
        <w:rPr>
          <w:rFonts w:ascii="_x000B__x000C_" w:hAnsi="_x000B__x000C_"/>
          <w:sz w:val="22"/>
          <w:szCs w:val="20"/>
        </w:rPr>
        <w:t>5</w:t>
      </w:r>
      <w:r w:rsidRPr="00642CE6">
        <w:rPr>
          <w:rFonts w:ascii="_x000B__x000C_" w:hAnsi="_x000B__x000C_"/>
          <w:sz w:val="22"/>
          <w:szCs w:val="20"/>
        </w:rPr>
        <w:t>9</w:t>
      </w:r>
      <w:r w:rsidRPr="00642CE6">
        <w:rPr>
          <w:rFonts w:ascii="_x000B__x000C_" w:hAnsi="_x000B__x000C_" w:hint="eastAsia"/>
          <w:sz w:val="22"/>
          <w:szCs w:val="20"/>
        </w:rPr>
        <w:t xml:space="preserve">. _________  </w:t>
      </w:r>
      <w:r w:rsidRPr="00642CE6">
        <w:rPr>
          <w:rFonts w:ascii="_x000B__x000C_" w:hAnsi="_x000B__x000C_"/>
          <w:sz w:val="22"/>
          <w:szCs w:val="20"/>
        </w:rPr>
        <w:t xml:space="preserve"> </w:t>
      </w:r>
      <w:r w:rsidRPr="00642CE6">
        <w:rPr>
          <w:rFonts w:ascii="_x000B__x000C_" w:hAnsi="_x000B__x000C_" w:hint="eastAsia"/>
          <w:sz w:val="22"/>
          <w:szCs w:val="20"/>
        </w:rPr>
        <w:t xml:space="preserve"> </w:t>
      </w:r>
      <w:r w:rsidRPr="00642CE6">
        <w:rPr>
          <w:rFonts w:ascii="_x000B__x000C_" w:hAnsi="_x000B__x000C_"/>
          <w:sz w:val="22"/>
          <w:szCs w:val="20"/>
        </w:rPr>
        <w:t>6</w:t>
      </w:r>
      <w:r w:rsidRPr="00642CE6">
        <w:rPr>
          <w:rFonts w:ascii="_x000B__x000C_" w:hAnsi="_x000B__x000C_"/>
          <w:sz w:val="22"/>
          <w:szCs w:val="20"/>
        </w:rPr>
        <w:t>0</w:t>
      </w:r>
      <w:r w:rsidRPr="00642CE6">
        <w:rPr>
          <w:rFonts w:ascii="_x000B__x000C_" w:hAnsi="_x000B__x000C_" w:hint="eastAsia"/>
          <w:sz w:val="22"/>
          <w:szCs w:val="20"/>
        </w:rPr>
        <w:t>. _________</w:t>
      </w:r>
    </w:p>
    <w:p w:rsidR="00DE062B" w:rsidRPr="00642CE6" w:rsidP="00642CE6">
      <w:pPr>
        <w:spacing w:line="271" w:lineRule="auto"/>
        <w:rPr>
          <w:rFonts w:ascii="_x000B__x000C_" w:hAnsi="_x000B__x000C_" w:hint="eastAsia"/>
          <w:sz w:val="22"/>
          <w:szCs w:val="20"/>
        </w:rPr>
      </w:pPr>
      <w:bookmarkEnd w:id="7"/>
      <w:r w:rsidRPr="00642CE6">
        <w:rPr>
          <w:rFonts w:ascii="_x000B__x000C_" w:hAnsi="_x000B__x000C_"/>
          <w:sz w:val="22"/>
          <w:szCs w:val="20"/>
        </w:rPr>
        <w:t>6</w:t>
      </w:r>
      <w:r w:rsidRPr="00642CE6">
        <w:rPr>
          <w:rFonts w:ascii="_x000B__x000C_" w:hAnsi="_x000B__x000C_"/>
          <w:sz w:val="22"/>
          <w:szCs w:val="20"/>
        </w:rPr>
        <w:t>1</w:t>
      </w:r>
      <w:r w:rsidRPr="00642CE6">
        <w:rPr>
          <w:rFonts w:ascii="_x000B__x000C_" w:hAnsi="_x000B__x000C_" w:hint="eastAsia"/>
          <w:sz w:val="22"/>
          <w:szCs w:val="20"/>
        </w:rPr>
        <w:t xml:space="preserve">. _________   </w:t>
      </w:r>
      <w:r w:rsidRPr="00642CE6">
        <w:rPr>
          <w:rFonts w:ascii="_x000B__x000C_" w:hAnsi="_x000B__x000C_"/>
          <w:sz w:val="22"/>
          <w:szCs w:val="20"/>
        </w:rPr>
        <w:t>6</w:t>
      </w:r>
      <w:r w:rsidRPr="00642CE6">
        <w:rPr>
          <w:rFonts w:ascii="_x000B__x000C_" w:hAnsi="_x000B__x000C_"/>
          <w:sz w:val="22"/>
          <w:szCs w:val="20"/>
        </w:rPr>
        <w:t>2</w:t>
      </w:r>
      <w:r w:rsidRPr="00642CE6">
        <w:rPr>
          <w:rFonts w:ascii="_x000B__x000C_" w:hAnsi="_x000B__x000C_" w:hint="eastAsia"/>
          <w:sz w:val="22"/>
          <w:szCs w:val="20"/>
        </w:rPr>
        <w:t xml:space="preserve">. _________   </w:t>
      </w:r>
      <w:r w:rsidRPr="00642CE6">
        <w:rPr>
          <w:rFonts w:ascii="_x000B__x000C_" w:hAnsi="_x000B__x000C_"/>
          <w:sz w:val="22"/>
          <w:szCs w:val="20"/>
        </w:rPr>
        <w:t>6</w:t>
      </w:r>
      <w:r w:rsidRPr="00642CE6">
        <w:rPr>
          <w:rFonts w:ascii="_x000B__x000C_" w:hAnsi="_x000B__x000C_"/>
          <w:sz w:val="22"/>
          <w:szCs w:val="20"/>
        </w:rPr>
        <w:t>3</w:t>
      </w:r>
      <w:r w:rsidRPr="00642CE6">
        <w:rPr>
          <w:rFonts w:ascii="_x000B__x000C_" w:hAnsi="_x000B__x000C_" w:hint="eastAsia"/>
          <w:sz w:val="22"/>
          <w:szCs w:val="20"/>
        </w:rPr>
        <w:t xml:space="preserve">. _________    </w:t>
      </w:r>
      <w:r w:rsidRPr="00642CE6">
        <w:rPr>
          <w:rFonts w:ascii="_x000B__x000C_" w:hAnsi="_x000B__x000C_"/>
          <w:sz w:val="22"/>
          <w:szCs w:val="20"/>
        </w:rPr>
        <w:t>6</w:t>
      </w:r>
      <w:r w:rsidRPr="00642CE6">
        <w:rPr>
          <w:rFonts w:ascii="_x000B__x000C_" w:hAnsi="_x000B__x000C_"/>
          <w:sz w:val="22"/>
          <w:szCs w:val="20"/>
        </w:rPr>
        <w:t>4</w:t>
      </w:r>
      <w:r w:rsidRPr="00642CE6">
        <w:rPr>
          <w:rFonts w:ascii="_x000B__x000C_" w:hAnsi="_x000B__x000C_" w:hint="eastAsia"/>
          <w:sz w:val="22"/>
          <w:szCs w:val="20"/>
        </w:rPr>
        <w:t xml:space="preserve">. _________    </w:t>
      </w:r>
      <w:r w:rsidRPr="00642CE6">
        <w:rPr>
          <w:rFonts w:ascii="_x000B__x000C_" w:hAnsi="_x000B__x000C_"/>
          <w:sz w:val="22"/>
          <w:szCs w:val="20"/>
        </w:rPr>
        <w:t>6</w:t>
      </w:r>
      <w:r w:rsidRPr="00642CE6">
        <w:rPr>
          <w:rFonts w:ascii="_x000B__x000C_" w:hAnsi="_x000B__x000C_"/>
          <w:sz w:val="22"/>
          <w:szCs w:val="20"/>
        </w:rPr>
        <w:t>5</w:t>
      </w:r>
      <w:r w:rsidRPr="00642CE6">
        <w:rPr>
          <w:rFonts w:ascii="_x000B__x000C_" w:hAnsi="_x000B__x000C_" w:hint="eastAsia"/>
          <w:sz w:val="22"/>
          <w:szCs w:val="20"/>
        </w:rPr>
        <w:t>. _________</w:t>
      </w:r>
    </w:p>
    <w:p w:rsidR="001B7701" w:rsidRPr="00642CE6" w:rsidP="00642CE6">
      <w:pPr>
        <w:spacing w:line="271" w:lineRule="auto"/>
        <w:rPr>
          <w:rFonts w:ascii="Times New Roman" w:hAnsi="Times New Roman" w:hint="eastAsia"/>
          <w:sz w:val="22"/>
          <w:szCs w:val="22"/>
        </w:rPr>
      </w:pPr>
      <w:r w:rsidRPr="00642CE6">
        <w:rPr>
          <w:rFonts w:ascii="Times New Roman" w:hAnsi="Times New Roman" w:hint="eastAsia"/>
          <w:sz w:val="22"/>
          <w:szCs w:val="22"/>
        </w:rPr>
        <w:t>第二节</w:t>
      </w:r>
      <w:r w:rsidRPr="00642CE6">
        <w:rPr>
          <w:rFonts w:ascii="Times New Roman" w:hAnsi="Times New Roman" w:hint="eastAsia"/>
          <w:sz w:val="22"/>
          <w:szCs w:val="22"/>
        </w:rPr>
        <w:t>阅读短文,根据语篇要求填空，使短文通顺、</w:t>
      </w:r>
      <w:r w:rsidRPr="00642CE6">
        <w:rPr>
          <w:rFonts w:ascii="Times New Roman" w:hAnsi="Times New Roman" w:hint="eastAsia"/>
          <w:sz w:val="22"/>
          <w:szCs w:val="22"/>
        </w:rPr>
        <w:t>意思完整。每空限填一词。</w:t>
      </w:r>
    </w:p>
    <w:p w:rsidR="001343FA" w:rsidRPr="00642CE6" w:rsidP="00642CE6">
      <w:pPr>
        <w:spacing w:line="271" w:lineRule="auto"/>
        <w:ind w:firstLine="440" w:firstLineChars="200"/>
        <w:rPr>
          <w:rFonts w:ascii="Times New Roman" w:hAnsi="Times New Roman"/>
          <w:sz w:val="22"/>
          <w:szCs w:val="22"/>
        </w:rPr>
      </w:pPr>
      <w:r w:rsidRPr="00642CE6" w:rsidR="001B7701">
        <w:rPr>
          <w:rFonts w:ascii="Times New Roman" w:hAnsi="Times New Roman"/>
          <w:sz w:val="22"/>
          <w:szCs w:val="22"/>
        </w:rPr>
        <w:t xml:space="preserve">In your life, there are a lot </w:t>
      </w:r>
      <w:r w:rsidRPr="00642CE6" w:rsidR="001B7701">
        <w:rPr>
          <w:rFonts w:ascii="Times New Roman" w:hAnsi="Times New Roman"/>
          <w:sz w:val="22"/>
          <w:szCs w:val="22"/>
        </w:rPr>
        <w:t xml:space="preserve">of </w:t>
      </w:r>
      <w:r w:rsidRPr="00642CE6" w:rsidR="001B7701">
        <w:rPr>
          <w:rFonts w:ascii="Times New Roman" w:hAnsi="Times New Roman"/>
          <w:sz w:val="22"/>
          <w:szCs w:val="22"/>
        </w:rPr>
        <w:t>people around you. They are</w:t>
      </w:r>
      <w:r w:rsidRPr="00642CE6" w:rsidR="001B7701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B7701">
        <w:rPr>
          <w:rFonts w:ascii="Times New Roman" w:hAnsi="Times New Roman" w:hint="eastAsia"/>
          <w:sz w:val="22"/>
          <w:szCs w:val="22"/>
        </w:rPr>
        <w:t>your relat</w:t>
      </w:r>
      <w:r w:rsidRPr="00642CE6" w:rsidR="001B7701">
        <w:rPr>
          <w:rFonts w:ascii="Times New Roman" w:hAnsi="Times New Roman" w:hint="eastAsia"/>
          <w:sz w:val="22"/>
          <w:szCs w:val="22"/>
        </w:rPr>
        <w:t>ives，neighb</w:t>
      </w:r>
      <w:r w:rsidRPr="00642CE6" w:rsidR="001B7701">
        <w:rPr>
          <w:rFonts w:ascii="Times New Roman" w:hAnsi="Times New Roman" w:hint="eastAsia"/>
          <w:sz w:val="22"/>
          <w:szCs w:val="22"/>
        </w:rPr>
        <w:t>ors</w:t>
      </w:r>
      <w:r w:rsidRPr="00642CE6" w:rsidR="001B7701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B7701">
        <w:rPr>
          <w:rFonts w:ascii="Times New Roman" w:hAnsi="Times New Roman"/>
          <w:sz w:val="22"/>
          <w:szCs w:val="22"/>
        </w:rPr>
        <w:t>friends or classmates.</w:t>
      </w:r>
      <w:r w:rsidRPr="00642CE6" w:rsidR="001B7701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B7701">
        <w:rPr>
          <w:rFonts w:ascii="Times New Roman" w:hAnsi="Times New Roman"/>
          <w:sz w:val="22"/>
          <w:szCs w:val="22"/>
        </w:rPr>
        <w:t>Sometimes you get along well</w:t>
      </w:r>
      <w:r w:rsidRPr="00642CE6" w:rsidR="009535C1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35C1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35C1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35C1">
        <w:rPr>
          <w:rFonts w:ascii="Times New Roman" w:hAnsi="Times New Roman"/>
          <w:sz w:val="22"/>
          <w:szCs w:val="22"/>
          <w:u w:val="single"/>
        </w:rPr>
        <w:t>6</w:t>
      </w:r>
      <w:r w:rsidRPr="00642CE6" w:rsidR="009535C1">
        <w:rPr>
          <w:rFonts w:ascii="Times New Roman" w:hAnsi="Times New Roman"/>
          <w:sz w:val="22"/>
          <w:szCs w:val="22"/>
          <w:u w:val="single"/>
        </w:rPr>
        <w:t>6</w:t>
      </w:r>
      <w:r w:rsidRPr="00642CE6" w:rsidR="009535C1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35C1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1B7701">
        <w:rPr>
          <w:rFonts w:ascii="Times New Roman" w:hAnsi="Times New Roman"/>
          <w:sz w:val="22"/>
          <w:szCs w:val="22"/>
        </w:rPr>
        <w:t xml:space="preserve"> </w:t>
      </w:r>
      <w:r w:rsidRPr="00642CE6" w:rsidR="001B7701">
        <w:rPr>
          <w:rFonts w:ascii="Times New Roman" w:hAnsi="Times New Roman"/>
          <w:sz w:val="22"/>
          <w:szCs w:val="22"/>
        </w:rPr>
        <w:t>them, but sometimes</w:t>
      </w:r>
      <w:r w:rsidRPr="00642CE6" w:rsidR="001B7701">
        <w:rPr>
          <w:rFonts w:ascii="Times New Roman" w:hAnsi="Times New Roman"/>
          <w:sz w:val="22"/>
          <w:szCs w:val="22"/>
        </w:rPr>
        <w:t xml:space="preserve"> </w:t>
      </w:r>
      <w:r w:rsidRPr="00642CE6" w:rsidR="001B7701">
        <w:rPr>
          <w:rFonts w:ascii="Times New Roman" w:hAnsi="Times New Roman"/>
          <w:sz w:val="22"/>
          <w:szCs w:val="22"/>
        </w:rPr>
        <w:t>don't. What can you do when someone hurts you?</w:t>
      </w:r>
      <w:r w:rsidRPr="00642CE6" w:rsidR="001B7701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B7701">
        <w:rPr>
          <w:rFonts w:ascii="Times New Roman" w:hAnsi="Times New Roman"/>
          <w:sz w:val="22"/>
          <w:szCs w:val="22"/>
        </w:rPr>
        <w:t>Most people may be angry or eve</w:t>
      </w:r>
      <w:r w:rsidRPr="00642CE6" w:rsidR="001B7701">
        <w:rPr>
          <w:rFonts w:ascii="Times New Roman" w:hAnsi="Times New Roman"/>
          <w:sz w:val="22"/>
          <w:szCs w:val="22"/>
        </w:rPr>
        <w:t>n fight with him.</w:t>
      </w:r>
      <w:r w:rsidRPr="00642CE6" w:rsidR="001B7701">
        <w:rPr>
          <w:rFonts w:ascii="Times New Roman" w:hAnsi="Times New Roman"/>
          <w:sz w:val="22"/>
          <w:szCs w:val="22"/>
        </w:rPr>
        <w:t xml:space="preserve"> But it's</w:t>
      </w:r>
      <w:r w:rsidRPr="00642CE6" w:rsidR="001B7701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B7701">
        <w:rPr>
          <w:rFonts w:ascii="Times New Roman" w:hAnsi="Times New Roman" w:hint="eastAsia"/>
          <w:sz w:val="22"/>
          <w:szCs w:val="22"/>
        </w:rPr>
        <w:t>not</w:t>
      </w:r>
      <w:r w:rsidRPr="00642CE6" w:rsidR="004645B4">
        <w:rPr>
          <w:rFonts w:ascii="Times New Roman" w:hAnsi="Times New Roman"/>
          <w:sz w:val="22"/>
          <w:szCs w:val="22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1B7701">
        <w:rPr>
          <w:rFonts w:ascii="Times New Roman" w:hAnsi="Times New Roman" w:hint="eastAsia"/>
          <w:sz w:val="22"/>
          <w:szCs w:val="22"/>
          <w:u w:val="single"/>
        </w:rPr>
        <w:t xml:space="preserve"> 67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</w:rPr>
        <w:t xml:space="preserve"> </w:t>
      </w:r>
      <w:r w:rsidRPr="00642CE6" w:rsidR="001B7701">
        <w:rPr>
          <w:rFonts w:ascii="Times New Roman" w:hAnsi="Times New Roman" w:hint="eastAsia"/>
          <w:sz w:val="22"/>
          <w:szCs w:val="22"/>
        </w:rPr>
        <w:t>goo</w:t>
      </w:r>
      <w:r w:rsidRPr="00642CE6" w:rsidR="001B7701">
        <w:rPr>
          <w:rFonts w:ascii="Times New Roman" w:hAnsi="Times New Roman" w:hint="eastAsia"/>
          <w:sz w:val="22"/>
          <w:szCs w:val="22"/>
        </w:rPr>
        <w:t>d i</w:t>
      </w:r>
      <w:r w:rsidRPr="00642CE6" w:rsidR="001B7701">
        <w:rPr>
          <w:rFonts w:ascii="Times New Roman" w:hAnsi="Times New Roman" w:hint="eastAsia"/>
          <w:sz w:val="22"/>
          <w:szCs w:val="22"/>
        </w:rPr>
        <w:t xml:space="preserve">dea. You'd better forget all this and </w:t>
      </w:r>
      <w:r w:rsidRPr="00642CE6" w:rsidR="001B7701">
        <w:rPr>
          <w:rFonts w:ascii="Times New Roman" w:hAnsi="Times New Roman" w:hint="eastAsia"/>
          <w:sz w:val="22"/>
          <w:szCs w:val="22"/>
        </w:rPr>
        <w:t>forgive</w:t>
      </w:r>
      <w:r w:rsidRPr="00642CE6" w:rsidR="00DE062B">
        <w:rPr>
          <w:rFonts w:ascii="Times New Roman" w:hAnsi="Times New Roman"/>
          <w:sz w:val="22"/>
          <w:szCs w:val="22"/>
        </w:rPr>
        <w:t xml:space="preserve"> </w:t>
      </w:r>
      <w:r w:rsidRPr="00642CE6" w:rsidR="001B7701">
        <w:rPr>
          <w:rFonts w:ascii="Times New Roman" w:hAnsi="Times New Roman" w:hint="eastAsia"/>
          <w:sz w:val="22"/>
          <w:szCs w:val="22"/>
        </w:rPr>
        <w:t>him.</w:t>
      </w:r>
      <w:r w:rsidRPr="00642CE6" w:rsidR="001B7701">
        <w:rPr>
          <w:rFonts w:ascii="Times New Roman" w:hAnsi="Times New Roman" w:hint="eastAsia"/>
          <w:sz w:val="22"/>
          <w:szCs w:val="22"/>
        </w:rPr>
        <w:t xml:space="preserve"> </w:t>
      </w:r>
    </w:p>
    <w:p w:rsidR="001343FA" w:rsidRPr="00642CE6" w:rsidP="00642CE6">
      <w:pPr>
        <w:spacing w:line="271" w:lineRule="auto"/>
        <w:ind w:firstLine="440" w:firstLineChars="200"/>
        <w:rPr>
          <w:rFonts w:ascii="Times New Roman" w:hAnsi="Times New Roman"/>
          <w:sz w:val="22"/>
          <w:szCs w:val="22"/>
        </w:rPr>
      </w:pPr>
      <w:r w:rsidRPr="00642CE6" w:rsidR="001B7701">
        <w:rPr>
          <w:rFonts w:ascii="Times New Roman" w:hAnsi="Times New Roman"/>
          <w:sz w:val="22"/>
          <w:szCs w:val="22"/>
        </w:rPr>
        <w:t>Maybe it's not easy for you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1B7701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1B7701">
        <w:rPr>
          <w:rFonts w:ascii="Times New Roman" w:hAnsi="Times New Roman"/>
          <w:sz w:val="22"/>
          <w:szCs w:val="22"/>
          <w:u w:val="single"/>
        </w:rPr>
        <w:t>68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1B7701">
        <w:rPr>
          <w:rFonts w:ascii="Times New Roman" w:hAnsi="Times New Roman" w:hint="eastAsia"/>
          <w:sz w:val="22"/>
          <w:szCs w:val="22"/>
          <w:u w:val="single"/>
        </w:rPr>
        <w:t xml:space="preserve"> </w:t>
      </w:r>
      <w:r w:rsidRPr="00642CE6" w:rsidR="001B7701">
        <w:rPr>
          <w:rFonts w:ascii="Times New Roman" w:hAnsi="Times New Roman"/>
          <w:sz w:val="22"/>
          <w:szCs w:val="22"/>
        </w:rPr>
        <w:t>do that, but it's possible. Please remember: Keep a good mood, and you</w:t>
      </w:r>
      <w:r w:rsidRPr="00642CE6" w:rsidR="001B7701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B7701">
        <w:rPr>
          <w:rFonts w:ascii="Times New Roman" w:hAnsi="Times New Roman"/>
          <w:sz w:val="22"/>
          <w:szCs w:val="22"/>
        </w:rPr>
        <w:t>will keep healthy. Staying angry with other</w:t>
      </w:r>
      <w:r w:rsidRPr="00642CE6" w:rsidR="001B7701">
        <w:rPr>
          <w:rFonts w:ascii="Times New Roman" w:hAnsi="Times New Roman"/>
          <w:sz w:val="22"/>
          <w:szCs w:val="22"/>
        </w:rPr>
        <w:t>s, in fact, means letting oth</w:t>
      </w:r>
      <w:r w:rsidRPr="00642CE6" w:rsidR="001B7701">
        <w:rPr>
          <w:rFonts w:ascii="Times New Roman" w:hAnsi="Times New Roman"/>
          <w:sz w:val="22"/>
          <w:szCs w:val="22"/>
        </w:rPr>
        <w:t xml:space="preserve">ers' mistakes treat </w:t>
      </w:r>
      <w:r w:rsidRPr="00642CE6" w:rsidR="001B7701">
        <w:rPr>
          <w:rFonts w:ascii="Times New Roman" w:hAnsi="Times New Roman"/>
          <w:sz w:val="22"/>
          <w:szCs w:val="22"/>
        </w:rPr>
        <w:t>you</w:t>
      </w:r>
      <w:r w:rsidRPr="00642CE6" w:rsidR="001B7701">
        <w:rPr>
          <w:rFonts w:ascii="Times New Roman" w:hAnsi="Times New Roman"/>
          <w:sz w:val="22"/>
          <w:szCs w:val="22"/>
        </w:rPr>
        <w:t>rself unfairly.</w:t>
      </w:r>
    </w:p>
    <w:p w:rsidR="001343FA" w:rsidRPr="00642CE6" w:rsidP="00642CE6">
      <w:pPr>
        <w:spacing w:line="271" w:lineRule="auto"/>
        <w:ind w:firstLine="440" w:firstLineChars="200"/>
        <w:rPr>
          <w:rFonts w:ascii="Times New Roman" w:hAnsi="Times New Roman"/>
          <w:sz w:val="22"/>
          <w:szCs w:val="22"/>
        </w:rPr>
      </w:pPr>
      <w:r w:rsidRPr="00642CE6" w:rsidR="001B7701">
        <w:rPr>
          <w:rFonts w:ascii="Times New Roman" w:hAnsi="Times New Roman"/>
          <w:sz w:val="22"/>
          <w:szCs w:val="22"/>
        </w:rPr>
        <w:t>How can you forgive ot</w:t>
      </w:r>
      <w:r w:rsidRPr="00642CE6" w:rsidR="001B7701">
        <w:rPr>
          <w:rFonts w:ascii="Times New Roman" w:hAnsi="Times New Roman"/>
          <w:sz w:val="22"/>
          <w:szCs w:val="22"/>
        </w:rPr>
        <w:t>hers?</w:t>
      </w:r>
    </w:p>
    <w:p w:rsidR="004645B4" w:rsidRPr="00642CE6" w:rsidP="00642CE6">
      <w:pPr>
        <w:spacing w:line="271" w:lineRule="auto"/>
        <w:ind w:firstLine="440" w:firstLineChars="200"/>
        <w:rPr>
          <w:rFonts w:ascii="Times New Roman" w:hAnsi="Times New Roman"/>
          <w:sz w:val="22"/>
          <w:szCs w:val="22"/>
        </w:rPr>
      </w:pPr>
      <w:r w:rsidRPr="00642CE6" w:rsidR="001B7701">
        <w:rPr>
          <w:rFonts w:ascii="Times New Roman" w:hAnsi="Times New Roman"/>
          <w:sz w:val="22"/>
          <w:szCs w:val="22"/>
        </w:rPr>
        <w:t>First, think of something pleasant and try to get yourself happy.</w:t>
      </w:r>
    </w:p>
    <w:p w:rsidR="001343FA" w:rsidRPr="00642CE6" w:rsidP="00642CE6">
      <w:pPr>
        <w:spacing w:line="271" w:lineRule="auto"/>
        <w:ind w:firstLine="440" w:firstLineChars="200"/>
        <w:rPr>
          <w:rFonts w:ascii="Times New Roman" w:hAnsi="Times New Roman"/>
          <w:sz w:val="22"/>
          <w:szCs w:val="22"/>
        </w:rPr>
      </w:pPr>
      <w:r w:rsidRPr="00642CE6" w:rsidR="001B7701">
        <w:rPr>
          <w:rFonts w:ascii="Times New Roman" w:hAnsi="Times New Roman" w:hint="eastAsia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 w:hint="eastAsia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1B7701">
        <w:rPr>
          <w:rFonts w:ascii="Times New Roman" w:hAnsi="Times New Roman"/>
          <w:sz w:val="22"/>
          <w:szCs w:val="22"/>
          <w:u w:val="single"/>
        </w:rPr>
        <w:t>69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35C1">
        <w:rPr>
          <w:rFonts w:ascii="Times New Roman" w:hAnsi="Times New Roman"/>
          <w:sz w:val="22"/>
          <w:szCs w:val="22"/>
          <w:u w:val="single"/>
        </w:rPr>
        <w:t>,</w:t>
      </w:r>
      <w:r w:rsidRPr="00642CE6" w:rsidR="001B7701">
        <w:rPr>
          <w:rFonts w:ascii="Times New Roman" w:hAnsi="Times New Roman"/>
          <w:sz w:val="22"/>
          <w:szCs w:val="22"/>
        </w:rPr>
        <w:t xml:space="preserve"> don't wait for others to say sorry to you.</w:t>
      </w:r>
      <w:r w:rsidRPr="00642CE6" w:rsidR="001B7701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B7701">
        <w:rPr>
          <w:rFonts w:ascii="Times New Roman" w:hAnsi="Times New Roman"/>
          <w:sz w:val="22"/>
          <w:szCs w:val="22"/>
        </w:rPr>
        <w:t xml:space="preserve">If anyone hurts you, he won't say sorry </w:t>
      </w:r>
      <w:r w:rsidRPr="00642CE6" w:rsidR="001B7701">
        <w:rPr>
          <w:rFonts w:ascii="Times New Roman" w:hAnsi="Times New Roman"/>
          <w:sz w:val="22"/>
          <w:szCs w:val="22"/>
        </w:rPr>
        <w:t>to you. He may just</w:t>
      </w:r>
      <w:r w:rsidRPr="00642CE6" w:rsidR="001B7701">
        <w:rPr>
          <w:rFonts w:ascii="Times New Roman" w:hAnsi="Times New Roman" w:hint="eastAsia"/>
          <w:sz w:val="22"/>
          <w:szCs w:val="22"/>
        </w:rPr>
        <w:t xml:space="preserve"> </w:t>
      </w:r>
      <w:r w:rsidRPr="00642CE6" w:rsidR="001B7701">
        <w:rPr>
          <w:rFonts w:ascii="Times New Roman" w:hAnsi="Times New Roman"/>
          <w:sz w:val="22"/>
          <w:szCs w:val="22"/>
        </w:rPr>
        <w:t>want to hurt you</w:t>
      </w:r>
      <w:r w:rsidRPr="00642CE6" w:rsidR="001B7701">
        <w:rPr>
          <w:rFonts w:ascii="Times New Roman" w:hAnsi="Times New Roman"/>
          <w:sz w:val="22"/>
          <w:szCs w:val="22"/>
        </w:rPr>
        <w:t xml:space="preserve"> or just don'</w:t>
      </w:r>
      <w:r w:rsidRPr="00642CE6" w:rsidR="001B7701">
        <w:rPr>
          <w:rFonts w:ascii="Times New Roman" w:hAnsi="Times New Roman"/>
          <w:sz w:val="22"/>
          <w:szCs w:val="22"/>
        </w:rPr>
        <w:t>t s</w:t>
      </w:r>
      <w:r w:rsidRPr="00642CE6" w:rsidR="001B7701">
        <w:rPr>
          <w:rFonts w:ascii="Times New Roman" w:hAnsi="Times New Roman"/>
          <w:sz w:val="22"/>
          <w:szCs w:val="22"/>
        </w:rPr>
        <w:t>ee things the same way.</w:t>
      </w:r>
    </w:p>
    <w:p w:rsidR="001B7701" w:rsidRPr="00642CE6" w:rsidP="00642CE6">
      <w:pPr>
        <w:spacing w:line="271" w:lineRule="auto"/>
        <w:ind w:firstLine="440" w:firstLineChars="200"/>
        <w:rPr>
          <w:rFonts w:ascii="Times New Roman" w:hAnsi="Times New Roman"/>
          <w:sz w:val="22"/>
          <w:szCs w:val="22"/>
        </w:rPr>
      </w:pPr>
      <w:r w:rsidRPr="00642CE6">
        <w:rPr>
          <w:rFonts w:ascii="Times New Roman" w:hAnsi="Times New Roman"/>
          <w:sz w:val="22"/>
          <w:szCs w:val="22"/>
        </w:rPr>
        <w:t>At last, try t</w:t>
      </w:r>
      <w:r w:rsidRPr="00642CE6">
        <w:rPr>
          <w:rFonts w:ascii="Times New Roman" w:hAnsi="Times New Roman"/>
          <w:sz w:val="22"/>
          <w:szCs w:val="22"/>
        </w:rPr>
        <w:t>o kno</w:t>
      </w:r>
      <w:r w:rsidRPr="00642CE6">
        <w:rPr>
          <w:rFonts w:ascii="Times New Roman" w:hAnsi="Times New Roman"/>
          <w:sz w:val="22"/>
          <w:szCs w:val="22"/>
        </w:rPr>
        <w:t>w yoursel</w:t>
      </w:r>
      <w:r w:rsidRPr="00642CE6">
        <w:rPr>
          <w:rFonts w:ascii="Times New Roman" w:hAnsi="Times New Roman"/>
          <w:sz w:val="22"/>
          <w:szCs w:val="22"/>
        </w:rPr>
        <w:t>f</w:t>
      </w:r>
      <w:r w:rsidRPr="00642CE6">
        <w:rPr>
          <w:rFonts w:ascii="Times New Roman" w:hAnsi="Times New Roman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very well. Whose mistakes</w:t>
      </w:r>
      <w:r w:rsidRPr="00642CE6" w:rsidR="001343FA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caused that</w:t>
      </w:r>
      <w:r w:rsidRPr="00642CE6">
        <w:rPr>
          <w:rFonts w:ascii="Times New Roman" w:hAnsi="Times New Roman"/>
          <w:sz w:val="22"/>
          <w:szCs w:val="22"/>
        </w:rPr>
        <w:t xml:space="preserve">,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4645B4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z w:val="22"/>
          <w:szCs w:val="22"/>
          <w:u w:val="single"/>
        </w:rPr>
        <w:t>70</w:t>
      </w:r>
      <w:r w:rsidRPr="00642CE6" w:rsidR="009535C1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35C1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9535C1">
        <w:rPr>
          <w:rFonts w:ascii="Times New Roman" w:hAnsi="Times New Roman"/>
          <w:sz w:val="22"/>
          <w:szCs w:val="22"/>
          <w:u w:val="single"/>
        </w:rPr>
        <w:t xml:space="preserve"> </w:t>
      </w:r>
      <w:r w:rsidRPr="00642CE6" w:rsidR="001343FA">
        <w:rPr>
          <w:rFonts w:ascii="Times New Roman" w:hAnsi="Times New Roman" w:hint="eastAsia"/>
          <w:sz w:val="22"/>
          <w:szCs w:val="22"/>
          <w:u w:val="single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or others</w:t>
      </w:r>
      <w:r w:rsidRPr="00642CE6" w:rsidR="00DE062B">
        <w:rPr>
          <w:rFonts w:ascii="Times New Roman" w:hAnsi="Times New Roman"/>
          <w:sz w:val="22"/>
          <w:szCs w:val="22"/>
        </w:rPr>
        <w:t>’</w:t>
      </w:r>
      <w:r w:rsidRPr="00642CE6">
        <w:rPr>
          <w:rFonts w:ascii="Times New Roman" w:hAnsi="Times New Roman"/>
          <w:sz w:val="22"/>
          <w:szCs w:val="22"/>
        </w:rPr>
        <w:t>? If it's your fault, ty</w:t>
      </w:r>
      <w:r w:rsidRPr="00642CE6" w:rsidR="001343FA">
        <w:rPr>
          <w:rFonts w:ascii="Times New Roman" w:hAnsi="Times New Roman" w:hint="eastAsia"/>
          <w:sz w:val="22"/>
          <w:szCs w:val="22"/>
        </w:rPr>
        <w:t xml:space="preserve"> </w:t>
      </w:r>
      <w:r w:rsidRPr="00642CE6">
        <w:rPr>
          <w:rFonts w:ascii="Times New Roman" w:hAnsi="Times New Roman"/>
          <w:sz w:val="22"/>
          <w:szCs w:val="22"/>
        </w:rPr>
        <w:t>to say sorry to them. If it isn't, smile at the fault.</w:t>
      </w:r>
    </w:p>
    <w:p w:rsidR="0043542D" w:rsidRPr="00642CE6" w:rsidP="00642CE6">
      <w:pPr>
        <w:spacing w:line="271" w:lineRule="auto"/>
        <w:rPr>
          <w:rFonts w:ascii="_x000B__x000C_" w:hAnsi="_x000B__x000C_" w:hint="eastAsia"/>
          <w:sz w:val="22"/>
          <w:szCs w:val="20"/>
        </w:rPr>
      </w:pPr>
      <w:r w:rsidRPr="00642CE6" w:rsidR="00DE062B">
        <w:rPr>
          <w:rFonts w:ascii="_x000B__x000C_" w:hAnsi="_x000B__x000C_"/>
          <w:sz w:val="22"/>
          <w:szCs w:val="20"/>
        </w:rPr>
        <w:t>6</w:t>
      </w:r>
      <w:r w:rsidRPr="00642CE6" w:rsidR="00DE062B">
        <w:rPr>
          <w:rFonts w:ascii="_x000B__x000C_" w:hAnsi="_x000B__x000C_"/>
          <w:sz w:val="22"/>
          <w:szCs w:val="20"/>
        </w:rPr>
        <w:t>6</w:t>
      </w:r>
      <w:r w:rsidRPr="00642CE6" w:rsidR="00DE062B">
        <w:rPr>
          <w:rFonts w:ascii="_x000B__x000C_" w:hAnsi="_x000B__x000C_" w:hint="eastAsia"/>
          <w:sz w:val="22"/>
          <w:szCs w:val="20"/>
        </w:rPr>
        <w:t>. __</w:t>
      </w:r>
      <w:r w:rsidRPr="00642CE6" w:rsidR="00DE062B">
        <w:rPr>
          <w:rFonts w:ascii="_x000B__x000C_" w:hAnsi="_x000B__x000C_" w:hint="eastAsia"/>
          <w:sz w:val="22"/>
          <w:szCs w:val="20"/>
        </w:rPr>
        <w:t>_</w:t>
      </w:r>
      <w:r w:rsidRPr="00642CE6" w:rsidR="00DE062B">
        <w:rPr>
          <w:rFonts w:ascii="_x000B__x000C_" w:hAnsi="_x000B__x000C_" w:hint="eastAsia"/>
          <w:sz w:val="22"/>
          <w:szCs w:val="20"/>
        </w:rPr>
        <w:t>______</w:t>
      </w:r>
      <w:r w:rsidRPr="00642CE6" w:rsidR="00DE062B">
        <w:rPr>
          <w:rFonts w:ascii="_x000B__x000C_" w:hAnsi="_x000B__x000C_" w:hint="eastAsia"/>
          <w:sz w:val="22"/>
          <w:szCs w:val="20"/>
        </w:rPr>
        <w:t xml:space="preserve">   </w:t>
      </w:r>
      <w:r w:rsidRPr="00642CE6" w:rsidR="00DE062B">
        <w:rPr>
          <w:rFonts w:ascii="_x000B__x000C_" w:hAnsi="_x000B__x000C_"/>
          <w:sz w:val="22"/>
          <w:szCs w:val="20"/>
        </w:rPr>
        <w:t>6</w:t>
      </w:r>
      <w:r w:rsidRPr="00642CE6" w:rsidR="00DE062B">
        <w:rPr>
          <w:rFonts w:ascii="_x000B__x000C_" w:hAnsi="_x000B__x000C_"/>
          <w:sz w:val="22"/>
          <w:szCs w:val="20"/>
        </w:rPr>
        <w:t>7</w:t>
      </w:r>
      <w:r w:rsidRPr="00642CE6" w:rsidR="00DE062B">
        <w:rPr>
          <w:rFonts w:ascii="_x000B__x000C_" w:hAnsi="_x000B__x000C_" w:hint="eastAsia"/>
          <w:sz w:val="22"/>
          <w:szCs w:val="20"/>
        </w:rPr>
        <w:t xml:space="preserve">. _________   </w:t>
      </w:r>
      <w:r w:rsidRPr="00642CE6" w:rsidR="00DE062B">
        <w:rPr>
          <w:rFonts w:ascii="_x000B__x000C_" w:hAnsi="_x000B__x000C_"/>
          <w:sz w:val="22"/>
          <w:szCs w:val="20"/>
        </w:rPr>
        <w:t>6</w:t>
      </w:r>
      <w:r w:rsidRPr="00642CE6" w:rsidR="00DE062B">
        <w:rPr>
          <w:rFonts w:ascii="_x000B__x000C_" w:hAnsi="_x000B__x000C_"/>
          <w:sz w:val="22"/>
          <w:szCs w:val="20"/>
        </w:rPr>
        <w:t>8</w:t>
      </w:r>
      <w:r w:rsidRPr="00642CE6" w:rsidR="00DE062B">
        <w:rPr>
          <w:rFonts w:ascii="_x000B__x000C_" w:hAnsi="_x000B__x000C_" w:hint="eastAsia"/>
          <w:sz w:val="22"/>
          <w:szCs w:val="20"/>
        </w:rPr>
        <w:t xml:space="preserve">. _________    </w:t>
      </w:r>
      <w:r w:rsidRPr="00642CE6" w:rsidR="00DE062B">
        <w:rPr>
          <w:rFonts w:ascii="_x000B__x000C_" w:hAnsi="_x000B__x000C_"/>
          <w:sz w:val="22"/>
          <w:szCs w:val="20"/>
        </w:rPr>
        <w:t>6</w:t>
      </w:r>
      <w:r w:rsidRPr="00642CE6" w:rsidR="00DE062B">
        <w:rPr>
          <w:rFonts w:ascii="_x000B__x000C_" w:hAnsi="_x000B__x000C_"/>
          <w:sz w:val="22"/>
          <w:szCs w:val="20"/>
        </w:rPr>
        <w:t>9</w:t>
      </w:r>
      <w:r w:rsidRPr="00642CE6" w:rsidR="00DE062B">
        <w:rPr>
          <w:rFonts w:ascii="_x000B__x000C_" w:hAnsi="_x000B__x000C_" w:hint="eastAsia"/>
          <w:sz w:val="22"/>
          <w:szCs w:val="20"/>
        </w:rPr>
        <w:t>. ________</w:t>
      </w:r>
      <w:r w:rsidRPr="00642CE6" w:rsidR="00DE062B">
        <w:rPr>
          <w:rFonts w:ascii="_x000B__x000C_" w:hAnsi="_x000B__x000C_" w:hint="eastAsia"/>
          <w:sz w:val="22"/>
          <w:szCs w:val="20"/>
        </w:rPr>
        <w:t xml:space="preserve">_  </w:t>
      </w:r>
      <w:r w:rsidRPr="00642CE6" w:rsidR="00DE062B">
        <w:rPr>
          <w:rFonts w:ascii="_x000B__x000C_" w:hAnsi="_x000B__x000C_" w:hint="eastAsia"/>
          <w:sz w:val="22"/>
          <w:szCs w:val="20"/>
        </w:rPr>
        <w:t xml:space="preserve"> </w:t>
      </w:r>
      <w:r w:rsidRPr="00642CE6" w:rsidR="00DE062B">
        <w:rPr>
          <w:rFonts w:ascii="_x000B__x000C_" w:hAnsi="_x000B__x000C_"/>
          <w:sz w:val="22"/>
          <w:szCs w:val="20"/>
        </w:rPr>
        <w:t>7</w:t>
      </w:r>
      <w:r w:rsidRPr="00642CE6" w:rsidR="00DE062B">
        <w:rPr>
          <w:rFonts w:ascii="_x000B__x000C_" w:hAnsi="_x000B__x000C_"/>
          <w:sz w:val="22"/>
          <w:szCs w:val="20"/>
        </w:rPr>
        <w:t>0</w:t>
      </w:r>
      <w:r w:rsidRPr="00642CE6" w:rsidR="00DE062B">
        <w:rPr>
          <w:rFonts w:ascii="_x000B__x000C_" w:hAnsi="_x000B__x000C_" w:hint="eastAsia"/>
          <w:sz w:val="22"/>
          <w:szCs w:val="20"/>
        </w:rPr>
        <w:t>. _________</w:t>
      </w:r>
    </w:p>
    <w:p w:rsidR="00334B43" w:rsidRPr="00642CE6" w:rsidP="00642CE6">
      <w:pPr>
        <w:tabs>
          <w:tab w:val="left" w:pos="3570"/>
          <w:tab w:val="left" w:pos="5949"/>
        </w:tabs>
        <w:spacing w:line="271" w:lineRule="auto"/>
        <w:rPr>
          <w:rFonts w:ascii="Times New Roman" w:eastAsia="黑体" w:hAnsi="Times New Roman" w:hint="eastAsia"/>
          <w:sz w:val="22"/>
          <w:szCs w:val="22"/>
        </w:rPr>
      </w:pPr>
      <w:r w:rsidRPr="00642CE6">
        <w:rPr>
          <w:rFonts w:ascii="Times New Roman" w:eastAsia="黑体" w:hAnsi="Times New Roman" w:hint="eastAsia"/>
          <w:sz w:val="22"/>
          <w:szCs w:val="22"/>
        </w:rPr>
        <w:t>五、补全对话(</w:t>
      </w:r>
      <w:r w:rsidRPr="00642CE6">
        <w:rPr>
          <w:rFonts w:ascii="Times New Roman" w:eastAsia="黑体" w:hAnsi="Times New Roman" w:hint="eastAsia"/>
          <w:sz w:val="22"/>
          <w:szCs w:val="22"/>
        </w:rPr>
        <w:t>每小题2分，共10分）</w:t>
      </w:r>
    </w:p>
    <w:p w:rsidR="00334B43" w:rsidRPr="00642CE6" w:rsidP="00642CE6">
      <w:pPr>
        <w:tabs>
          <w:tab w:val="left" w:pos="3570"/>
          <w:tab w:val="left" w:pos="5949"/>
        </w:tabs>
        <w:spacing w:line="271" w:lineRule="auto"/>
        <w:rPr>
          <w:rFonts w:ascii="Times New Roman" w:eastAsia="黑体" w:hAnsi="Times New Roman"/>
          <w:sz w:val="22"/>
          <w:szCs w:val="22"/>
        </w:rPr>
      </w:pPr>
      <w:r w:rsidRPr="00642CE6">
        <w:rPr>
          <w:rFonts w:ascii="Times New Roman" w:eastAsia="黑体" w:hAnsi="Times New Roman"/>
          <w:sz w:val="22"/>
          <w:szCs w:val="22"/>
        </w:rPr>
        <w:t>A: Hello, welcome to Nanyang Railway Station.</w:t>
      </w:r>
      <w:r w:rsidRPr="00642CE6" w:rsidR="00B36FE1">
        <w:rPr>
          <w:rFonts w:ascii="Times New Roman" w:eastAsia="黑体" w:hAnsi="Times New Roman"/>
          <w:sz w:val="22"/>
          <w:szCs w:val="22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>
        <w:rPr>
          <w:rFonts w:ascii="Times New Roman" w:eastAsia="黑体" w:hAnsi="Times New Roman"/>
          <w:sz w:val="22"/>
          <w:szCs w:val="22"/>
          <w:u w:val="single"/>
        </w:rPr>
        <w:t>71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 w:hint="eastAsia"/>
          <w:sz w:val="22"/>
          <w:szCs w:val="22"/>
        </w:rPr>
        <w:t>？</w:t>
      </w:r>
    </w:p>
    <w:p w:rsidR="00334B43" w:rsidRPr="00642CE6" w:rsidP="00642CE6">
      <w:pPr>
        <w:tabs>
          <w:tab w:val="left" w:pos="3570"/>
          <w:tab w:val="left" w:pos="5949"/>
        </w:tabs>
        <w:spacing w:line="271" w:lineRule="auto"/>
        <w:rPr>
          <w:rFonts w:ascii="Times New Roman" w:eastAsia="黑体" w:hAnsi="Times New Roman"/>
          <w:sz w:val="22"/>
          <w:szCs w:val="22"/>
        </w:rPr>
      </w:pPr>
      <w:r w:rsidRPr="00642CE6">
        <w:rPr>
          <w:rFonts w:ascii="Times New Roman" w:eastAsia="黑体" w:hAnsi="Times New Roman"/>
          <w:sz w:val="22"/>
          <w:szCs w:val="22"/>
        </w:rPr>
        <w:t xml:space="preserve">B: Yes, I'd like to book a train ticket to Shanghai. </w:t>
      </w:r>
      <w:r w:rsidRPr="00642CE6" w:rsidR="00B36FE1">
        <w:rPr>
          <w:rFonts w:ascii="Times New Roman" w:eastAsia="黑体" w:hAnsi="Times New Roman"/>
          <w:sz w:val="22"/>
          <w:szCs w:val="22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>
        <w:rPr>
          <w:rFonts w:ascii="Times New Roman" w:eastAsia="黑体" w:hAnsi="Times New Roman"/>
          <w:sz w:val="22"/>
          <w:szCs w:val="22"/>
          <w:u w:val="single"/>
        </w:rPr>
        <w:t>72</w:t>
      </w:r>
      <w:r w:rsidRPr="00642CE6" w:rsidR="00B36FE1">
        <w:rPr>
          <w:rFonts w:ascii="Times New Roman" w:eastAsia="黑体" w:hAnsi="Times New Roman" w:hint="eastAsia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 w:hint="eastAsia"/>
          <w:sz w:val="22"/>
          <w:szCs w:val="22"/>
        </w:rPr>
        <w:t>？</w:t>
      </w:r>
    </w:p>
    <w:p w:rsidR="00334B43" w:rsidRPr="00642CE6" w:rsidP="00642CE6">
      <w:pPr>
        <w:tabs>
          <w:tab w:val="left" w:pos="3570"/>
          <w:tab w:val="left" w:pos="5949"/>
        </w:tabs>
        <w:spacing w:line="271" w:lineRule="auto"/>
        <w:rPr>
          <w:rFonts w:ascii="Times New Roman" w:eastAsia="黑体" w:hAnsi="Times New Roman"/>
          <w:sz w:val="22"/>
          <w:szCs w:val="22"/>
        </w:rPr>
      </w:pPr>
      <w:r w:rsidRPr="00642CE6">
        <w:rPr>
          <w:rFonts w:ascii="Times New Roman" w:eastAsia="黑体" w:hAnsi="Times New Roman"/>
          <w:sz w:val="22"/>
          <w:szCs w:val="22"/>
        </w:rPr>
        <w:t>A: K284. It leaves a</w:t>
      </w:r>
      <w:r w:rsidRPr="00642CE6">
        <w:rPr>
          <w:rFonts w:ascii="Times New Roman" w:eastAsia="黑体" w:hAnsi="Times New Roman"/>
          <w:sz w:val="22"/>
          <w:szCs w:val="22"/>
        </w:rPr>
        <w:t xml:space="preserve">t 1:42 p. </w:t>
      </w:r>
      <w:r w:rsidRPr="00642CE6">
        <w:rPr>
          <w:rFonts w:ascii="Times New Roman" w:eastAsia="黑体" w:hAnsi="Times New Roman"/>
          <w:sz w:val="22"/>
          <w:szCs w:val="22"/>
        </w:rPr>
        <w:t>m. and arrives at 7:14 a. m. next morning at Shanghai Railway Station.</w:t>
      </w:r>
    </w:p>
    <w:p w:rsidR="00334B43" w:rsidRPr="00642CE6" w:rsidP="00642CE6">
      <w:pPr>
        <w:tabs>
          <w:tab w:val="left" w:pos="3570"/>
          <w:tab w:val="left" w:pos="5949"/>
        </w:tabs>
        <w:spacing w:line="271" w:lineRule="auto"/>
        <w:rPr>
          <w:rFonts w:ascii="Times New Roman" w:eastAsia="黑体" w:hAnsi="Times New Roman"/>
          <w:sz w:val="22"/>
          <w:szCs w:val="22"/>
        </w:rPr>
      </w:pPr>
      <w:r w:rsidRPr="00642CE6">
        <w:rPr>
          <w:rFonts w:ascii="Times New Roman" w:eastAsia="黑体" w:hAnsi="Times New Roman"/>
          <w:sz w:val="22"/>
          <w:szCs w:val="22"/>
        </w:rPr>
        <w:t xml:space="preserve">B: Great!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>
        <w:rPr>
          <w:rFonts w:ascii="Times New Roman" w:eastAsia="黑体" w:hAnsi="Times New Roman"/>
          <w:sz w:val="22"/>
          <w:szCs w:val="22"/>
          <w:u w:val="single"/>
        </w:rPr>
        <w:t>73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 w:hint="eastAsia"/>
          <w:sz w:val="22"/>
          <w:szCs w:val="22"/>
        </w:rPr>
        <w:t>？</w:t>
      </w:r>
    </w:p>
    <w:p w:rsidR="00334B43" w:rsidRPr="00642CE6" w:rsidP="00642CE6">
      <w:pPr>
        <w:tabs>
          <w:tab w:val="left" w:pos="3570"/>
          <w:tab w:val="left" w:pos="5949"/>
        </w:tabs>
        <w:spacing w:line="271" w:lineRule="auto"/>
        <w:rPr>
          <w:rFonts w:ascii="Times New Roman" w:eastAsia="黑体" w:hAnsi="Times New Roman"/>
          <w:sz w:val="22"/>
          <w:szCs w:val="22"/>
        </w:rPr>
      </w:pPr>
      <w:r w:rsidRPr="00642CE6">
        <w:rPr>
          <w:rFonts w:ascii="Times New Roman" w:eastAsia="黑体" w:hAnsi="Times New Roman"/>
          <w:sz w:val="22"/>
          <w:szCs w:val="22"/>
        </w:rPr>
        <w:t>A. We have tickets at ¥ 188 fo</w:t>
      </w:r>
      <w:r w:rsidRPr="00642CE6">
        <w:rPr>
          <w:rFonts w:ascii="Times New Roman" w:eastAsia="黑体" w:hAnsi="Times New Roman"/>
          <w:sz w:val="22"/>
          <w:szCs w:val="22"/>
        </w:rPr>
        <w:t>r the hard seat and ¥218 for the soft sleeper. Which kind do you want</w:t>
      </w:r>
      <w:r w:rsidRPr="00642CE6">
        <w:rPr>
          <w:rFonts w:ascii="Times New Roman" w:eastAsia="黑体" w:hAnsi="Times New Roman"/>
          <w:sz w:val="22"/>
          <w:szCs w:val="22"/>
        </w:rPr>
        <w:t>?</w:t>
      </w:r>
    </w:p>
    <w:p w:rsidR="00334B43" w:rsidRPr="00642CE6" w:rsidP="00642CE6">
      <w:pPr>
        <w:tabs>
          <w:tab w:val="left" w:pos="3570"/>
          <w:tab w:val="left" w:pos="5949"/>
        </w:tabs>
        <w:spacing w:line="271" w:lineRule="auto"/>
        <w:rPr>
          <w:rFonts w:ascii="Times New Roman" w:eastAsia="黑体" w:hAnsi="Times New Roman"/>
          <w:sz w:val="22"/>
          <w:szCs w:val="22"/>
          <w:u w:val="single"/>
        </w:rPr>
      </w:pPr>
      <w:r w:rsidRPr="00642CE6">
        <w:rPr>
          <w:rFonts w:ascii="Times New Roman" w:eastAsia="黑体" w:hAnsi="Times New Roman"/>
          <w:sz w:val="22"/>
          <w:szCs w:val="22"/>
        </w:rPr>
        <w:t>B</w:t>
      </w:r>
      <w:r w:rsidRPr="00642CE6">
        <w:rPr>
          <w:rFonts w:ascii="Times New Roman" w:eastAsia="黑体" w:hAnsi="Times New Roman"/>
          <w:sz w:val="22"/>
          <w:szCs w:val="22"/>
        </w:rPr>
        <w:t>: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>
        <w:rPr>
          <w:rFonts w:ascii="Times New Roman" w:eastAsia="黑体" w:hAnsi="Times New Roman"/>
          <w:sz w:val="22"/>
          <w:szCs w:val="22"/>
          <w:u w:val="single"/>
        </w:rPr>
        <w:t>7</w:t>
      </w:r>
      <w:r w:rsidRPr="00642CE6">
        <w:rPr>
          <w:rFonts w:ascii="Times New Roman" w:eastAsia="黑体" w:hAnsi="Times New Roman"/>
          <w:sz w:val="22"/>
          <w:szCs w:val="22"/>
          <w:u w:val="single"/>
        </w:rPr>
        <w:t>4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>
        <w:rPr>
          <w:rFonts w:ascii="Times New Roman" w:eastAsia="黑体" w:hAnsi="Times New Roman"/>
          <w:sz w:val="22"/>
          <w:szCs w:val="22"/>
          <w:u w:val="single"/>
        </w:rPr>
        <w:t>.</w:t>
      </w:r>
    </w:p>
    <w:p w:rsidR="00334B43" w:rsidRPr="00642CE6" w:rsidP="00642CE6">
      <w:pPr>
        <w:tabs>
          <w:tab w:val="left" w:pos="3570"/>
          <w:tab w:val="left" w:pos="5949"/>
        </w:tabs>
        <w:spacing w:line="271" w:lineRule="auto"/>
        <w:jc w:val="left"/>
        <w:rPr>
          <w:rFonts w:ascii="Times New Roman" w:eastAsia="黑体" w:hAnsi="Times New Roman"/>
          <w:sz w:val="22"/>
          <w:szCs w:val="22"/>
        </w:rPr>
      </w:pPr>
      <w:r w:rsidRPr="00642CE6">
        <w:rPr>
          <w:rFonts w:ascii="Times New Roman" w:eastAsia="黑体" w:hAnsi="Times New Roman"/>
          <w:sz w:val="22"/>
          <w:szCs w:val="22"/>
        </w:rPr>
        <w:t>A</w:t>
      </w:r>
      <w:r w:rsidRPr="00642CE6" w:rsidR="00DE062B">
        <w:rPr>
          <w:rFonts w:ascii="Times New Roman" w:eastAsia="黑体" w:hAnsi="Times New Roman"/>
          <w:sz w:val="22"/>
          <w:szCs w:val="22"/>
        </w:rPr>
        <w:t>:</w:t>
      </w:r>
      <w:r w:rsidRPr="00642CE6">
        <w:rPr>
          <w:rFonts w:ascii="Times New Roman" w:eastAsia="黑体" w:hAnsi="Times New Roman"/>
          <w:sz w:val="22"/>
          <w:szCs w:val="22"/>
        </w:rPr>
        <w:t xml:space="preserve"> All right. A hard sleeper ticket to Shanghai. Please pay for the ticket </w:t>
      </w:r>
      <w:r w:rsidRPr="00642CE6">
        <w:rPr>
          <w:rFonts w:ascii="Times New Roman" w:eastAsia="黑体" w:hAnsi="Times New Roman"/>
          <w:sz w:val="22"/>
          <w:szCs w:val="22"/>
        </w:rPr>
        <w:t>before 6:00</w:t>
      </w:r>
      <w:r w:rsidRPr="00642CE6" w:rsidR="00DE062B">
        <w:rPr>
          <w:rFonts w:ascii="Times New Roman" w:eastAsia="黑体" w:hAnsi="Times New Roman"/>
          <w:sz w:val="22"/>
          <w:szCs w:val="22"/>
        </w:rPr>
        <w:t xml:space="preserve"> </w:t>
      </w:r>
      <w:r w:rsidRPr="00642CE6">
        <w:rPr>
          <w:rFonts w:ascii="Times New Roman" w:eastAsia="黑体" w:hAnsi="Times New Roman"/>
          <w:sz w:val="22"/>
          <w:szCs w:val="22"/>
        </w:rPr>
        <w:t>p.</w:t>
      </w:r>
      <w:r w:rsidRPr="00642CE6">
        <w:rPr>
          <w:rFonts w:ascii="Times New Roman" w:eastAsia="黑体" w:hAnsi="Times New Roman"/>
          <w:sz w:val="22"/>
          <w:szCs w:val="22"/>
        </w:rPr>
        <w:t>m.</w:t>
      </w:r>
      <w:r w:rsidRPr="00642CE6" w:rsidR="00B36FE1">
        <w:rPr>
          <w:rFonts w:ascii="Times New Roman" w:eastAsia="黑体" w:hAnsi="Times New Roman" w:hint="eastAsia"/>
          <w:sz w:val="22"/>
          <w:szCs w:val="22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>7</w:t>
      </w:r>
      <w:r w:rsidRPr="00642CE6" w:rsidR="00DE062B">
        <w:rPr>
          <w:rFonts w:ascii="Times New Roman" w:eastAsia="黑体" w:hAnsi="Times New Roman"/>
          <w:sz w:val="22"/>
          <w:szCs w:val="22"/>
          <w:u w:val="single"/>
        </w:rPr>
        <w:t>5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/>
          <w:sz w:val="22"/>
          <w:szCs w:val="22"/>
          <w:u w:val="single"/>
        </w:rPr>
        <w:t xml:space="preserve"> </w:t>
      </w:r>
      <w:r w:rsidRPr="00642CE6" w:rsidR="00B36FE1">
        <w:rPr>
          <w:rFonts w:ascii="Times New Roman" w:eastAsia="黑体" w:hAnsi="Times New Roman" w:hint="eastAsia"/>
          <w:sz w:val="22"/>
          <w:szCs w:val="22"/>
        </w:rPr>
        <w:t>？</w:t>
      </w:r>
    </w:p>
    <w:p w:rsidR="00334B43" w:rsidRPr="00642CE6" w:rsidP="00642CE6">
      <w:pPr>
        <w:tabs>
          <w:tab w:val="left" w:pos="3570"/>
          <w:tab w:val="left" w:pos="5949"/>
        </w:tabs>
        <w:spacing w:line="271" w:lineRule="auto"/>
        <w:rPr>
          <w:rFonts w:ascii="Times New Roman" w:eastAsia="黑体" w:hAnsi="Times New Roman"/>
          <w:sz w:val="22"/>
          <w:szCs w:val="22"/>
        </w:rPr>
      </w:pPr>
      <w:r w:rsidRPr="00642CE6">
        <w:rPr>
          <w:rFonts w:ascii="Times New Roman" w:eastAsia="黑体" w:hAnsi="Times New Roman"/>
          <w:sz w:val="22"/>
          <w:szCs w:val="22"/>
        </w:rPr>
        <w:t>B: Sure. I</w:t>
      </w:r>
      <w:r w:rsidRPr="00642CE6">
        <w:rPr>
          <w:rFonts w:ascii="Times New Roman" w:eastAsia="黑体" w:hAnsi="Times New Roman"/>
          <w:sz w:val="22"/>
          <w:szCs w:val="22"/>
        </w:rPr>
        <w:t>'m Li Yuan and my phone number is 133 1234 6767. Thank you.</w:t>
      </w:r>
    </w:p>
    <w:p w:rsidR="003441D8" w:rsidRPr="00642CE6" w:rsidP="00642CE6">
      <w:pPr>
        <w:tabs>
          <w:tab w:val="left" w:pos="3570"/>
          <w:tab w:val="left" w:pos="5949"/>
        </w:tabs>
        <w:spacing w:line="271" w:lineRule="auto"/>
        <w:rPr>
          <w:rFonts w:ascii="Times New Roman" w:eastAsia="黑体" w:hAnsi="Times New Roman"/>
          <w:sz w:val="22"/>
          <w:szCs w:val="22"/>
        </w:rPr>
      </w:pPr>
      <w:r w:rsidRPr="00642CE6" w:rsidR="00334B43">
        <w:rPr>
          <w:rFonts w:ascii="Times New Roman" w:eastAsia="黑体" w:hAnsi="Times New Roman"/>
          <w:sz w:val="22"/>
          <w:szCs w:val="22"/>
        </w:rPr>
        <w:t>A: Yo</w:t>
      </w:r>
      <w:r w:rsidRPr="00642CE6" w:rsidR="00334B43">
        <w:rPr>
          <w:rFonts w:ascii="Times New Roman" w:eastAsia="黑体" w:hAnsi="Times New Roman"/>
          <w:sz w:val="22"/>
          <w:szCs w:val="22"/>
        </w:rPr>
        <w:t>u'r</w:t>
      </w:r>
      <w:r w:rsidRPr="00642CE6" w:rsidR="00334B43">
        <w:rPr>
          <w:rFonts w:ascii="Times New Roman" w:eastAsia="黑体" w:hAnsi="Times New Roman"/>
          <w:sz w:val="22"/>
          <w:szCs w:val="22"/>
        </w:rPr>
        <w:t>e welcome. Bye!</w:t>
      </w:r>
    </w:p>
    <w:p w:rsidR="009B2382" w:rsidRPr="00642CE6" w:rsidP="00642CE6">
      <w:pPr>
        <w:tabs>
          <w:tab w:val="left" w:pos="3570"/>
          <w:tab w:val="left" w:pos="5949"/>
        </w:tabs>
        <w:spacing w:line="271" w:lineRule="auto"/>
        <w:rPr>
          <w:rFonts w:ascii="Times New Roman" w:eastAsia="黑体" w:hAnsi="Times New Roman"/>
          <w:sz w:val="22"/>
          <w:szCs w:val="28"/>
        </w:rPr>
      </w:pPr>
      <w:r w:rsidRPr="00642CE6">
        <w:rPr>
          <w:rFonts w:ascii="Times New Roman" w:eastAsia="黑体" w:hAnsi="Times New Roman" w:hint="eastAsia"/>
          <w:sz w:val="22"/>
          <w:szCs w:val="28"/>
        </w:rPr>
        <w:t>六</w:t>
      </w:r>
      <w:r w:rsidRPr="00642CE6">
        <w:rPr>
          <w:rFonts w:ascii="Times New Roman" w:eastAsia="黑体" w:hAnsi="Times New Roman" w:hint="eastAsia"/>
          <w:sz w:val="22"/>
          <w:szCs w:val="28"/>
        </w:rPr>
        <w:t>、</w:t>
      </w:r>
      <w:r w:rsidRPr="00642CE6">
        <w:rPr>
          <w:rFonts w:ascii="Times New Roman" w:eastAsia="黑体" w:hAnsi="Times New Roman" w:hint="eastAsia"/>
          <w:sz w:val="22"/>
          <w:szCs w:val="28"/>
        </w:rPr>
        <w:t>书面表达</w:t>
      </w:r>
    </w:p>
    <w:p w:rsidR="009B2382" w:rsidRPr="00642CE6" w:rsidP="00642CE6">
      <w:pPr>
        <w:tabs>
          <w:tab w:val="left" w:pos="3570"/>
          <w:tab w:val="left" w:pos="5949"/>
        </w:tabs>
        <w:spacing w:line="271" w:lineRule="auto"/>
        <w:rPr>
          <w:rFonts w:ascii="Times New Roman" w:eastAsia="黑体" w:hAnsi="Times New Roman" w:hint="eastAsia"/>
          <w:sz w:val="22"/>
          <w:szCs w:val="28"/>
        </w:rPr>
      </w:pPr>
      <w:r w:rsidRPr="00642CE6">
        <w:rPr>
          <w:rFonts w:ascii="Times New Roman" w:eastAsia="黑体" w:hAnsi="Times New Roman" w:hint="eastAsia"/>
          <w:sz w:val="22"/>
          <w:szCs w:val="28"/>
        </w:rPr>
        <w:t>漫长的假期后，同学们终于又回到</w:t>
      </w:r>
      <w:r w:rsidRPr="00642CE6">
        <w:rPr>
          <w:rFonts w:ascii="Times New Roman" w:eastAsia="黑体" w:hAnsi="Times New Roman" w:hint="eastAsia"/>
          <w:sz w:val="22"/>
          <w:szCs w:val="28"/>
        </w:rPr>
        <w:t>了熟悉的校园。可是,由于在家待的时间过长,刘明返校</w:t>
      </w:r>
      <w:r w:rsidRPr="00642CE6">
        <w:rPr>
          <w:rFonts w:ascii="Times New Roman" w:eastAsia="黑体" w:hAnsi="Times New Roman" w:hint="eastAsia"/>
          <w:sz w:val="22"/>
          <w:szCs w:val="28"/>
        </w:rPr>
        <w:t>后有点不适应新的学校生活，心情很沮丧。请你根据以下要点和要求，用英语给刘明写一封信，</w:t>
      </w:r>
      <w:r w:rsidRPr="00642CE6">
        <w:rPr>
          <w:rFonts w:ascii="Times New Roman" w:eastAsia="黑体" w:hAnsi="Times New Roman" w:hint="eastAsia"/>
          <w:sz w:val="22"/>
          <w:szCs w:val="28"/>
        </w:rPr>
        <w:t>提出合理建议，告诉他该怎样调整状态，保持好心情。</w:t>
      </w:r>
    </w:p>
    <w:p w:rsidR="009B2382" w:rsidRPr="00642CE6" w:rsidP="00642CE6">
      <w:pPr>
        <w:tabs>
          <w:tab w:val="left" w:pos="3570"/>
          <w:tab w:val="left" w:pos="5949"/>
        </w:tabs>
        <w:spacing w:line="271" w:lineRule="auto"/>
        <w:rPr>
          <w:rFonts w:ascii="Times New Roman" w:eastAsia="黑体" w:hAnsi="Times New Roman" w:hint="eastAsia"/>
          <w:sz w:val="22"/>
          <w:szCs w:val="28"/>
        </w:rPr>
      </w:pPr>
      <w:r w:rsidRPr="00642CE6">
        <w:rPr>
          <w:rFonts w:ascii="Times New Roman" w:eastAsia="黑体" w:hAnsi="Times New Roman" w:hint="eastAsia"/>
          <w:sz w:val="22"/>
          <w:szCs w:val="28"/>
        </w:rPr>
        <w:t>要点：1.健康饮食,适当运动，充足睡眠,保持身体健康；</w:t>
      </w:r>
    </w:p>
    <w:p w:rsidR="009B2382" w:rsidRPr="00642CE6" w:rsidP="00642CE6">
      <w:pPr>
        <w:tabs>
          <w:tab w:val="left" w:pos="3570"/>
          <w:tab w:val="left" w:pos="5949"/>
        </w:tabs>
        <w:spacing w:line="271" w:lineRule="auto"/>
        <w:ind w:firstLine="660" w:firstLineChars="300"/>
        <w:rPr>
          <w:rFonts w:ascii="Times New Roman" w:eastAsia="黑体" w:hAnsi="Times New Roman" w:hint="eastAsia"/>
          <w:sz w:val="22"/>
          <w:szCs w:val="28"/>
        </w:rPr>
      </w:pPr>
      <w:r w:rsidRPr="00642CE6">
        <w:rPr>
          <w:rFonts w:ascii="Times New Roman" w:eastAsia="黑体" w:hAnsi="Times New Roman" w:hint="eastAsia"/>
          <w:sz w:val="22"/>
          <w:szCs w:val="28"/>
        </w:rPr>
        <w:t>2.认真听课，按时完成作业，不要为考试过分担心</w:t>
      </w:r>
    </w:p>
    <w:p w:rsidR="009B2382" w:rsidRPr="00642CE6" w:rsidP="00642CE6">
      <w:pPr>
        <w:tabs>
          <w:tab w:val="left" w:pos="3570"/>
          <w:tab w:val="left" w:pos="5949"/>
        </w:tabs>
        <w:snapToGrid w:val="0"/>
        <w:spacing w:line="271" w:lineRule="auto"/>
        <w:ind w:firstLine="660" w:firstLineChars="300"/>
        <w:rPr>
          <w:rFonts w:ascii="Times New Roman" w:eastAsia="黑体" w:hAnsi="Times New Roman" w:hint="eastAsia"/>
          <w:sz w:val="22"/>
          <w:szCs w:val="28"/>
        </w:rPr>
      </w:pPr>
      <w:r w:rsidRPr="00642CE6">
        <w:rPr>
          <w:rFonts w:ascii="Times New Roman" w:eastAsia="黑体" w:hAnsi="Times New Roman" w:hint="eastAsia"/>
          <w:sz w:val="22"/>
          <w:szCs w:val="28"/>
        </w:rPr>
        <w:t>3.遇到困难时多和老师、家长、朋友交谈并及时求助。</w:t>
      </w:r>
    </w:p>
    <w:p w:rsidR="009B2382" w:rsidRPr="00642CE6" w:rsidP="00642CE6">
      <w:pPr>
        <w:tabs>
          <w:tab w:val="left" w:pos="3570"/>
          <w:tab w:val="left" w:pos="5949"/>
        </w:tabs>
        <w:snapToGrid w:val="0"/>
        <w:spacing w:line="271" w:lineRule="auto"/>
        <w:rPr>
          <w:rFonts w:ascii="Times New Roman" w:eastAsia="黑体" w:hAnsi="Times New Roman"/>
          <w:sz w:val="22"/>
          <w:szCs w:val="28"/>
        </w:rPr>
      </w:pPr>
      <w:r w:rsidRPr="00642CE6">
        <w:rPr>
          <w:rFonts w:ascii="Times New Roman" w:eastAsia="黑体" w:hAnsi="Times New Roman" w:hint="eastAsia"/>
          <w:sz w:val="22"/>
          <w:szCs w:val="28"/>
        </w:rPr>
        <w:t>要求：1</w:t>
      </w:r>
      <w:r w:rsidRPr="00642CE6">
        <w:rPr>
          <w:rFonts w:ascii="微软雅黑" w:eastAsia="微软雅黑" w:hAnsi="微软雅黑" w:cs="微软雅黑" w:hint="eastAsia"/>
          <w:sz w:val="22"/>
          <w:szCs w:val="28"/>
        </w:rPr>
        <w:t>.</w:t>
      </w:r>
      <w:r w:rsidRPr="00642CE6">
        <w:rPr>
          <w:rFonts w:ascii="黑体" w:eastAsia="黑体" w:hAnsi="黑体" w:cs="黑体" w:hint="eastAsia"/>
          <w:sz w:val="22"/>
          <w:szCs w:val="28"/>
        </w:rPr>
        <w:t>内容须包括所有要点，可适当发挥，但不能简单罗列；</w:t>
      </w:r>
    </w:p>
    <w:p w:rsidR="009B2382" w:rsidRPr="00642CE6" w:rsidP="00642CE6">
      <w:pPr>
        <w:tabs>
          <w:tab w:val="left" w:pos="3570"/>
          <w:tab w:val="left" w:pos="5949"/>
        </w:tabs>
        <w:spacing w:line="271" w:lineRule="auto"/>
        <w:ind w:firstLine="660" w:firstLineChars="300"/>
        <w:rPr>
          <w:rFonts w:ascii="Times New Roman" w:eastAsia="黑体" w:hAnsi="Times New Roman" w:hint="eastAsia"/>
          <w:sz w:val="22"/>
          <w:szCs w:val="28"/>
        </w:rPr>
      </w:pPr>
      <w:r w:rsidRPr="00642CE6">
        <w:rPr>
          <w:rFonts w:ascii="Times New Roman" w:eastAsia="黑体" w:hAnsi="Times New Roman"/>
          <w:sz w:val="22"/>
          <w:szCs w:val="28"/>
        </w:rPr>
        <w:t>2</w:t>
      </w:r>
      <w:r w:rsidRPr="00642CE6">
        <w:rPr>
          <w:rFonts w:ascii="Times New Roman" w:eastAsia="黑体" w:hAnsi="Times New Roman"/>
          <w:sz w:val="22"/>
          <w:szCs w:val="28"/>
        </w:rPr>
        <w:t>.</w:t>
      </w:r>
      <w:r w:rsidRPr="00642CE6">
        <w:rPr>
          <w:rFonts w:ascii="Times New Roman" w:eastAsia="黑体" w:hAnsi="Times New Roman"/>
          <w:sz w:val="22"/>
          <w:szCs w:val="28"/>
        </w:rPr>
        <w:t xml:space="preserve"> </w:t>
      </w:r>
      <w:r w:rsidRPr="00642CE6">
        <w:rPr>
          <w:rFonts w:ascii="黑体" w:eastAsia="黑体" w:hAnsi="黑体" w:cs="黑体" w:hint="eastAsia"/>
          <w:sz w:val="22"/>
          <w:szCs w:val="28"/>
        </w:rPr>
        <w:t>文甲不得出现真实姓名和学</w:t>
      </w:r>
      <w:r w:rsidRPr="00642CE6">
        <w:rPr>
          <w:rFonts w:ascii="黑体" w:eastAsia="黑体" w:hAnsi="黑体" w:cs="黑体" w:hint="eastAsia"/>
          <w:sz w:val="22"/>
          <w:szCs w:val="28"/>
        </w:rPr>
        <w:t>校名称</w:t>
      </w:r>
      <w:r w:rsidRPr="00642CE6">
        <w:rPr>
          <w:rFonts w:ascii="Times New Roman" w:eastAsia="黑体" w:hAnsi="Times New Roman" w:hint="eastAsia"/>
          <w:sz w:val="22"/>
          <w:szCs w:val="28"/>
        </w:rPr>
        <w:t>;</w:t>
      </w:r>
    </w:p>
    <w:p w:rsidR="009B2382" w:rsidRPr="00642CE6" w:rsidP="00642CE6">
      <w:pPr>
        <w:tabs>
          <w:tab w:val="left" w:pos="3570"/>
          <w:tab w:val="left" w:pos="5949"/>
        </w:tabs>
        <w:spacing w:line="271" w:lineRule="auto"/>
        <w:ind w:firstLine="660" w:firstLineChars="300"/>
        <w:rPr>
          <w:rFonts w:ascii="Times New Roman" w:eastAsia="黑体" w:hAnsi="Times New Roman" w:hint="eastAsia"/>
          <w:sz w:val="22"/>
          <w:szCs w:val="28"/>
        </w:rPr>
      </w:pPr>
      <w:r w:rsidRPr="00642CE6">
        <w:rPr>
          <w:rFonts w:ascii="Times New Roman" w:eastAsia="黑体" w:hAnsi="Times New Roman" w:hint="eastAsia"/>
          <w:sz w:val="22"/>
          <w:szCs w:val="28"/>
        </w:rPr>
        <w:t>3. 词数100 左右(开头和结尾已给出，不计人总词数）。</w:t>
      </w:r>
    </w:p>
    <w:p w:rsidR="005C5CF1" w:rsidRPr="00642CE6" w:rsidP="00642CE6">
      <w:pPr>
        <w:tabs>
          <w:tab w:val="left" w:pos="3570"/>
          <w:tab w:val="left" w:pos="5949"/>
        </w:tabs>
        <w:spacing w:line="271" w:lineRule="auto"/>
        <w:rPr>
          <w:rFonts w:ascii="Times New Roman" w:eastAsia="黑体" w:hAnsi="Times New Roman"/>
          <w:sz w:val="22"/>
          <w:szCs w:val="28"/>
          <w:u w:val="single"/>
        </w:rPr>
      </w:pPr>
      <w:r>
        <w:rPr>
          <w:rFonts w:ascii="Times New Roman" w:eastAsia="黑体" w:hAnsi="Times New Roman"/>
          <w:noProof/>
          <w:sz w:val="22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width:343.55pt;height:0;margin-top:19.45pt;margin-left:80.2pt;position:absolute;z-index:251659264" o:connectortype="straight" filled="f" stroked="t"/>
        </w:pict>
      </w:r>
      <w:r w:rsidRPr="00642CE6" w:rsidR="009B2382">
        <w:rPr>
          <w:rFonts w:ascii="Times New Roman" w:eastAsia="黑体" w:hAnsi="Times New Roman"/>
          <w:sz w:val="22"/>
          <w:szCs w:val="28"/>
        </w:rPr>
        <w:t xml:space="preserve">Dear </w:t>
      </w:r>
      <w:r w:rsidRPr="00642CE6" w:rsidR="009B2382">
        <w:rPr>
          <w:rFonts w:ascii="Times New Roman" w:eastAsia="黑体" w:hAnsi="Times New Roman"/>
          <w:sz w:val="22"/>
          <w:szCs w:val="28"/>
        </w:rPr>
        <w:t>Liu Ming,</w:t>
      </w:r>
    </w:p>
    <w:p w:rsidR="00DC4A85" w:rsidRPr="00642CE6" w:rsidP="00642CE6">
      <w:pPr>
        <w:tabs>
          <w:tab w:val="left" w:pos="3570"/>
          <w:tab w:val="left" w:pos="5949"/>
        </w:tabs>
        <w:spacing w:line="271" w:lineRule="auto"/>
        <w:rPr>
          <w:rFonts w:ascii="Times New Roman" w:eastAsia="黑体" w:hAnsi="Times New Roman" w:hint="eastAsia"/>
          <w:sz w:val="22"/>
          <w:szCs w:val="28"/>
          <w:u w:val="single"/>
        </w:rPr>
        <w:sectPr>
          <w:headerReference w:type="even" r:id="rId7"/>
          <w:headerReference w:type="default" r:id="rId8"/>
          <w:footerReference w:type="even" r:id="rId9"/>
          <w:footerReference w:type="default" r:id="rId10"/>
          <w:type w:val="continuous"/>
          <w:pgSz w:w="20639" w:h="14572" w:orient="landscape"/>
          <w:pgMar w:top="1247" w:right="1134" w:bottom="1247" w:left="227" w:header="851" w:footer="1259" w:gutter="1701"/>
          <w:cols w:num="2" w:sep="1" w:space="425" w:equalWidth="0">
            <w:col w:w="8604" w:space="425"/>
            <w:col w:w="8547"/>
          </w:cols>
          <w:docGrid w:type="lines" w:linePitch="312" w:charSpace="-3578"/>
        </w:sectPr>
      </w:pPr>
      <w:r>
        <w:rPr>
          <w:rFonts w:ascii="Times New Roman" w:eastAsia="黑体" w:hAnsi="Times New Roman"/>
          <w:noProof/>
          <w:sz w:val="22"/>
          <w:szCs w:val="28"/>
          <w:u w:val="single"/>
        </w:rPr>
        <w:pict>
          <v:shape id="_x0000_s1027" type="#_x0000_t32" style="width:422pt;height:0;margin-top:19.45pt;margin-left:2.5pt;position:absolute;z-index:251660288" o:connectortype="straight" filled="f" stroked="t"/>
        </w:pict>
      </w:r>
      <w:r>
        <w:rPr>
          <w:rFonts w:ascii="Times New Roman" w:eastAsia="黑体" w:hAnsi="Times New Roman"/>
          <w:noProof/>
          <w:sz w:val="22"/>
          <w:szCs w:val="28"/>
          <w:u w:val="single"/>
        </w:rPr>
        <w:pict>
          <v:shape id="_x0000_s1028" type="#_x0000_t32" style="width:424.2pt;height:0;margin-top:18.65pt;margin-left:1.75pt;position:absolute;z-index:251661312" o:connectortype="straight" filled="f" stroked="t"/>
        </w:pict>
      </w:r>
    </w:p>
    <w:p>
      <w:r w:rsidRPr="00642CE6" w:rsidR="00DC4A85">
        <w:rPr>
          <w:rFonts w:ascii="Times New Roman" w:eastAsia="黑体" w:hAnsi="Times New Roman" w:hint="eastAsia"/>
          <w:sz w:val="22"/>
          <w:szCs w:val="28"/>
          <w:u w:val="single"/>
        </w:rPr>
        <w:drawing>
          <wp:inline>
            <wp:extent cx="4742084" cy="7669530"/>
            <wp:docPr id="100027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58648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42084" cy="766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20639" w:h="14572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_x000B__x000C_">
    <w:altName w:val="Times New Roman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58452BEF-650D-46A9-A3A9-F36B8A2BBF0F}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2" w:subsetted="1" w:fontKey="{355830AD-CB6B-471E-9103-F0EB10560788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CE999244-23DF-495A-B4C7-CBEC3EAAE4CF}"/>
  </w:font>
  <w:font w:name="方正小标宋简体">
    <w:altName w:val="黑体"/>
    <w:panose1 w:val="03000509000000000000"/>
    <w:charset w:val="86"/>
    <w:family w:val="script"/>
    <w:pitch w:val="default"/>
    <w:sig w:usb0="00000000" w:usb1="080E0000" w:usb2="00000010" w:usb3="00000000" w:csb0="0004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4A85">
    <w:pPr>
      <w:pStyle w:val="Footer"/>
      <w:tabs>
        <w:tab w:val="left" w:pos="0"/>
        <w:tab w:val="clear" w:pos="4153"/>
        <w:tab w:val="center" w:pos="4608"/>
        <w:tab w:val="clear" w:pos="8306"/>
        <w:tab w:val="right" w:pos="9216"/>
        <w:tab w:val="left" w:pos="9984"/>
        <w:tab w:val="center" w:pos="14592"/>
        <w:tab w:val="right" w:pos="19200"/>
      </w:tabs>
      <w:rPr>
        <w:rFonts w:hint="eastAsia"/>
      </w:rPr>
    </w:pPr>
    <w:r>
      <w:rPr>
        <w:rFonts w:hint="eastAsia"/>
      </w:rPr>
      <w:tab/>
    </w:r>
    <w:r>
      <w:rPr>
        <w:rFonts w:hint="eastAsia"/>
      </w:rPr>
      <w:t>第</w:t>
    </w:r>
    <w:r>
      <w:fldChar w:fldCharType="begin"/>
    </w:r>
    <w:r>
      <w:instrText xml:space="preserve"> </w:instrText>
    </w:r>
    <w:r>
      <w:rPr>
        <w:rFonts w:hint="eastAsia"/>
      </w:rPr>
      <w:instrText>=2*</w:instrText>
    </w:r>
    <w:r>
      <w:fldChar w:fldCharType="begin"/>
    </w:r>
    <w:r>
      <w:instrText xml:space="preserve"> </w:instrText>
    </w:r>
    <w:r>
      <w:rPr>
        <w:rFonts w:hint="eastAsia"/>
      </w:rPr>
      <w:instrText>page</w:instrText>
    </w:r>
    <w:r>
      <w:instrText xml:space="preserve"> </w:instrText>
    </w:r>
    <w:r>
      <w:fldChar w:fldCharType="separate"/>
    </w:r>
    <w:r w:rsidR="005A7B81">
      <w:rPr>
        <w:noProof/>
      </w:rPr>
      <w:instrText>4</w:instrText>
    </w:r>
    <w:r>
      <w:fldChar w:fldCharType="end"/>
    </w:r>
    <w:r>
      <w:rPr>
        <w:rFonts w:hint="eastAsia"/>
      </w:rPr>
      <w:instrText>-1</w:instrText>
    </w:r>
    <w:r>
      <w:instrText xml:space="preserve"> </w:instrText>
    </w:r>
    <w:r>
      <w:fldChar w:fldCharType="separate"/>
    </w:r>
    <w:r w:rsidR="005A7B81">
      <w:rPr>
        <w:noProof/>
      </w:rPr>
      <w:t>7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>=2*</w:instrText>
    </w:r>
    <w:r>
      <w:fldChar w:fldCharType="begin"/>
    </w:r>
    <w:r>
      <w:instrText xml:space="preserve"> </w:instrText>
    </w:r>
    <w:r>
      <w:rPr>
        <w:rFonts w:hint="eastAsia"/>
      </w:rPr>
      <w:instrText>numpages</w:instrText>
    </w:r>
    <w:r>
      <w:instrText xml:space="preserve"> </w:instrText>
    </w:r>
    <w:r>
      <w:fldChar w:fldCharType="separate"/>
    </w:r>
    <w:r w:rsidR="005A7B81">
      <w:rPr>
        <w:noProof/>
      </w:rPr>
      <w:instrText>4</w:instrText>
    </w:r>
    <w:r>
      <w:fldChar w:fldCharType="end"/>
    </w:r>
    <w:r>
      <w:instrText xml:space="preserve"> </w:instrText>
    </w:r>
    <w:r>
      <w:fldChar w:fldCharType="separate"/>
    </w:r>
    <w:r w:rsidR="005A7B81">
      <w:rPr>
        <w:noProof/>
      </w:rPr>
      <w:t>8</w:t>
    </w:r>
    <w:r>
      <w:fldChar w:fldCharType="end"/>
    </w:r>
    <w:r>
      <w:rPr>
        <w:rFonts w:hint="eastAsia"/>
      </w:rPr>
      <w:t>页</w:t>
    </w:r>
    <w:r>
      <w:rPr>
        <w:rFonts w:hint="eastAsia"/>
      </w:rPr>
      <w:tab/>
    </w:r>
    <w:r>
      <w:rPr>
        <w:rFonts w:hint="eastAsia"/>
      </w:rPr>
      <w:tab/>
    </w:r>
    <w:r>
      <w:rPr>
        <w:rFonts w:hint="eastAsia"/>
      </w:rPr>
      <w:tab/>
    </w:r>
    <w:r>
      <w:rPr>
        <w:rFonts w:hint="eastAsia"/>
      </w:rPr>
      <w:t>第</w:t>
    </w:r>
    <w:r>
      <w:fldChar w:fldCharType="begin"/>
    </w:r>
    <w:r>
      <w:instrText xml:space="preserve"> </w:instrText>
    </w:r>
    <w:r>
      <w:rPr>
        <w:rFonts w:hint="eastAsia"/>
      </w:rPr>
      <w:instrText>=2*</w:instrText>
    </w:r>
    <w:r>
      <w:fldChar w:fldCharType="begin"/>
    </w:r>
    <w:r>
      <w:instrText xml:space="preserve"> </w:instrText>
    </w:r>
    <w:r>
      <w:rPr>
        <w:rFonts w:hint="eastAsia"/>
      </w:rPr>
      <w:instrText>page</w:instrText>
    </w:r>
    <w:r>
      <w:instrText xml:space="preserve"> </w:instrText>
    </w:r>
    <w:r>
      <w:fldChar w:fldCharType="separate"/>
    </w:r>
    <w:r w:rsidR="005A7B81">
      <w:rPr>
        <w:noProof/>
      </w:rPr>
      <w:instrText>4</w:instrText>
    </w:r>
    <w:r>
      <w:fldChar w:fldCharType="end"/>
    </w:r>
    <w:r>
      <w:instrText xml:space="preserve"> </w:instrText>
    </w:r>
    <w:r>
      <w:fldChar w:fldCharType="separate"/>
    </w:r>
    <w:r w:rsidR="005A7B81">
      <w:rPr>
        <w:noProof/>
      </w:rPr>
      <w:t>8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>=2*</w:instrText>
    </w:r>
    <w:r>
      <w:fldChar w:fldCharType="begin"/>
    </w:r>
    <w:r>
      <w:instrText xml:space="preserve"> </w:instrText>
    </w:r>
    <w:r>
      <w:rPr>
        <w:rFonts w:hint="eastAsia"/>
      </w:rPr>
      <w:instrText>numpages</w:instrText>
    </w:r>
    <w:r>
      <w:instrText xml:space="preserve"> </w:instrText>
    </w:r>
    <w:r>
      <w:fldChar w:fldCharType="separate"/>
    </w:r>
    <w:r w:rsidR="005A7B81">
      <w:rPr>
        <w:noProof/>
      </w:rPr>
      <w:instrText>4</w:instrText>
    </w:r>
    <w:r>
      <w:fldChar w:fldCharType="end"/>
    </w:r>
    <w:r>
      <w:instrText xml:space="preserve"> </w:instrText>
    </w:r>
    <w:r>
      <w:fldChar w:fldCharType="separate"/>
    </w:r>
    <w:r w:rsidR="005A7B81">
      <w:rPr>
        <w:noProof/>
      </w:rPr>
      <w:t>8</w:t>
    </w:r>
    <w:r>
      <w:fldChar w:fldCharType="end"/>
    </w:r>
    <w:r>
      <w:rPr>
        <w:rFonts w:hint="eastAsia"/>
      </w:rPr>
      <w:t>页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4A85">
    <w:pPr>
      <w:pStyle w:val="Footer"/>
      <w:tabs>
        <w:tab w:val="left" w:pos="0"/>
        <w:tab w:val="clear" w:pos="4153"/>
        <w:tab w:val="center" w:pos="4608"/>
        <w:tab w:val="clear" w:pos="8306"/>
        <w:tab w:val="right" w:pos="9216"/>
        <w:tab w:val="left" w:pos="9984"/>
        <w:tab w:val="center" w:pos="14592"/>
        <w:tab w:val="right" w:pos="19200"/>
      </w:tabs>
      <w:rPr>
        <w:rFonts w:hint="eastAsia"/>
      </w:rPr>
    </w:pPr>
    <w:r>
      <w:rPr>
        <w:rFonts w:hint="eastAsia"/>
      </w:rPr>
      <w:tab/>
    </w:r>
    <w:r>
      <w:rPr>
        <w:rFonts w:hint="eastAsia"/>
      </w:rPr>
      <w:t>第</w:t>
    </w:r>
    <w:r>
      <w:fldChar w:fldCharType="begin"/>
    </w:r>
    <w:r>
      <w:instrText xml:space="preserve"> </w:instrText>
    </w:r>
    <w:r>
      <w:rPr>
        <w:rFonts w:hint="eastAsia"/>
      </w:rPr>
      <w:instrText>=2*</w:instrText>
    </w:r>
    <w:r>
      <w:fldChar w:fldCharType="begin"/>
    </w:r>
    <w:r>
      <w:instrText xml:space="preserve"> </w:instrText>
    </w:r>
    <w:r>
      <w:rPr>
        <w:rFonts w:hint="eastAsia"/>
      </w:rPr>
      <w:instrText>page</w:instrText>
    </w:r>
    <w:r>
      <w:instrText xml:space="preserve"> </w:instrText>
    </w:r>
    <w:r>
      <w:fldChar w:fldCharType="separate"/>
    </w:r>
    <w:r w:rsidR="005A7B81">
      <w:rPr>
        <w:noProof/>
      </w:rPr>
      <w:instrText>3</w:instrText>
    </w:r>
    <w:r>
      <w:fldChar w:fldCharType="end"/>
    </w:r>
    <w:r>
      <w:rPr>
        <w:rFonts w:hint="eastAsia"/>
      </w:rPr>
      <w:instrText>-1</w:instrText>
    </w:r>
    <w:r>
      <w:instrText xml:space="preserve"> </w:instrText>
    </w:r>
    <w:r>
      <w:fldChar w:fldCharType="separate"/>
    </w:r>
    <w:r w:rsidR="005A7B81">
      <w:rPr>
        <w:noProof/>
      </w:rPr>
      <w:t>5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>=2*</w:instrText>
    </w:r>
    <w:r>
      <w:fldChar w:fldCharType="begin"/>
    </w:r>
    <w:r>
      <w:instrText xml:space="preserve"> </w:instrText>
    </w:r>
    <w:r>
      <w:rPr>
        <w:rFonts w:hint="eastAsia"/>
      </w:rPr>
      <w:instrText>numpages</w:instrText>
    </w:r>
    <w:r>
      <w:instrText xml:space="preserve"> </w:instrText>
    </w:r>
    <w:r>
      <w:fldChar w:fldCharType="separate"/>
    </w:r>
    <w:r w:rsidR="005A7B81">
      <w:rPr>
        <w:noProof/>
      </w:rPr>
      <w:instrText>4</w:instrText>
    </w:r>
    <w:r>
      <w:fldChar w:fldCharType="end"/>
    </w:r>
    <w:r>
      <w:instrText xml:space="preserve"> </w:instrText>
    </w:r>
    <w:r>
      <w:fldChar w:fldCharType="separate"/>
    </w:r>
    <w:r w:rsidR="005A7B81">
      <w:rPr>
        <w:noProof/>
      </w:rPr>
      <w:t>8</w:t>
    </w:r>
    <w:r>
      <w:fldChar w:fldCharType="end"/>
    </w:r>
    <w:r>
      <w:rPr>
        <w:rFonts w:hint="eastAsia"/>
      </w:rPr>
      <w:t>页</w:t>
    </w:r>
    <w:r>
      <w:rPr>
        <w:rFonts w:hint="eastAsia"/>
      </w:rPr>
      <w:tab/>
    </w:r>
    <w:r>
      <w:rPr>
        <w:rFonts w:hint="eastAsia"/>
      </w:rPr>
      <w:tab/>
    </w:r>
    <w:r>
      <w:rPr>
        <w:rFonts w:hint="eastAsia"/>
      </w:rPr>
      <w:tab/>
    </w:r>
    <w:r>
      <w:rPr>
        <w:rFonts w:hint="eastAsia"/>
      </w:rPr>
      <w:t>第</w:t>
    </w:r>
    <w:r>
      <w:fldChar w:fldCharType="begin"/>
    </w:r>
    <w:r>
      <w:rPr>
        <w:rFonts w:hint="eastAsia"/>
      </w:rPr>
      <w:instrText>=</w:instrText>
    </w:r>
    <w:r>
      <w:instrText xml:space="preserve"> </w:instrText>
    </w:r>
    <w:r>
      <w:rPr>
        <w:rFonts w:hint="eastAsia"/>
      </w:rPr>
      <w:instrText>2*</w:instrText>
    </w:r>
    <w:r>
      <w:fldChar w:fldCharType="begin"/>
    </w:r>
    <w:r>
      <w:instrText xml:space="preserve"> </w:instrText>
    </w:r>
    <w:r>
      <w:rPr>
        <w:rFonts w:hint="eastAsia"/>
      </w:rPr>
      <w:instrText>page</w:instrText>
    </w:r>
    <w:r>
      <w:instrText xml:space="preserve"> </w:instrText>
    </w:r>
    <w:r>
      <w:fldChar w:fldCharType="separate"/>
    </w:r>
    <w:r w:rsidR="005A7B81">
      <w:rPr>
        <w:noProof/>
      </w:rPr>
      <w:instrText>3</w:instrText>
    </w:r>
    <w:r>
      <w:fldChar w:fldCharType="end"/>
    </w:r>
    <w:r>
      <w:instrText xml:space="preserve"> </w:instrText>
    </w:r>
    <w:r>
      <w:fldChar w:fldCharType="separate"/>
    </w:r>
    <w:r w:rsidR="005A7B81">
      <w:rPr>
        <w:noProof/>
      </w:rPr>
      <w:t>6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>=2*</w:instrText>
    </w:r>
    <w:r>
      <w:fldChar w:fldCharType="begin"/>
    </w:r>
    <w:r>
      <w:instrText xml:space="preserve"> </w:instrText>
    </w:r>
    <w:r>
      <w:rPr>
        <w:rFonts w:hint="eastAsia"/>
      </w:rPr>
      <w:instrText>numpages</w:instrText>
    </w:r>
    <w:r>
      <w:instrText xml:space="preserve"> </w:instrText>
    </w:r>
    <w:r>
      <w:fldChar w:fldCharType="separate"/>
    </w:r>
    <w:r w:rsidR="005A7B81">
      <w:rPr>
        <w:noProof/>
      </w:rPr>
      <w:instrText>4</w:instrText>
    </w:r>
    <w:r>
      <w:fldChar w:fldCharType="end"/>
    </w:r>
    <w:r>
      <w:instrText xml:space="preserve"> </w:instrText>
    </w:r>
    <w:r>
      <w:fldChar w:fldCharType="separate"/>
    </w:r>
    <w:r w:rsidR="005A7B81">
      <w:rPr>
        <w:noProof/>
      </w:rPr>
      <w:t>8</w:t>
    </w:r>
    <w:r>
      <w:fldChar w:fldCharType="end"/>
    </w:r>
    <w:r>
      <w:rPr>
        <w:rFonts w:hint="eastAsia"/>
      </w:rPr>
      <w:t>页</w:t>
    </w: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61" type="#_x0000_t136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62" type="#_x0000_t75" style="width:0.05pt;height:0.05pt;margin-top:-20.75pt;margin-left:64.05pt;position:absolute;z-index:25166540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4A85">
    <w:pPr>
      <w:pStyle w:val="Header"/>
      <w:pBdr>
        <w:bottom w:val="none" w:sz="0" w:space="0" w:color="auto"/>
      </w:pBdr>
      <w:jc w:val="both"/>
      <w:rPr>
        <w:rFonts w:hint="eastAsia"/>
      </w:rPr>
    </w:pPr>
    <w:r>
      <w:rPr>
        <w:rFonts w:hint="eastAsia"/>
      </w:rPr>
      <w:pict>
        <v:group id="组合 15" o:spid="_x0000_s2049" style="width:96pt;height:768pt;margin-top:-57.45pt;margin-left:883.2pt;position:absolute;z-index:251664384" coordorigin="19303,-16" coordsize="2802,15360">
          <v:rect id="矩形 16" o:spid="_x0000_s2050" style="width:2802;height:15360;left:19303;position:absolute;top:-16" filled="t" fillcolor="black" stroked="t" strokeweight="1pt" insetpen="f">
            <v:fill r:id="rId1" o:title="5%" type="pattern"/>
            <v:stroke dashstyle="dashDot"/>
          </v:rect>
          <v:shapetype id="_x0000_t202" coordsize="21600,21600" o:spt="202" path="m,l,21600r21600,l21600,xe">
            <v:stroke joinstyle="miter"/>
            <v:path gradientshapeok="t" o:connecttype="rect"/>
          </v:shapetype>
          <v:shape id="文本框 17" o:spid="_x0000_s2051" type="#_x0000_t202" style="width:297;height:6864;left:19686;position:absolute;top:4232" filled="t" fillcolor="black" stroked="t" strokeweight="1pt" insetpen="f">
            <v:fill r:id="rId1" o:title="5%" type="pattern"/>
            <v:stroke dashstyle="dashDot"/>
            <v:textbox style="layout-flow:vertical;mso-layout-flow-alt:bottom-to-top" inset="0,0,0,0">
              <w:txbxContent>
                <w:p w:rsidR="00DC4A85">
                  <w:pPr>
                    <w:jc w:val="center"/>
                    <w:rPr>
                      <w:rFonts w:ascii="宋体" w:hAnsi="宋体" w:hint="eastAsia"/>
                      <w:sz w:val="21"/>
                    </w:rPr>
                  </w:pPr>
                  <w:r>
                    <w:rPr>
                      <w:rFonts w:ascii="宋体" w:hAnsi="宋体" w:hint="eastAsia"/>
                      <w:spacing w:val="240"/>
                      <w:kern w:val="0"/>
                      <w:sz w:val="21"/>
                    </w:rPr>
                    <w:t>装订线内不许答</w:t>
                  </w:r>
                  <w:r>
                    <w:rPr>
                      <w:rFonts w:ascii="宋体" w:hAnsi="宋体" w:hint="eastAsia"/>
                      <w:kern w:val="0"/>
                      <w:sz w:val="21"/>
                    </w:rPr>
                    <w:t>题</w:t>
                  </w:r>
                </w:p>
              </w:txbxContent>
            </v:textbox>
          </v:shape>
        </v:group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C4A85">
    <w:pPr>
      <w:pStyle w:val="Header"/>
      <w:pBdr>
        <w:bottom w:val="none" w:sz="0" w:space="0" w:color="auto"/>
      </w:pBdr>
      <w:tabs>
        <w:tab w:val="clear" w:pos="4153"/>
        <w:tab w:val="clear" w:pos="8306"/>
      </w:tabs>
      <w:wordWrap w:val="0"/>
      <w:jc w:val="right"/>
      <w:rPr>
        <w:rFonts w:ascii="宋体" w:hAnsi="宋体" w:hint="eastAsia"/>
        <w:sz w:val="21"/>
      </w:rPr>
    </w:pPr>
    <w:r>
      <w:rPr>
        <w:rFonts w:ascii="宋体" w:hAnsi="宋体"/>
        <w:sz w:val="21"/>
      </w:rPr>
      <w:pict>
        <v:rect id="矩形 6" o:spid="_x0000_s2052" style="width:65.25pt;height:694.2pt;margin-top:-26.25pt;margin-left:-76.8pt;position:absolute;z-index:251661312" filled="t" fillcolor="black">
          <v:fill r:id="rId1" o:title="5%" type="pattern"/>
        </v:rect>
      </w:pict>
    </w:r>
    <w:r>
      <w:rPr>
        <w:rFonts w:ascii="宋体" w:hAnsi="宋体"/>
        <w:sz w:val="21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11" o:spid="_x0000_s2053" type="#_x0000_t202" style="width:52.15pt;height:37.55pt;margin-top:121.95pt;margin-left:-67.2pt;position:absolute;z-index:251662336" filled="t" stroked="t">
          <v:textbox inset="0,0,0,0">
            <w:txbxContent>
              <w:tbl>
                <w:tblPr>
                  <w:tblStyle w:val="TableNormal"/>
                  <w:tblW w:w="0" w:type="auto"/>
                  <w:tblInd w:w="0" w:type="dxa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  <w:insideH w:val="single" w:sz="6" w:space="0" w:color="auto"/>
                    <w:insideV w:val="single" w:sz="6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/>
                </w:tblPr>
                <w:tblGrid>
                  <w:gridCol w:w="1559"/>
                </w:tblGrid>
                <w:tr>
                  <w:tblPrEx>
                    <w:tblW w:w="0" w:type="auto"/>
                    <w:tblInd w:w="0" w:type="dxa"/>
                    <w:tblBorders>
                      <w:top w:val="single" w:sz="12" w:space="0" w:color="auto"/>
                      <w:left w:val="single" w:sz="12" w:space="0" w:color="auto"/>
                      <w:bottom w:val="single" w:sz="12" w:space="0" w:color="auto"/>
                      <w:right w:val="single" w:sz="12" w:space="0" w:color="auto"/>
                      <w:insideH w:val="single" w:sz="6" w:space="0" w:color="auto"/>
                      <w:insideV w:val="single" w:sz="6" w:space="0" w:color="auto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Ex>
                  <w:trPr>
                    <w:trHeight w:val="124"/>
                  </w:trPr>
                  <w:tc>
                    <w:tcPr>
                      <w:tcW w:w="1559" w:type="dxa"/>
                    </w:tcPr>
                    <w:p w:rsidR="00DC4A85">
                      <w:pPr>
                        <w:ind w:firstLine="240" w:firstLineChars="100"/>
                        <w:rPr>
                          <w:rFonts w:ascii="宋体" w:hAnsi="宋体" w:hint="eastAsia"/>
                        </w:rPr>
                      </w:pPr>
                      <w:r>
                        <w:rPr>
                          <w:rFonts w:ascii="宋体" w:hAnsi="宋体" w:hint="eastAsia"/>
                          <w:kern w:val="0"/>
                        </w:rPr>
                        <w:t>班 级</w:t>
                      </w:r>
                    </w:p>
                  </w:tc>
                </w:tr>
                <w:tr>
                  <w:tblPrEx>
                    <w:tblW w:w="0" w:type="auto"/>
                    <w:tblInd w:w="0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Ex>
                  <w:trPr>
                    <w:trHeight w:val="441"/>
                  </w:trPr>
                  <w:tc>
                    <w:tcPr>
                      <w:tcW w:w="1559" w:type="dxa"/>
                    </w:tcPr>
                    <w:p w:rsidR="00DC4A85">
                      <w:pPr>
                        <w:jc w:val="center"/>
                        <w:rPr>
                          <w:rFonts w:ascii="宋体" w:hAnsi="宋体"/>
                        </w:rPr>
                      </w:pPr>
                    </w:p>
                  </w:tc>
                </w:tr>
              </w:tbl>
              <w:p w:rsidR="00DC4A85"/>
            </w:txbxContent>
          </v:textbox>
        </v:shape>
      </w:pict>
    </w:r>
    <w:r>
      <w:rPr>
        <w:rFonts w:ascii="宋体" w:hAnsi="宋体"/>
        <w:sz w:val="21"/>
      </w:rPr>
      <w:pict>
        <v:shape id="文本框 21" o:spid="_x0000_s2054" type="#_x0000_t202" style="width:52.15pt;height:37.55pt;margin-top:309.15pt;margin-left:-67.2pt;position:absolute;z-index:251668480" filled="t" stroked="t">
          <v:textbox inset="0,0,0,0">
            <w:txbxContent>
              <w:tbl>
                <w:tblPr>
                  <w:tblStyle w:val="TableNormal"/>
                  <w:tblW w:w="0" w:type="auto"/>
                  <w:tblInd w:w="0" w:type="dxa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  <w:insideH w:val="single" w:sz="6" w:space="0" w:color="auto"/>
                    <w:insideV w:val="single" w:sz="6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/>
                </w:tblPr>
                <w:tblGrid>
                  <w:gridCol w:w="1559"/>
                </w:tblGrid>
                <w:tr>
                  <w:tblPrEx>
                    <w:tblW w:w="0" w:type="auto"/>
                    <w:tblInd w:w="0" w:type="dxa"/>
                    <w:tblBorders>
                      <w:top w:val="single" w:sz="12" w:space="0" w:color="auto"/>
                      <w:left w:val="single" w:sz="12" w:space="0" w:color="auto"/>
                      <w:bottom w:val="single" w:sz="12" w:space="0" w:color="auto"/>
                      <w:right w:val="single" w:sz="12" w:space="0" w:color="auto"/>
                      <w:insideH w:val="single" w:sz="6" w:space="0" w:color="auto"/>
                      <w:insideV w:val="single" w:sz="6" w:space="0" w:color="auto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Ex>
                  <w:trPr>
                    <w:trHeight w:val="124"/>
                  </w:trPr>
                  <w:tc>
                    <w:tcPr>
                      <w:tcW w:w="1559" w:type="dxa"/>
                    </w:tcPr>
                    <w:p w:rsidR="00DC4A85">
                      <w:pPr>
                        <w:ind w:firstLine="240" w:firstLineChars="100"/>
                        <w:rPr>
                          <w:rFonts w:ascii="宋体" w:hAnsi="宋体" w:hint="eastAsia"/>
                        </w:rPr>
                      </w:pPr>
                      <w:r>
                        <w:rPr>
                          <w:rFonts w:ascii="宋体" w:hAnsi="宋体" w:hint="eastAsia"/>
                          <w:kern w:val="0"/>
                        </w:rPr>
                        <w:t>考 号</w:t>
                      </w:r>
                    </w:p>
                  </w:tc>
                </w:tr>
                <w:tr>
                  <w:tblPrEx>
                    <w:tblW w:w="0" w:type="auto"/>
                    <w:tblInd w:w="0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Ex>
                  <w:trPr>
                    <w:trHeight w:val="441"/>
                  </w:trPr>
                  <w:tc>
                    <w:tcPr>
                      <w:tcW w:w="1559" w:type="dxa"/>
                    </w:tcPr>
                    <w:p w:rsidR="00DC4A85">
                      <w:pPr>
                        <w:jc w:val="center"/>
                        <w:rPr>
                          <w:rFonts w:ascii="宋体" w:hAnsi="宋体"/>
                        </w:rPr>
                      </w:pPr>
                    </w:p>
                  </w:tc>
                </w:tr>
              </w:tbl>
              <w:p w:rsidR="00DC4A85"/>
            </w:txbxContent>
          </v:textbox>
        </v:shape>
      </w:pict>
    </w:r>
    <w:r>
      <w:rPr>
        <w:rFonts w:ascii="宋体" w:hAnsi="宋体"/>
        <w:sz w:val="21"/>
      </w:rPr>
      <w:pict>
        <v:shape id="文本框 20" o:spid="_x0000_s2055" type="#_x0000_t202" style="width:52.15pt;height:37.55pt;margin-top:246.75pt;margin-left:-67.2pt;position:absolute;z-index:251667456" filled="t" stroked="t">
          <v:textbox inset="0,0,0,0">
            <w:txbxContent>
              <w:tbl>
                <w:tblPr>
                  <w:tblStyle w:val="TableNormal"/>
                  <w:tblW w:w="0" w:type="auto"/>
                  <w:tblInd w:w="0" w:type="dxa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  <w:insideH w:val="single" w:sz="6" w:space="0" w:color="auto"/>
                    <w:insideV w:val="single" w:sz="6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/>
                </w:tblPr>
                <w:tblGrid>
                  <w:gridCol w:w="1559"/>
                </w:tblGrid>
                <w:tr>
                  <w:tblPrEx>
                    <w:tblW w:w="0" w:type="auto"/>
                    <w:tblInd w:w="0" w:type="dxa"/>
                    <w:tblBorders>
                      <w:top w:val="single" w:sz="12" w:space="0" w:color="auto"/>
                      <w:left w:val="single" w:sz="12" w:space="0" w:color="auto"/>
                      <w:bottom w:val="single" w:sz="12" w:space="0" w:color="auto"/>
                      <w:right w:val="single" w:sz="12" w:space="0" w:color="auto"/>
                      <w:insideH w:val="single" w:sz="6" w:space="0" w:color="auto"/>
                      <w:insideV w:val="single" w:sz="6" w:space="0" w:color="auto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Ex>
                  <w:trPr>
                    <w:trHeight w:val="124"/>
                  </w:trPr>
                  <w:tc>
                    <w:tcPr>
                      <w:tcW w:w="1559" w:type="dxa"/>
                    </w:tcPr>
                    <w:p w:rsidR="00DC4A85">
                      <w:pPr>
                        <w:ind w:firstLine="240" w:firstLineChars="100"/>
                        <w:rPr>
                          <w:rFonts w:ascii="宋体" w:hAnsi="宋体" w:hint="eastAsia"/>
                        </w:rPr>
                      </w:pPr>
                      <w:r>
                        <w:rPr>
                          <w:rFonts w:ascii="宋体" w:hAnsi="宋体" w:hint="eastAsia"/>
                          <w:kern w:val="0"/>
                        </w:rPr>
                        <w:t>考 场</w:t>
                      </w:r>
                    </w:p>
                  </w:tc>
                </w:tr>
                <w:tr>
                  <w:tblPrEx>
                    <w:tblW w:w="0" w:type="auto"/>
                    <w:tblInd w:w="0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Ex>
                  <w:trPr>
                    <w:trHeight w:val="441"/>
                  </w:trPr>
                  <w:tc>
                    <w:tcPr>
                      <w:tcW w:w="1559" w:type="dxa"/>
                    </w:tcPr>
                    <w:p w:rsidR="00DC4A85">
                      <w:pPr>
                        <w:jc w:val="center"/>
                        <w:rPr>
                          <w:rFonts w:ascii="宋体" w:hAnsi="宋体"/>
                        </w:rPr>
                      </w:pPr>
                    </w:p>
                  </w:tc>
                </w:tr>
              </w:tbl>
              <w:p w:rsidR="00DC4A85"/>
            </w:txbxContent>
          </v:textbox>
        </v:shape>
      </w:pict>
    </w:r>
    <w:r>
      <w:rPr>
        <w:rFonts w:ascii="宋体" w:hAnsi="宋体"/>
        <w:sz w:val="21"/>
      </w:rPr>
      <w:pict>
        <v:shape id="文本框 19" o:spid="_x0000_s2056" type="#_x0000_t202" style="width:52.15pt;height:37.55pt;margin-top:184.35pt;margin-left:-67.2pt;position:absolute;z-index:251666432" filled="t" stroked="t">
          <v:textbox inset="0,0,0,0">
            <w:txbxContent>
              <w:tbl>
                <w:tblPr>
                  <w:tblStyle w:val="TableNormal"/>
                  <w:tblW w:w="0" w:type="auto"/>
                  <w:tblInd w:w="0" w:type="dxa"/>
                  <w:tblBorders>
                    <w:top w:val="single" w:sz="12" w:space="0" w:color="auto"/>
                    <w:left w:val="single" w:sz="12" w:space="0" w:color="auto"/>
                    <w:bottom w:val="single" w:sz="12" w:space="0" w:color="auto"/>
                    <w:right w:val="single" w:sz="12" w:space="0" w:color="auto"/>
                    <w:insideH w:val="single" w:sz="6" w:space="0" w:color="auto"/>
                    <w:insideV w:val="single" w:sz="6" w:space="0" w:color="auto"/>
                  </w:tblBorders>
                  <w:tblLayout w:type="fixed"/>
                  <w:tblCellMar>
                    <w:left w:w="0" w:type="dxa"/>
                    <w:right w:w="0" w:type="dxa"/>
                  </w:tblCellMar>
                  <w:tblLook w:val="0000"/>
                </w:tblPr>
                <w:tblGrid>
                  <w:gridCol w:w="1559"/>
                </w:tblGrid>
                <w:tr>
                  <w:tblPrEx>
                    <w:tblW w:w="0" w:type="auto"/>
                    <w:tblInd w:w="0" w:type="dxa"/>
                    <w:tblBorders>
                      <w:top w:val="single" w:sz="12" w:space="0" w:color="auto"/>
                      <w:left w:val="single" w:sz="12" w:space="0" w:color="auto"/>
                      <w:bottom w:val="single" w:sz="12" w:space="0" w:color="auto"/>
                      <w:right w:val="single" w:sz="12" w:space="0" w:color="auto"/>
                      <w:insideH w:val="single" w:sz="6" w:space="0" w:color="auto"/>
                      <w:insideV w:val="single" w:sz="6" w:space="0" w:color="auto"/>
                    </w:tblBorders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Ex>
                  <w:trPr>
                    <w:trHeight w:val="124"/>
                  </w:trPr>
                  <w:tc>
                    <w:tcPr>
                      <w:tcW w:w="1559" w:type="dxa"/>
                    </w:tcPr>
                    <w:p w:rsidR="00DC4A85">
                      <w:pPr>
                        <w:ind w:firstLine="240" w:firstLineChars="100"/>
                        <w:rPr>
                          <w:rFonts w:ascii="宋体" w:hAnsi="宋体" w:hint="eastAsia"/>
                        </w:rPr>
                      </w:pPr>
                      <w:r>
                        <w:rPr>
                          <w:rFonts w:ascii="宋体" w:hAnsi="宋体" w:hint="eastAsia"/>
                          <w:kern w:val="0"/>
                        </w:rPr>
                        <w:t>姓 名</w:t>
                      </w:r>
                    </w:p>
                  </w:tc>
                </w:tr>
                <w:tr>
                  <w:tblPrEx>
                    <w:tblW w:w="0" w:type="auto"/>
                    <w:tblInd w:w="0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Ex>
                  <w:trPr>
                    <w:trHeight w:val="441"/>
                  </w:trPr>
                  <w:tc>
                    <w:tcPr>
                      <w:tcW w:w="1559" w:type="dxa"/>
                    </w:tcPr>
                    <w:p w:rsidR="00DC4A85">
                      <w:pPr>
                        <w:jc w:val="center"/>
                        <w:rPr>
                          <w:rFonts w:ascii="宋体" w:hAnsi="宋体"/>
                        </w:rPr>
                      </w:pPr>
                    </w:p>
                  </w:tc>
                </w:tr>
              </w:tbl>
              <w:p w:rsidR="00DC4A85"/>
            </w:txbxContent>
          </v:textbox>
        </v:shape>
      </w:pict>
    </w:r>
    <w:r>
      <w:rPr>
        <w:rFonts w:ascii="宋体" w:hAnsi="宋体"/>
        <w:sz w:val="21"/>
      </w:rPr>
      <w:pict>
        <v:shape id="文本框 4" o:spid="_x0000_s2057" type="#_x0000_t202" style="width:9.1pt;height:772.05pt;margin-top:-48.25pt;margin-left:-86.4pt;position:absolute;z-index:251660288" stroked="t">
          <v:stroke dashstyle="dashDot"/>
          <v:textbox style="layout-flow:vertical;mso-layout-flow-alt:bottom-to-top" inset="0,0,0,0">
            <w:txbxContent>
              <w:p w:rsidR="00DC4A85">
                <w:pPr>
                  <w:jc w:val="distribute"/>
                  <w:rPr>
                    <w:rFonts w:ascii="宋体" w:hAnsi="宋体" w:hint="eastAsia"/>
                    <w:sz w:val="21"/>
                  </w:rPr>
                </w:pPr>
                <w:r>
                  <w:rPr>
                    <w:rFonts w:ascii="宋体" w:hAnsi="宋体" w:hint="eastAsia"/>
                    <w:sz w:val="21"/>
                  </w:rPr>
                  <w:t>…………○…………○……</w:t>
                </w:r>
                <w:r>
                  <w:rPr>
                    <w:rFonts w:ascii="宋体" w:hAnsi="宋体" w:hint="eastAsia"/>
                    <w:sz w:val="21"/>
                  </w:rPr>
                  <w:t>……</w:t>
                </w:r>
                <w:r>
                  <w:rPr>
                    <w:rFonts w:ascii="宋体" w:hAnsi="宋体" w:hint="eastAsia"/>
                    <w:sz w:val="21"/>
                  </w:rPr>
                  <w:t>外</w:t>
                </w:r>
                <w:r>
                  <w:rPr>
                    <w:rFonts w:ascii="宋体" w:hAnsi="宋体" w:hint="eastAsia"/>
                    <w:sz w:val="21"/>
                  </w:rPr>
                  <w:t>…………○…………</w:t>
                </w:r>
                <w:r>
                  <w:rPr>
                    <w:rFonts w:ascii="宋体" w:hAnsi="宋体" w:hint="eastAsia"/>
                    <w:sz w:val="21"/>
                  </w:rPr>
                  <w:t>装</w:t>
                </w:r>
                <w:r>
                  <w:rPr>
                    <w:rFonts w:ascii="宋体" w:hAnsi="宋体" w:hint="eastAsia"/>
                    <w:sz w:val="21"/>
                  </w:rPr>
                  <w:t>…………○…………</w:t>
                </w:r>
                <w:r>
                  <w:rPr>
                    <w:rFonts w:ascii="宋体" w:hAnsi="宋体" w:hint="eastAsia"/>
                    <w:sz w:val="21"/>
                  </w:rPr>
                  <w:t>订</w:t>
                </w:r>
                <w:r>
                  <w:rPr>
                    <w:rFonts w:ascii="宋体" w:hAnsi="宋体" w:hint="eastAsia"/>
                    <w:sz w:val="21"/>
                  </w:rPr>
                  <w:t>…………○…………</w:t>
                </w:r>
                <w:r>
                  <w:rPr>
                    <w:rFonts w:ascii="宋体" w:hAnsi="宋体" w:hint="eastAsia"/>
                    <w:sz w:val="21"/>
                  </w:rPr>
                  <w:t>线</w:t>
                </w:r>
                <w:r>
                  <w:rPr>
                    <w:rFonts w:ascii="宋体" w:hAnsi="宋体" w:hint="eastAsia"/>
                    <w:sz w:val="21"/>
                  </w:rPr>
                  <w:t>…</w:t>
                </w:r>
                <w:r>
                  <w:rPr>
                    <w:rFonts w:ascii="宋体" w:hAnsi="宋体" w:hint="eastAsia"/>
                    <w:sz w:val="21"/>
                  </w:rPr>
                  <w:t>………○…………</w:t>
                </w:r>
              </w:p>
            </w:txbxContent>
          </v:textbox>
        </v:shape>
      </w:pict>
    </w:r>
    <w:r>
      <w:rPr>
        <w:rFonts w:ascii="宋体" w:hAnsi="宋体"/>
        <w:sz w:val="21"/>
      </w:rPr>
      <w:pict>
        <v:shape id="文本框 3" o:spid="_x0000_s2058" type="#_x0000_t202" style="width:9.1pt;height:772.05pt;margin-top:-48.25pt;margin-left:-11.9pt;position:absolute;z-index:251658240" stroked="t">
          <v:stroke dashstyle="dashDot"/>
          <v:textbox style="layout-flow:vertical;mso-layout-flow-alt:bottom-to-top" inset="0,0,0,0">
            <w:txbxContent>
              <w:p w:rsidR="00DC4A85">
                <w:pPr>
                  <w:jc w:val="distribute"/>
                  <w:rPr>
                    <w:rFonts w:ascii="宋体" w:hAnsi="宋体" w:hint="eastAsia"/>
                    <w:sz w:val="21"/>
                  </w:rPr>
                </w:pPr>
                <w:r>
                  <w:rPr>
                    <w:rFonts w:ascii="宋体" w:hAnsi="宋体" w:hint="eastAsia"/>
                    <w:sz w:val="21"/>
                  </w:rPr>
                  <w:t>…………○…………○…………</w:t>
                </w:r>
                <w:r>
                  <w:rPr>
                    <w:rFonts w:ascii="宋体" w:hAnsi="宋体" w:hint="eastAsia"/>
                    <w:sz w:val="21"/>
                  </w:rPr>
                  <w:t>内</w:t>
                </w:r>
                <w:r>
                  <w:rPr>
                    <w:rFonts w:ascii="宋体" w:hAnsi="宋体" w:hint="eastAsia"/>
                    <w:sz w:val="21"/>
                  </w:rPr>
                  <w:t>…………○…………</w:t>
                </w:r>
                <w:r>
                  <w:rPr>
                    <w:rFonts w:ascii="宋体" w:hAnsi="宋体" w:hint="eastAsia"/>
                    <w:sz w:val="21"/>
                  </w:rPr>
                  <w:t>装</w:t>
                </w:r>
                <w:r>
                  <w:rPr>
                    <w:rFonts w:ascii="宋体" w:hAnsi="宋体" w:hint="eastAsia"/>
                    <w:sz w:val="21"/>
                  </w:rPr>
                  <w:t>…</w:t>
                </w:r>
                <w:r>
                  <w:rPr>
                    <w:rFonts w:ascii="宋体" w:hAnsi="宋体" w:hint="eastAsia"/>
                    <w:sz w:val="21"/>
                  </w:rPr>
                  <w:t>………○…………</w:t>
                </w:r>
                <w:r>
                  <w:rPr>
                    <w:rFonts w:ascii="宋体" w:hAnsi="宋体" w:hint="eastAsia"/>
                    <w:sz w:val="21"/>
                  </w:rPr>
                  <w:t>订</w:t>
                </w:r>
                <w:r>
                  <w:rPr>
                    <w:rFonts w:ascii="宋体" w:hAnsi="宋体" w:hint="eastAsia"/>
                    <w:sz w:val="21"/>
                  </w:rPr>
                  <w:t>…………○…………</w:t>
                </w:r>
                <w:r>
                  <w:rPr>
                    <w:rFonts w:ascii="宋体" w:hAnsi="宋体" w:hint="eastAsia"/>
                    <w:sz w:val="21"/>
                  </w:rPr>
                  <w:t>线</w:t>
                </w:r>
                <w:r>
                  <w:rPr>
                    <w:rFonts w:ascii="宋体" w:hAnsi="宋体" w:hint="eastAsia"/>
                    <w:sz w:val="21"/>
                  </w:rPr>
                  <w:t>…………○…………</w:t>
                </w:r>
              </w:p>
            </w:txbxContent>
          </v:textbox>
        </v:shape>
      </w:pic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59" type="#_x0000_t75" style="width:0.75pt;height:0.75pt;margin-top:8.45pt;margin-left:351pt;position:absolute;z-index:251663360" filled="f" stroked="f">
          <v:imagedata r:id="rId2" r:href="rId3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60" type="#_x0000_t136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D74F9587"/>
    <w:multiLevelType w:val="singleLevel"/>
    <w:tmpl w:val="D74F9587"/>
    <w:lvl w:ilvl="0">
      <w:start w:val="1"/>
      <w:numFmt w:val="chineseCounting"/>
      <w:suff w:val="space"/>
      <w:lvlText w:val="%1."/>
      <w:lvlJc w:val="left"/>
      <w:rPr>
        <w:rFonts w:hint="eastAsia"/>
      </w:rPr>
    </w:lvl>
  </w:abstractNum>
  <w:abstractNum w:abstractNumId="1">
    <w:nsid w:val="D99A5A5C"/>
    <w:multiLevelType w:val="singleLevel"/>
    <w:tmpl w:val="D99A5A5C"/>
    <w:lvl w:ilvl="0">
      <w:start w:val="2"/>
      <w:numFmt w:val="decimal"/>
      <w:suff w:val="space"/>
      <w:lvlText w:val="%1."/>
      <w:lvlJc w:val="left"/>
      <w:pPr>
        <w:ind w:left="720" w:firstLine="0"/>
      </w:pPr>
    </w:lvl>
  </w:abstractNum>
  <w:abstractNum w:abstractNumId="2">
    <w:nsid w:val="06437638"/>
    <w:multiLevelType w:val="hybridMultilevel"/>
    <w:tmpl w:val="3646A63A"/>
    <w:lvl w:ilvl="0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560" w:hanging="420"/>
      </w:pPr>
    </w:lvl>
    <w:lvl w:ilvl="2" w:tentative="1">
      <w:start w:val="1"/>
      <w:numFmt w:val="lowerRoman"/>
      <w:lvlText w:val="%3."/>
      <w:lvlJc w:val="right"/>
      <w:pPr>
        <w:ind w:left="1980" w:hanging="420"/>
      </w:pPr>
    </w:lvl>
    <w:lvl w:ilvl="3" w:tentative="1">
      <w:start w:val="1"/>
      <w:numFmt w:val="decimal"/>
      <w:lvlText w:val="%4."/>
      <w:lvlJc w:val="left"/>
      <w:pPr>
        <w:ind w:left="2400" w:hanging="420"/>
      </w:pPr>
    </w:lvl>
    <w:lvl w:ilvl="4" w:tentative="1">
      <w:start w:val="1"/>
      <w:numFmt w:val="lowerLetter"/>
      <w:lvlText w:val="%5)"/>
      <w:lvlJc w:val="left"/>
      <w:pPr>
        <w:ind w:left="2820" w:hanging="420"/>
      </w:pPr>
    </w:lvl>
    <w:lvl w:ilvl="5" w:tentative="1">
      <w:start w:val="1"/>
      <w:numFmt w:val="lowerRoman"/>
      <w:lvlText w:val="%6."/>
      <w:lvlJc w:val="right"/>
      <w:pPr>
        <w:ind w:left="3240" w:hanging="420"/>
      </w:pPr>
    </w:lvl>
    <w:lvl w:ilvl="6" w:tentative="1">
      <w:start w:val="1"/>
      <w:numFmt w:val="decimal"/>
      <w:lvlText w:val="%7."/>
      <w:lvlJc w:val="left"/>
      <w:pPr>
        <w:ind w:left="3660" w:hanging="420"/>
      </w:pPr>
    </w:lvl>
    <w:lvl w:ilvl="7" w:tentative="1">
      <w:start w:val="1"/>
      <w:numFmt w:val="lowerLetter"/>
      <w:lvlText w:val="%8)"/>
      <w:lvlJc w:val="left"/>
      <w:pPr>
        <w:ind w:left="4080" w:hanging="420"/>
      </w:pPr>
    </w:lvl>
    <w:lvl w:ilvl="8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3">
    <w:nsid w:val="1BBB7A76"/>
    <w:multiLevelType w:val="hybridMultilevel"/>
    <w:tmpl w:val="06B47D94"/>
    <w:lvl w:ilvl="0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560" w:hanging="420"/>
      </w:pPr>
    </w:lvl>
    <w:lvl w:ilvl="2" w:tentative="1">
      <w:start w:val="1"/>
      <w:numFmt w:val="lowerRoman"/>
      <w:lvlText w:val="%3."/>
      <w:lvlJc w:val="right"/>
      <w:pPr>
        <w:ind w:left="1980" w:hanging="420"/>
      </w:pPr>
    </w:lvl>
    <w:lvl w:ilvl="3" w:tentative="1">
      <w:start w:val="1"/>
      <w:numFmt w:val="decimal"/>
      <w:lvlText w:val="%4."/>
      <w:lvlJc w:val="left"/>
      <w:pPr>
        <w:ind w:left="2400" w:hanging="420"/>
      </w:pPr>
    </w:lvl>
    <w:lvl w:ilvl="4" w:tentative="1">
      <w:start w:val="1"/>
      <w:numFmt w:val="lowerLetter"/>
      <w:lvlText w:val="%5)"/>
      <w:lvlJc w:val="left"/>
      <w:pPr>
        <w:ind w:left="2820" w:hanging="420"/>
      </w:pPr>
    </w:lvl>
    <w:lvl w:ilvl="5" w:tentative="1">
      <w:start w:val="1"/>
      <w:numFmt w:val="lowerRoman"/>
      <w:lvlText w:val="%6."/>
      <w:lvlJc w:val="right"/>
      <w:pPr>
        <w:ind w:left="3240" w:hanging="420"/>
      </w:pPr>
    </w:lvl>
    <w:lvl w:ilvl="6" w:tentative="1">
      <w:start w:val="1"/>
      <w:numFmt w:val="decimal"/>
      <w:lvlText w:val="%7."/>
      <w:lvlJc w:val="left"/>
      <w:pPr>
        <w:ind w:left="3660" w:hanging="420"/>
      </w:pPr>
    </w:lvl>
    <w:lvl w:ilvl="7" w:tentative="1">
      <w:start w:val="1"/>
      <w:numFmt w:val="lowerLetter"/>
      <w:lvlText w:val="%8)"/>
      <w:lvlJc w:val="left"/>
      <w:pPr>
        <w:ind w:left="4080" w:hanging="420"/>
      </w:pPr>
    </w:lvl>
    <w:lvl w:ilvl="8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4">
    <w:nsid w:val="33341F90"/>
    <w:multiLevelType w:val="hybridMultilevel"/>
    <w:tmpl w:val="FEA0DD78"/>
    <w:lvl w:ilvl="0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560" w:hanging="420"/>
      </w:pPr>
    </w:lvl>
    <w:lvl w:ilvl="2" w:tentative="1">
      <w:start w:val="1"/>
      <w:numFmt w:val="lowerRoman"/>
      <w:lvlText w:val="%3."/>
      <w:lvlJc w:val="right"/>
      <w:pPr>
        <w:ind w:left="1980" w:hanging="420"/>
      </w:pPr>
    </w:lvl>
    <w:lvl w:ilvl="3" w:tentative="1">
      <w:start w:val="1"/>
      <w:numFmt w:val="decimal"/>
      <w:lvlText w:val="%4."/>
      <w:lvlJc w:val="left"/>
      <w:pPr>
        <w:ind w:left="2400" w:hanging="420"/>
      </w:pPr>
    </w:lvl>
    <w:lvl w:ilvl="4" w:tentative="1">
      <w:start w:val="1"/>
      <w:numFmt w:val="lowerLetter"/>
      <w:lvlText w:val="%5)"/>
      <w:lvlJc w:val="left"/>
      <w:pPr>
        <w:ind w:left="2820" w:hanging="420"/>
      </w:pPr>
    </w:lvl>
    <w:lvl w:ilvl="5" w:tentative="1">
      <w:start w:val="1"/>
      <w:numFmt w:val="lowerRoman"/>
      <w:lvlText w:val="%6."/>
      <w:lvlJc w:val="right"/>
      <w:pPr>
        <w:ind w:left="3240" w:hanging="420"/>
      </w:pPr>
    </w:lvl>
    <w:lvl w:ilvl="6" w:tentative="1">
      <w:start w:val="1"/>
      <w:numFmt w:val="decimal"/>
      <w:lvlText w:val="%7."/>
      <w:lvlJc w:val="left"/>
      <w:pPr>
        <w:ind w:left="3660" w:hanging="420"/>
      </w:pPr>
    </w:lvl>
    <w:lvl w:ilvl="7" w:tentative="1">
      <w:start w:val="1"/>
      <w:numFmt w:val="lowerLetter"/>
      <w:lvlText w:val="%8)"/>
      <w:lvlJc w:val="left"/>
      <w:pPr>
        <w:ind w:left="4080" w:hanging="420"/>
      </w:pPr>
    </w:lvl>
    <w:lvl w:ilvl="8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5">
    <w:nsid w:val="35F82312"/>
    <w:multiLevelType w:val="hybridMultilevel"/>
    <w:tmpl w:val="D65286A4"/>
    <w:lvl w:ilvl="0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560" w:hanging="420"/>
      </w:pPr>
    </w:lvl>
    <w:lvl w:ilvl="2" w:tentative="1">
      <w:start w:val="1"/>
      <w:numFmt w:val="lowerRoman"/>
      <w:lvlText w:val="%3."/>
      <w:lvlJc w:val="right"/>
      <w:pPr>
        <w:ind w:left="1980" w:hanging="420"/>
      </w:pPr>
    </w:lvl>
    <w:lvl w:ilvl="3" w:tentative="1">
      <w:start w:val="1"/>
      <w:numFmt w:val="decimal"/>
      <w:lvlText w:val="%4."/>
      <w:lvlJc w:val="left"/>
      <w:pPr>
        <w:ind w:left="2400" w:hanging="420"/>
      </w:pPr>
    </w:lvl>
    <w:lvl w:ilvl="4" w:tentative="1">
      <w:start w:val="1"/>
      <w:numFmt w:val="lowerLetter"/>
      <w:lvlText w:val="%5)"/>
      <w:lvlJc w:val="left"/>
      <w:pPr>
        <w:ind w:left="2820" w:hanging="420"/>
      </w:pPr>
    </w:lvl>
    <w:lvl w:ilvl="5" w:tentative="1">
      <w:start w:val="1"/>
      <w:numFmt w:val="lowerRoman"/>
      <w:lvlText w:val="%6."/>
      <w:lvlJc w:val="right"/>
      <w:pPr>
        <w:ind w:left="3240" w:hanging="420"/>
      </w:pPr>
    </w:lvl>
    <w:lvl w:ilvl="6" w:tentative="1">
      <w:start w:val="1"/>
      <w:numFmt w:val="decimal"/>
      <w:lvlText w:val="%7."/>
      <w:lvlJc w:val="left"/>
      <w:pPr>
        <w:ind w:left="3660" w:hanging="420"/>
      </w:pPr>
    </w:lvl>
    <w:lvl w:ilvl="7" w:tentative="1">
      <w:start w:val="1"/>
      <w:numFmt w:val="lowerLetter"/>
      <w:lvlText w:val="%8)"/>
      <w:lvlJc w:val="left"/>
      <w:pPr>
        <w:ind w:left="4080" w:hanging="420"/>
      </w:pPr>
    </w:lvl>
    <w:lvl w:ilvl="8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6">
    <w:nsid w:val="3E6B5285"/>
    <w:multiLevelType w:val="hybridMultilevel"/>
    <w:tmpl w:val="69F8B110"/>
    <w:lvl w:ilvl="0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560" w:hanging="420"/>
      </w:pPr>
    </w:lvl>
    <w:lvl w:ilvl="2" w:tentative="1">
      <w:start w:val="1"/>
      <w:numFmt w:val="lowerRoman"/>
      <w:lvlText w:val="%3."/>
      <w:lvlJc w:val="right"/>
      <w:pPr>
        <w:ind w:left="1980" w:hanging="420"/>
      </w:pPr>
    </w:lvl>
    <w:lvl w:ilvl="3" w:tentative="1">
      <w:start w:val="1"/>
      <w:numFmt w:val="decimal"/>
      <w:lvlText w:val="%4."/>
      <w:lvlJc w:val="left"/>
      <w:pPr>
        <w:ind w:left="2400" w:hanging="420"/>
      </w:pPr>
    </w:lvl>
    <w:lvl w:ilvl="4" w:tentative="1">
      <w:start w:val="1"/>
      <w:numFmt w:val="lowerLetter"/>
      <w:lvlText w:val="%5)"/>
      <w:lvlJc w:val="left"/>
      <w:pPr>
        <w:ind w:left="2820" w:hanging="420"/>
      </w:pPr>
    </w:lvl>
    <w:lvl w:ilvl="5" w:tentative="1">
      <w:start w:val="1"/>
      <w:numFmt w:val="lowerRoman"/>
      <w:lvlText w:val="%6."/>
      <w:lvlJc w:val="right"/>
      <w:pPr>
        <w:ind w:left="3240" w:hanging="420"/>
      </w:pPr>
    </w:lvl>
    <w:lvl w:ilvl="6" w:tentative="1">
      <w:start w:val="1"/>
      <w:numFmt w:val="decimal"/>
      <w:lvlText w:val="%7."/>
      <w:lvlJc w:val="left"/>
      <w:pPr>
        <w:ind w:left="3660" w:hanging="420"/>
      </w:pPr>
    </w:lvl>
    <w:lvl w:ilvl="7" w:tentative="1">
      <w:start w:val="1"/>
      <w:numFmt w:val="lowerLetter"/>
      <w:lvlText w:val="%8)"/>
      <w:lvlJc w:val="left"/>
      <w:pPr>
        <w:ind w:left="4080" w:hanging="420"/>
      </w:pPr>
    </w:lvl>
    <w:lvl w:ilvl="8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7">
    <w:nsid w:val="3EB85D0A"/>
    <w:multiLevelType w:val="hybridMultilevel"/>
    <w:tmpl w:val="11B4A996"/>
    <w:lvl w:ilvl="0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920" w:hanging="420"/>
      </w:pPr>
    </w:lvl>
    <w:lvl w:ilvl="2" w:tentative="1">
      <w:start w:val="1"/>
      <w:numFmt w:val="lowerRoman"/>
      <w:lvlText w:val="%3."/>
      <w:lvlJc w:val="right"/>
      <w:pPr>
        <w:ind w:left="2340" w:hanging="420"/>
      </w:pPr>
    </w:lvl>
    <w:lvl w:ilvl="3" w:tentative="1">
      <w:start w:val="1"/>
      <w:numFmt w:val="decimal"/>
      <w:lvlText w:val="%4."/>
      <w:lvlJc w:val="left"/>
      <w:pPr>
        <w:ind w:left="2760" w:hanging="420"/>
      </w:pPr>
    </w:lvl>
    <w:lvl w:ilvl="4" w:tentative="1">
      <w:start w:val="1"/>
      <w:numFmt w:val="lowerLetter"/>
      <w:lvlText w:val="%5)"/>
      <w:lvlJc w:val="left"/>
      <w:pPr>
        <w:ind w:left="3180" w:hanging="420"/>
      </w:pPr>
    </w:lvl>
    <w:lvl w:ilvl="5" w:tentative="1">
      <w:start w:val="1"/>
      <w:numFmt w:val="lowerRoman"/>
      <w:lvlText w:val="%6."/>
      <w:lvlJc w:val="right"/>
      <w:pPr>
        <w:ind w:left="3600" w:hanging="420"/>
      </w:pPr>
    </w:lvl>
    <w:lvl w:ilvl="6" w:tentative="1">
      <w:start w:val="1"/>
      <w:numFmt w:val="decimal"/>
      <w:lvlText w:val="%7."/>
      <w:lvlJc w:val="left"/>
      <w:pPr>
        <w:ind w:left="4020" w:hanging="420"/>
      </w:pPr>
    </w:lvl>
    <w:lvl w:ilvl="7" w:tentative="1">
      <w:start w:val="1"/>
      <w:numFmt w:val="lowerLetter"/>
      <w:lvlText w:val="%8)"/>
      <w:lvlJc w:val="left"/>
      <w:pPr>
        <w:ind w:left="4440" w:hanging="420"/>
      </w:pPr>
    </w:lvl>
    <w:lvl w:ilvl="8" w:tentative="1">
      <w:start w:val="1"/>
      <w:numFmt w:val="lowerRoman"/>
      <w:lvlText w:val="%9."/>
      <w:lvlJc w:val="right"/>
      <w:pPr>
        <w:ind w:left="4860" w:hanging="420"/>
      </w:pPr>
    </w:lvl>
  </w:abstractNum>
  <w:abstractNum w:abstractNumId="8">
    <w:nsid w:val="60002F45"/>
    <w:multiLevelType w:val="hybridMultilevel"/>
    <w:tmpl w:val="A7C4AD30"/>
    <w:lvl w:ilvl="0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560" w:hanging="420"/>
      </w:pPr>
    </w:lvl>
    <w:lvl w:ilvl="2" w:tentative="1">
      <w:start w:val="1"/>
      <w:numFmt w:val="lowerRoman"/>
      <w:lvlText w:val="%3."/>
      <w:lvlJc w:val="right"/>
      <w:pPr>
        <w:ind w:left="1980" w:hanging="420"/>
      </w:pPr>
    </w:lvl>
    <w:lvl w:ilvl="3" w:tentative="1">
      <w:start w:val="1"/>
      <w:numFmt w:val="decimal"/>
      <w:lvlText w:val="%4."/>
      <w:lvlJc w:val="left"/>
      <w:pPr>
        <w:ind w:left="2400" w:hanging="420"/>
      </w:pPr>
    </w:lvl>
    <w:lvl w:ilvl="4" w:tentative="1">
      <w:start w:val="1"/>
      <w:numFmt w:val="lowerLetter"/>
      <w:lvlText w:val="%5)"/>
      <w:lvlJc w:val="left"/>
      <w:pPr>
        <w:ind w:left="2820" w:hanging="420"/>
      </w:pPr>
    </w:lvl>
    <w:lvl w:ilvl="5" w:tentative="1">
      <w:start w:val="1"/>
      <w:numFmt w:val="lowerRoman"/>
      <w:lvlText w:val="%6."/>
      <w:lvlJc w:val="right"/>
      <w:pPr>
        <w:ind w:left="3240" w:hanging="420"/>
      </w:pPr>
    </w:lvl>
    <w:lvl w:ilvl="6" w:tentative="1">
      <w:start w:val="1"/>
      <w:numFmt w:val="decimal"/>
      <w:lvlText w:val="%7."/>
      <w:lvlJc w:val="left"/>
      <w:pPr>
        <w:ind w:left="3660" w:hanging="420"/>
      </w:pPr>
    </w:lvl>
    <w:lvl w:ilvl="7" w:tentative="1">
      <w:start w:val="1"/>
      <w:numFmt w:val="lowerLetter"/>
      <w:lvlText w:val="%8)"/>
      <w:lvlJc w:val="left"/>
      <w:pPr>
        <w:ind w:left="4080" w:hanging="420"/>
      </w:pPr>
    </w:lvl>
    <w:lvl w:ilvl="8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9">
    <w:nsid w:val="78A47458"/>
    <w:multiLevelType w:val="singleLevel"/>
    <w:tmpl w:val="6B729384"/>
    <w:lvl w:ilvl="0">
      <w:start w:val="4"/>
      <w:numFmt w:val="chineseCounting"/>
      <w:suff w:val="nothing"/>
      <w:lvlText w:val="%1、"/>
      <w:lvlJc w:val="left"/>
      <w:rPr>
        <w:rFonts w:hint="eastAsia"/>
        <w:lang w:val="en-US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4"/>
  </w:num>
  <w:num w:numId="5">
    <w:abstractNumId w:val="2"/>
  </w:num>
  <w:num w:numId="6">
    <w:abstractNumId w:val="8"/>
  </w:num>
  <w:num w:numId="7">
    <w:abstractNumId w:val="7"/>
  </w:num>
  <w:num w:numId="8">
    <w:abstractNumId w:val="5"/>
  </w:num>
  <w:num w:numId="9">
    <w:abstractNumId w:val="9"/>
  </w:num>
  <w:num w:numId="10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mirrorMargins/>
  <w:bordersDoNotSurroundHeader/>
  <w:bordersDoNotSurroundFooter/>
  <w:attachedTemplate r:id="rId1"/>
  <w:stylePaneFormatFilter w:val="3F01"/>
  <w:doNotTrackMoves/>
  <w:defaultTabStop w:val="420"/>
  <w:evenAndOddHeaders/>
  <w:characterSpacingControl w:val="doNotCompress"/>
  <w:noLineBreaksAfter w:lang="en-US" w:val="([{·‘“〈《「『【〔〖（．［｛￡￥"/>
  <w:noLineBreaksBefore w:lang="en-US" w:val="!),.:;?]}¨·ˇˉ―‖’”…∶、。〃々〉》」』】〕〗！＂＇），．：；？］｀｜｝～￠"/>
  <w:compat>
    <w:forgetLastTabAlignment/>
    <w:doNotUseHTMLParagraphAutoSpacing/>
    <w:selectFldWithFirstOrLastChar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7434E"/>
    <w:rsid w:val="000048DB"/>
    <w:rsid w:val="00005B0C"/>
    <w:rsid w:val="00012902"/>
    <w:rsid w:val="00012BA4"/>
    <w:rsid w:val="0001341B"/>
    <w:rsid w:val="000172C6"/>
    <w:rsid w:val="000218D6"/>
    <w:rsid w:val="0002782C"/>
    <w:rsid w:val="0003028E"/>
    <w:rsid w:val="000438EE"/>
    <w:rsid w:val="00050B8E"/>
    <w:rsid w:val="00053F58"/>
    <w:rsid w:val="0006350C"/>
    <w:rsid w:val="00063ADA"/>
    <w:rsid w:val="00064C62"/>
    <w:rsid w:val="00080A52"/>
    <w:rsid w:val="000866C7"/>
    <w:rsid w:val="00086827"/>
    <w:rsid w:val="00096108"/>
    <w:rsid w:val="000A28F6"/>
    <w:rsid w:val="000A34F7"/>
    <w:rsid w:val="000A3CBD"/>
    <w:rsid w:val="000A5ABC"/>
    <w:rsid w:val="000B251E"/>
    <w:rsid w:val="000B28F8"/>
    <w:rsid w:val="000C077C"/>
    <w:rsid w:val="000C0806"/>
    <w:rsid w:val="000C11AA"/>
    <w:rsid w:val="000C1703"/>
    <w:rsid w:val="000C3FEE"/>
    <w:rsid w:val="000D0882"/>
    <w:rsid w:val="000D0EC9"/>
    <w:rsid w:val="000D27A2"/>
    <w:rsid w:val="000D680A"/>
    <w:rsid w:val="000D77DB"/>
    <w:rsid w:val="000E14D0"/>
    <w:rsid w:val="000E2680"/>
    <w:rsid w:val="000E297F"/>
    <w:rsid w:val="000E48DB"/>
    <w:rsid w:val="000E5956"/>
    <w:rsid w:val="000E79A9"/>
    <w:rsid w:val="000F0148"/>
    <w:rsid w:val="00106833"/>
    <w:rsid w:val="001111D7"/>
    <w:rsid w:val="00111B93"/>
    <w:rsid w:val="00112D5D"/>
    <w:rsid w:val="00115CB2"/>
    <w:rsid w:val="00116EE1"/>
    <w:rsid w:val="00117F80"/>
    <w:rsid w:val="00125C68"/>
    <w:rsid w:val="0013156B"/>
    <w:rsid w:val="001343FA"/>
    <w:rsid w:val="00136A28"/>
    <w:rsid w:val="00142235"/>
    <w:rsid w:val="00142D2F"/>
    <w:rsid w:val="001466B6"/>
    <w:rsid w:val="00151701"/>
    <w:rsid w:val="0015263E"/>
    <w:rsid w:val="00154FDD"/>
    <w:rsid w:val="001573A1"/>
    <w:rsid w:val="001601A4"/>
    <w:rsid w:val="00160916"/>
    <w:rsid w:val="001759E4"/>
    <w:rsid w:val="001770C1"/>
    <w:rsid w:val="00181691"/>
    <w:rsid w:val="00182007"/>
    <w:rsid w:val="00182A13"/>
    <w:rsid w:val="00196228"/>
    <w:rsid w:val="001A0504"/>
    <w:rsid w:val="001A0828"/>
    <w:rsid w:val="001A12E3"/>
    <w:rsid w:val="001A3921"/>
    <w:rsid w:val="001A5293"/>
    <w:rsid w:val="001B4561"/>
    <w:rsid w:val="001B5041"/>
    <w:rsid w:val="001B71D7"/>
    <w:rsid w:val="001B7701"/>
    <w:rsid w:val="001B7C61"/>
    <w:rsid w:val="001C5CBD"/>
    <w:rsid w:val="001D5ED4"/>
    <w:rsid w:val="001E20B9"/>
    <w:rsid w:val="001E2141"/>
    <w:rsid w:val="001E36FA"/>
    <w:rsid w:val="001F24B5"/>
    <w:rsid w:val="001F364A"/>
    <w:rsid w:val="001F367D"/>
    <w:rsid w:val="001F771A"/>
    <w:rsid w:val="001F7B34"/>
    <w:rsid w:val="00201ECF"/>
    <w:rsid w:val="00203D5C"/>
    <w:rsid w:val="002063FD"/>
    <w:rsid w:val="002126A1"/>
    <w:rsid w:val="00224A69"/>
    <w:rsid w:val="002336BB"/>
    <w:rsid w:val="00233B7E"/>
    <w:rsid w:val="00233CBD"/>
    <w:rsid w:val="00234AB0"/>
    <w:rsid w:val="002375E8"/>
    <w:rsid w:val="00240103"/>
    <w:rsid w:val="00245F4D"/>
    <w:rsid w:val="00246066"/>
    <w:rsid w:val="00251A6F"/>
    <w:rsid w:val="00251EF9"/>
    <w:rsid w:val="00255AB2"/>
    <w:rsid w:val="00255CFD"/>
    <w:rsid w:val="0026132C"/>
    <w:rsid w:val="00262071"/>
    <w:rsid w:val="00273642"/>
    <w:rsid w:val="002812EC"/>
    <w:rsid w:val="00281D0C"/>
    <w:rsid w:val="00282313"/>
    <w:rsid w:val="002840F7"/>
    <w:rsid w:val="00286076"/>
    <w:rsid w:val="00286445"/>
    <w:rsid w:val="00286A31"/>
    <w:rsid w:val="00291A97"/>
    <w:rsid w:val="002A381B"/>
    <w:rsid w:val="002A4DA8"/>
    <w:rsid w:val="002A5526"/>
    <w:rsid w:val="002A6689"/>
    <w:rsid w:val="002B46F6"/>
    <w:rsid w:val="002B792B"/>
    <w:rsid w:val="002C124F"/>
    <w:rsid w:val="002D0EF6"/>
    <w:rsid w:val="002D38E3"/>
    <w:rsid w:val="002D543F"/>
    <w:rsid w:val="002F358A"/>
    <w:rsid w:val="002F7F60"/>
    <w:rsid w:val="003004B3"/>
    <w:rsid w:val="00303BB4"/>
    <w:rsid w:val="00313F8D"/>
    <w:rsid w:val="003151D8"/>
    <w:rsid w:val="00315CE5"/>
    <w:rsid w:val="00323AA6"/>
    <w:rsid w:val="00330010"/>
    <w:rsid w:val="00333DFE"/>
    <w:rsid w:val="00334B43"/>
    <w:rsid w:val="003374D0"/>
    <w:rsid w:val="003441D8"/>
    <w:rsid w:val="00355782"/>
    <w:rsid w:val="00362155"/>
    <w:rsid w:val="0037543F"/>
    <w:rsid w:val="00381127"/>
    <w:rsid w:val="00382B9B"/>
    <w:rsid w:val="003854DC"/>
    <w:rsid w:val="00392AC7"/>
    <w:rsid w:val="0039620B"/>
    <w:rsid w:val="003975D9"/>
    <w:rsid w:val="003A08B0"/>
    <w:rsid w:val="003A3956"/>
    <w:rsid w:val="003B6CBF"/>
    <w:rsid w:val="003C0FA6"/>
    <w:rsid w:val="003C1B17"/>
    <w:rsid w:val="003C459B"/>
    <w:rsid w:val="003C69D6"/>
    <w:rsid w:val="003C7935"/>
    <w:rsid w:val="003D1403"/>
    <w:rsid w:val="003D3464"/>
    <w:rsid w:val="003D3ED7"/>
    <w:rsid w:val="003D6C70"/>
    <w:rsid w:val="003E10E5"/>
    <w:rsid w:val="003E4E5C"/>
    <w:rsid w:val="003E5CA2"/>
    <w:rsid w:val="003F289A"/>
    <w:rsid w:val="003F5F4F"/>
    <w:rsid w:val="00400670"/>
    <w:rsid w:val="004046C0"/>
    <w:rsid w:val="00411A08"/>
    <w:rsid w:val="00411BCD"/>
    <w:rsid w:val="00412385"/>
    <w:rsid w:val="004151FC"/>
    <w:rsid w:val="00424205"/>
    <w:rsid w:val="00427F81"/>
    <w:rsid w:val="0043542D"/>
    <w:rsid w:val="00435B06"/>
    <w:rsid w:val="004373B1"/>
    <w:rsid w:val="00437D51"/>
    <w:rsid w:val="00443AB9"/>
    <w:rsid w:val="00447EF2"/>
    <w:rsid w:val="0045374F"/>
    <w:rsid w:val="0046426A"/>
    <w:rsid w:val="004645B4"/>
    <w:rsid w:val="004670B9"/>
    <w:rsid w:val="00472782"/>
    <w:rsid w:val="00472EFF"/>
    <w:rsid w:val="004743F3"/>
    <w:rsid w:val="004752A1"/>
    <w:rsid w:val="004760A2"/>
    <w:rsid w:val="00484C1A"/>
    <w:rsid w:val="00493EAD"/>
    <w:rsid w:val="00493EF6"/>
    <w:rsid w:val="00493F5C"/>
    <w:rsid w:val="0049607C"/>
    <w:rsid w:val="004B1591"/>
    <w:rsid w:val="004B38F6"/>
    <w:rsid w:val="004B6891"/>
    <w:rsid w:val="004C20E0"/>
    <w:rsid w:val="004D20D0"/>
    <w:rsid w:val="004E36BC"/>
    <w:rsid w:val="004E4B05"/>
    <w:rsid w:val="004F4C59"/>
    <w:rsid w:val="00501B08"/>
    <w:rsid w:val="00505FFF"/>
    <w:rsid w:val="0051059E"/>
    <w:rsid w:val="005218EE"/>
    <w:rsid w:val="00523003"/>
    <w:rsid w:val="005238C9"/>
    <w:rsid w:val="0052575E"/>
    <w:rsid w:val="00530EA5"/>
    <w:rsid w:val="00535F04"/>
    <w:rsid w:val="00537CC1"/>
    <w:rsid w:val="00543458"/>
    <w:rsid w:val="005464DC"/>
    <w:rsid w:val="005556F2"/>
    <w:rsid w:val="00560903"/>
    <w:rsid w:val="005614E5"/>
    <w:rsid w:val="005664E7"/>
    <w:rsid w:val="005713A2"/>
    <w:rsid w:val="00575527"/>
    <w:rsid w:val="00591885"/>
    <w:rsid w:val="00593503"/>
    <w:rsid w:val="005A038F"/>
    <w:rsid w:val="005A49F4"/>
    <w:rsid w:val="005A50C9"/>
    <w:rsid w:val="005A66A7"/>
    <w:rsid w:val="005A7B81"/>
    <w:rsid w:val="005B624B"/>
    <w:rsid w:val="005B7ADA"/>
    <w:rsid w:val="005C2AF9"/>
    <w:rsid w:val="005C5CF1"/>
    <w:rsid w:val="005C726C"/>
    <w:rsid w:val="005C7E99"/>
    <w:rsid w:val="005D0A58"/>
    <w:rsid w:val="005D4447"/>
    <w:rsid w:val="005D5052"/>
    <w:rsid w:val="005D6943"/>
    <w:rsid w:val="005E36B5"/>
    <w:rsid w:val="005E6A58"/>
    <w:rsid w:val="005E748D"/>
    <w:rsid w:val="005F306A"/>
    <w:rsid w:val="005F4E14"/>
    <w:rsid w:val="005F59B0"/>
    <w:rsid w:val="006276A9"/>
    <w:rsid w:val="00631CF0"/>
    <w:rsid w:val="00632C42"/>
    <w:rsid w:val="006365E2"/>
    <w:rsid w:val="00640505"/>
    <w:rsid w:val="00642CE6"/>
    <w:rsid w:val="006454A4"/>
    <w:rsid w:val="00653D71"/>
    <w:rsid w:val="00653E0E"/>
    <w:rsid w:val="00664AC1"/>
    <w:rsid w:val="00673308"/>
    <w:rsid w:val="00674FC5"/>
    <w:rsid w:val="00675C9D"/>
    <w:rsid w:val="00680B4B"/>
    <w:rsid w:val="0068293B"/>
    <w:rsid w:val="0068337D"/>
    <w:rsid w:val="00687393"/>
    <w:rsid w:val="0069024E"/>
    <w:rsid w:val="00695050"/>
    <w:rsid w:val="006951C9"/>
    <w:rsid w:val="00696E1E"/>
    <w:rsid w:val="006A3BAF"/>
    <w:rsid w:val="006A42A4"/>
    <w:rsid w:val="006A565A"/>
    <w:rsid w:val="006A7471"/>
    <w:rsid w:val="006B0DCF"/>
    <w:rsid w:val="006B3A70"/>
    <w:rsid w:val="006B42C1"/>
    <w:rsid w:val="006B7D98"/>
    <w:rsid w:val="006C0889"/>
    <w:rsid w:val="006C2098"/>
    <w:rsid w:val="006C3F44"/>
    <w:rsid w:val="006C73D6"/>
    <w:rsid w:val="006D106A"/>
    <w:rsid w:val="006D22FD"/>
    <w:rsid w:val="006D5195"/>
    <w:rsid w:val="006D6765"/>
    <w:rsid w:val="006E5406"/>
    <w:rsid w:val="006F48CA"/>
    <w:rsid w:val="006F538D"/>
    <w:rsid w:val="006F546B"/>
    <w:rsid w:val="006F7890"/>
    <w:rsid w:val="006F7D08"/>
    <w:rsid w:val="00715EF9"/>
    <w:rsid w:val="007208CC"/>
    <w:rsid w:val="0072113C"/>
    <w:rsid w:val="00721CE2"/>
    <w:rsid w:val="0072653F"/>
    <w:rsid w:val="007331B7"/>
    <w:rsid w:val="0073435B"/>
    <w:rsid w:val="007354CB"/>
    <w:rsid w:val="007456B1"/>
    <w:rsid w:val="00765EF3"/>
    <w:rsid w:val="00775B3F"/>
    <w:rsid w:val="00780D5F"/>
    <w:rsid w:val="00791414"/>
    <w:rsid w:val="007917B7"/>
    <w:rsid w:val="0079701E"/>
    <w:rsid w:val="007A5EA5"/>
    <w:rsid w:val="007B2F0F"/>
    <w:rsid w:val="007C0F50"/>
    <w:rsid w:val="007C79A2"/>
    <w:rsid w:val="007C7EF8"/>
    <w:rsid w:val="007D43B3"/>
    <w:rsid w:val="007D7542"/>
    <w:rsid w:val="007D7BF8"/>
    <w:rsid w:val="007E363A"/>
    <w:rsid w:val="007E4EA7"/>
    <w:rsid w:val="007F0A9E"/>
    <w:rsid w:val="00807C39"/>
    <w:rsid w:val="00811AC4"/>
    <w:rsid w:val="008121E3"/>
    <w:rsid w:val="00812CE7"/>
    <w:rsid w:val="00817FFD"/>
    <w:rsid w:val="00823121"/>
    <w:rsid w:val="008239CD"/>
    <w:rsid w:val="00824F62"/>
    <w:rsid w:val="00825AF8"/>
    <w:rsid w:val="00832C05"/>
    <w:rsid w:val="008344D7"/>
    <w:rsid w:val="00844608"/>
    <w:rsid w:val="00850F17"/>
    <w:rsid w:val="0085215E"/>
    <w:rsid w:val="008641DB"/>
    <w:rsid w:val="00867672"/>
    <w:rsid w:val="0086796D"/>
    <w:rsid w:val="008719B8"/>
    <w:rsid w:val="0087783D"/>
    <w:rsid w:val="00877C3F"/>
    <w:rsid w:val="008855CE"/>
    <w:rsid w:val="00886B04"/>
    <w:rsid w:val="0089426C"/>
    <w:rsid w:val="0089618A"/>
    <w:rsid w:val="008A0CC0"/>
    <w:rsid w:val="008A608C"/>
    <w:rsid w:val="008A78F9"/>
    <w:rsid w:val="008B7995"/>
    <w:rsid w:val="008C0CED"/>
    <w:rsid w:val="008C1203"/>
    <w:rsid w:val="008C7539"/>
    <w:rsid w:val="008C7565"/>
    <w:rsid w:val="008C7C3F"/>
    <w:rsid w:val="008D0453"/>
    <w:rsid w:val="008D1DCD"/>
    <w:rsid w:val="008E2BF8"/>
    <w:rsid w:val="008E452F"/>
    <w:rsid w:val="008E5838"/>
    <w:rsid w:val="008E64CD"/>
    <w:rsid w:val="008F3AA4"/>
    <w:rsid w:val="008F63B9"/>
    <w:rsid w:val="00903194"/>
    <w:rsid w:val="00905A0F"/>
    <w:rsid w:val="00906248"/>
    <w:rsid w:val="00910796"/>
    <w:rsid w:val="00910A03"/>
    <w:rsid w:val="00913EAD"/>
    <w:rsid w:val="009215C9"/>
    <w:rsid w:val="00922F4F"/>
    <w:rsid w:val="00925284"/>
    <w:rsid w:val="009265B1"/>
    <w:rsid w:val="00935DE2"/>
    <w:rsid w:val="00935E2B"/>
    <w:rsid w:val="009535C1"/>
    <w:rsid w:val="0095430E"/>
    <w:rsid w:val="00954A3E"/>
    <w:rsid w:val="00957968"/>
    <w:rsid w:val="00965300"/>
    <w:rsid w:val="009831EF"/>
    <w:rsid w:val="00987CFD"/>
    <w:rsid w:val="00992118"/>
    <w:rsid w:val="0099688B"/>
    <w:rsid w:val="009A741D"/>
    <w:rsid w:val="009B229D"/>
    <w:rsid w:val="009B2382"/>
    <w:rsid w:val="009B309B"/>
    <w:rsid w:val="009B3EA7"/>
    <w:rsid w:val="009B4E8E"/>
    <w:rsid w:val="009D447D"/>
    <w:rsid w:val="009D55F1"/>
    <w:rsid w:val="009D57F2"/>
    <w:rsid w:val="009D6DD4"/>
    <w:rsid w:val="009E4CA4"/>
    <w:rsid w:val="009E578C"/>
    <w:rsid w:val="009E5D97"/>
    <w:rsid w:val="009F08A1"/>
    <w:rsid w:val="00A0049F"/>
    <w:rsid w:val="00A04AB3"/>
    <w:rsid w:val="00A04E17"/>
    <w:rsid w:val="00A05E1C"/>
    <w:rsid w:val="00A069E4"/>
    <w:rsid w:val="00A070E6"/>
    <w:rsid w:val="00A10274"/>
    <w:rsid w:val="00A2235D"/>
    <w:rsid w:val="00A245C5"/>
    <w:rsid w:val="00A258D0"/>
    <w:rsid w:val="00A320C5"/>
    <w:rsid w:val="00A522F6"/>
    <w:rsid w:val="00A54084"/>
    <w:rsid w:val="00A5506D"/>
    <w:rsid w:val="00A55B30"/>
    <w:rsid w:val="00A653DE"/>
    <w:rsid w:val="00A7434E"/>
    <w:rsid w:val="00A80D86"/>
    <w:rsid w:val="00A86566"/>
    <w:rsid w:val="00AA681E"/>
    <w:rsid w:val="00AB05C7"/>
    <w:rsid w:val="00AB4E70"/>
    <w:rsid w:val="00AB72A7"/>
    <w:rsid w:val="00AC30B3"/>
    <w:rsid w:val="00AC331B"/>
    <w:rsid w:val="00AC3598"/>
    <w:rsid w:val="00AC6055"/>
    <w:rsid w:val="00AC7A6D"/>
    <w:rsid w:val="00AD336A"/>
    <w:rsid w:val="00AD36CC"/>
    <w:rsid w:val="00AD3AA5"/>
    <w:rsid w:val="00AD6E92"/>
    <w:rsid w:val="00AE0387"/>
    <w:rsid w:val="00AE135E"/>
    <w:rsid w:val="00AE48BB"/>
    <w:rsid w:val="00AF12EB"/>
    <w:rsid w:val="00AF20A9"/>
    <w:rsid w:val="00B02557"/>
    <w:rsid w:val="00B06FA9"/>
    <w:rsid w:val="00B07BBF"/>
    <w:rsid w:val="00B11592"/>
    <w:rsid w:val="00B16BFB"/>
    <w:rsid w:val="00B23E8B"/>
    <w:rsid w:val="00B252C5"/>
    <w:rsid w:val="00B34998"/>
    <w:rsid w:val="00B3523D"/>
    <w:rsid w:val="00B36FE1"/>
    <w:rsid w:val="00B44BE1"/>
    <w:rsid w:val="00B458BC"/>
    <w:rsid w:val="00B50939"/>
    <w:rsid w:val="00B54FC6"/>
    <w:rsid w:val="00B55800"/>
    <w:rsid w:val="00B669B0"/>
    <w:rsid w:val="00B70A5B"/>
    <w:rsid w:val="00B7261B"/>
    <w:rsid w:val="00B7590D"/>
    <w:rsid w:val="00B829DA"/>
    <w:rsid w:val="00B84C35"/>
    <w:rsid w:val="00B85841"/>
    <w:rsid w:val="00BA5BEE"/>
    <w:rsid w:val="00BB1A0A"/>
    <w:rsid w:val="00BB570D"/>
    <w:rsid w:val="00BD0974"/>
    <w:rsid w:val="00BF0287"/>
    <w:rsid w:val="00BF40D1"/>
    <w:rsid w:val="00BF5444"/>
    <w:rsid w:val="00BF7D3D"/>
    <w:rsid w:val="00C02FC6"/>
    <w:rsid w:val="00C127E8"/>
    <w:rsid w:val="00C160FD"/>
    <w:rsid w:val="00C20229"/>
    <w:rsid w:val="00C21A84"/>
    <w:rsid w:val="00C2527C"/>
    <w:rsid w:val="00C25589"/>
    <w:rsid w:val="00C26303"/>
    <w:rsid w:val="00C26F41"/>
    <w:rsid w:val="00C3384E"/>
    <w:rsid w:val="00C42BE8"/>
    <w:rsid w:val="00C434BD"/>
    <w:rsid w:val="00C5228B"/>
    <w:rsid w:val="00C53E7D"/>
    <w:rsid w:val="00C61333"/>
    <w:rsid w:val="00C65585"/>
    <w:rsid w:val="00C703D3"/>
    <w:rsid w:val="00C769F1"/>
    <w:rsid w:val="00C76DF3"/>
    <w:rsid w:val="00C77117"/>
    <w:rsid w:val="00C8632D"/>
    <w:rsid w:val="00C91436"/>
    <w:rsid w:val="00C93B24"/>
    <w:rsid w:val="00CA0AFF"/>
    <w:rsid w:val="00CA189E"/>
    <w:rsid w:val="00CA1FFD"/>
    <w:rsid w:val="00CA7614"/>
    <w:rsid w:val="00CB0786"/>
    <w:rsid w:val="00CB0F93"/>
    <w:rsid w:val="00CC17D7"/>
    <w:rsid w:val="00CC4251"/>
    <w:rsid w:val="00CC47B2"/>
    <w:rsid w:val="00CC5546"/>
    <w:rsid w:val="00CD1517"/>
    <w:rsid w:val="00CD65C2"/>
    <w:rsid w:val="00CD7451"/>
    <w:rsid w:val="00CE3EE9"/>
    <w:rsid w:val="00CE4F41"/>
    <w:rsid w:val="00CF0E54"/>
    <w:rsid w:val="00CF7AA8"/>
    <w:rsid w:val="00D025F6"/>
    <w:rsid w:val="00D02C83"/>
    <w:rsid w:val="00D05094"/>
    <w:rsid w:val="00D05F00"/>
    <w:rsid w:val="00D15215"/>
    <w:rsid w:val="00D168D9"/>
    <w:rsid w:val="00D21AEF"/>
    <w:rsid w:val="00D22CA4"/>
    <w:rsid w:val="00D23EAE"/>
    <w:rsid w:val="00D25F12"/>
    <w:rsid w:val="00D3038A"/>
    <w:rsid w:val="00D34F66"/>
    <w:rsid w:val="00D3521E"/>
    <w:rsid w:val="00D43890"/>
    <w:rsid w:val="00D44548"/>
    <w:rsid w:val="00D45AD9"/>
    <w:rsid w:val="00D515E3"/>
    <w:rsid w:val="00D52F87"/>
    <w:rsid w:val="00D55250"/>
    <w:rsid w:val="00D673B9"/>
    <w:rsid w:val="00D70E55"/>
    <w:rsid w:val="00D75D4B"/>
    <w:rsid w:val="00D80DEC"/>
    <w:rsid w:val="00D812D2"/>
    <w:rsid w:val="00D83CA5"/>
    <w:rsid w:val="00D86AC0"/>
    <w:rsid w:val="00D96A0D"/>
    <w:rsid w:val="00DA0D3E"/>
    <w:rsid w:val="00DA6826"/>
    <w:rsid w:val="00DA6E91"/>
    <w:rsid w:val="00DB7499"/>
    <w:rsid w:val="00DB7BB7"/>
    <w:rsid w:val="00DC1687"/>
    <w:rsid w:val="00DC4A85"/>
    <w:rsid w:val="00DD245A"/>
    <w:rsid w:val="00DD2FC9"/>
    <w:rsid w:val="00DD42D9"/>
    <w:rsid w:val="00DD69C9"/>
    <w:rsid w:val="00DD75E6"/>
    <w:rsid w:val="00DE00AD"/>
    <w:rsid w:val="00DE062B"/>
    <w:rsid w:val="00DE36A5"/>
    <w:rsid w:val="00DF2C1B"/>
    <w:rsid w:val="00DF3AA7"/>
    <w:rsid w:val="00DF5E0B"/>
    <w:rsid w:val="00E0219E"/>
    <w:rsid w:val="00E05AA6"/>
    <w:rsid w:val="00E114F6"/>
    <w:rsid w:val="00E16F04"/>
    <w:rsid w:val="00E16FAC"/>
    <w:rsid w:val="00E17597"/>
    <w:rsid w:val="00E2369F"/>
    <w:rsid w:val="00E23C81"/>
    <w:rsid w:val="00E25667"/>
    <w:rsid w:val="00E3419F"/>
    <w:rsid w:val="00E345C9"/>
    <w:rsid w:val="00E40B8C"/>
    <w:rsid w:val="00E47FCA"/>
    <w:rsid w:val="00E64C6B"/>
    <w:rsid w:val="00E67DC7"/>
    <w:rsid w:val="00E71FA5"/>
    <w:rsid w:val="00E842C9"/>
    <w:rsid w:val="00E86A7B"/>
    <w:rsid w:val="00E9248C"/>
    <w:rsid w:val="00E92AD7"/>
    <w:rsid w:val="00EA2460"/>
    <w:rsid w:val="00EA5D0E"/>
    <w:rsid w:val="00EA7F6F"/>
    <w:rsid w:val="00EB3083"/>
    <w:rsid w:val="00EB4EFE"/>
    <w:rsid w:val="00EB51CC"/>
    <w:rsid w:val="00EB593A"/>
    <w:rsid w:val="00EB5C0F"/>
    <w:rsid w:val="00EC226B"/>
    <w:rsid w:val="00EC2D2C"/>
    <w:rsid w:val="00EC4769"/>
    <w:rsid w:val="00EC4F0C"/>
    <w:rsid w:val="00EC5D5D"/>
    <w:rsid w:val="00EC6B7E"/>
    <w:rsid w:val="00EC74F9"/>
    <w:rsid w:val="00ED37BB"/>
    <w:rsid w:val="00ED55B9"/>
    <w:rsid w:val="00ED7420"/>
    <w:rsid w:val="00EE4CA8"/>
    <w:rsid w:val="00EF0505"/>
    <w:rsid w:val="00EF1134"/>
    <w:rsid w:val="00EF44F9"/>
    <w:rsid w:val="00EF6B93"/>
    <w:rsid w:val="00EF6CA7"/>
    <w:rsid w:val="00F11F27"/>
    <w:rsid w:val="00F17865"/>
    <w:rsid w:val="00F246AE"/>
    <w:rsid w:val="00F315A7"/>
    <w:rsid w:val="00F401C2"/>
    <w:rsid w:val="00F44CC2"/>
    <w:rsid w:val="00F478FC"/>
    <w:rsid w:val="00F5162B"/>
    <w:rsid w:val="00F516D0"/>
    <w:rsid w:val="00F52D78"/>
    <w:rsid w:val="00F5607D"/>
    <w:rsid w:val="00F61E43"/>
    <w:rsid w:val="00F63586"/>
    <w:rsid w:val="00F745DC"/>
    <w:rsid w:val="00F75103"/>
    <w:rsid w:val="00F7621D"/>
    <w:rsid w:val="00F80CFB"/>
    <w:rsid w:val="00F80E9B"/>
    <w:rsid w:val="00F861C7"/>
    <w:rsid w:val="00FA1F08"/>
    <w:rsid w:val="00FA5EA1"/>
    <w:rsid w:val="00FB11D7"/>
    <w:rsid w:val="00FB2235"/>
    <w:rsid w:val="00FB2A7F"/>
    <w:rsid w:val="00FB58E6"/>
    <w:rsid w:val="00FD6A46"/>
    <w:rsid w:val="00FE1AA3"/>
    <w:rsid w:val="00FE6630"/>
    <w:rsid w:val="00FE7376"/>
    <w:rsid w:val="00FF134E"/>
    <w:rsid w:val="00FF43A5"/>
    <w:rsid w:val="00FF7453"/>
    <w:rsid w:val="00FF7CDE"/>
    <w:rsid w:val="00FF7FC3"/>
    <w:rsid w:val="01F13CAC"/>
    <w:rsid w:val="0279651D"/>
    <w:rsid w:val="02A67F8F"/>
    <w:rsid w:val="0300140A"/>
    <w:rsid w:val="032F52FC"/>
    <w:rsid w:val="042E603D"/>
    <w:rsid w:val="043974AA"/>
    <w:rsid w:val="0465453F"/>
    <w:rsid w:val="05646F5A"/>
    <w:rsid w:val="05975D2F"/>
    <w:rsid w:val="05992CCB"/>
    <w:rsid w:val="05B7552E"/>
    <w:rsid w:val="05E42718"/>
    <w:rsid w:val="05FD2FA9"/>
    <w:rsid w:val="06004A8D"/>
    <w:rsid w:val="06755A60"/>
    <w:rsid w:val="074B1622"/>
    <w:rsid w:val="07DF7188"/>
    <w:rsid w:val="08036534"/>
    <w:rsid w:val="08846FC0"/>
    <w:rsid w:val="089818A1"/>
    <w:rsid w:val="08EB0AA9"/>
    <w:rsid w:val="09737F00"/>
    <w:rsid w:val="09E00043"/>
    <w:rsid w:val="0A3A7DEF"/>
    <w:rsid w:val="0A75120A"/>
    <w:rsid w:val="0ACE291E"/>
    <w:rsid w:val="0AEC18B3"/>
    <w:rsid w:val="0B6B3255"/>
    <w:rsid w:val="0B9E3F35"/>
    <w:rsid w:val="0BB83829"/>
    <w:rsid w:val="0BDC47BA"/>
    <w:rsid w:val="0BF72AC0"/>
    <w:rsid w:val="0C487C47"/>
    <w:rsid w:val="0C70703C"/>
    <w:rsid w:val="0C7F2952"/>
    <w:rsid w:val="0CBC0EFC"/>
    <w:rsid w:val="0CC81D09"/>
    <w:rsid w:val="0CD519D3"/>
    <w:rsid w:val="0CE413A7"/>
    <w:rsid w:val="0CEB5D26"/>
    <w:rsid w:val="0CF506AD"/>
    <w:rsid w:val="0D3D2E18"/>
    <w:rsid w:val="0D5C0167"/>
    <w:rsid w:val="0D92608D"/>
    <w:rsid w:val="0DD10740"/>
    <w:rsid w:val="0DD563B5"/>
    <w:rsid w:val="0E8E2A37"/>
    <w:rsid w:val="0EC86755"/>
    <w:rsid w:val="0EDD287B"/>
    <w:rsid w:val="0F177F04"/>
    <w:rsid w:val="0F264DE9"/>
    <w:rsid w:val="0F7D6C68"/>
    <w:rsid w:val="0F94569C"/>
    <w:rsid w:val="102175DF"/>
    <w:rsid w:val="109A3A8D"/>
    <w:rsid w:val="11084AEE"/>
    <w:rsid w:val="11D52252"/>
    <w:rsid w:val="11F94A49"/>
    <w:rsid w:val="120C70A0"/>
    <w:rsid w:val="12280E57"/>
    <w:rsid w:val="123713A5"/>
    <w:rsid w:val="130D13B9"/>
    <w:rsid w:val="13346BE7"/>
    <w:rsid w:val="133531D4"/>
    <w:rsid w:val="1337611B"/>
    <w:rsid w:val="13453FAB"/>
    <w:rsid w:val="13DD6E98"/>
    <w:rsid w:val="14093117"/>
    <w:rsid w:val="14CA3EAE"/>
    <w:rsid w:val="14DD5772"/>
    <w:rsid w:val="151A058D"/>
    <w:rsid w:val="15203F04"/>
    <w:rsid w:val="15237372"/>
    <w:rsid w:val="156453AD"/>
    <w:rsid w:val="156B379C"/>
    <w:rsid w:val="165659C0"/>
    <w:rsid w:val="16784A1F"/>
    <w:rsid w:val="172C481D"/>
    <w:rsid w:val="173A4F99"/>
    <w:rsid w:val="180128B6"/>
    <w:rsid w:val="181F6C59"/>
    <w:rsid w:val="18683176"/>
    <w:rsid w:val="186A4ED1"/>
    <w:rsid w:val="1878481A"/>
    <w:rsid w:val="188F324D"/>
    <w:rsid w:val="18A57345"/>
    <w:rsid w:val="18B75A5D"/>
    <w:rsid w:val="19041198"/>
    <w:rsid w:val="193349B7"/>
    <w:rsid w:val="1A4D07B2"/>
    <w:rsid w:val="1A542C33"/>
    <w:rsid w:val="1AF45BCA"/>
    <w:rsid w:val="1B010688"/>
    <w:rsid w:val="1B2C73AC"/>
    <w:rsid w:val="1B971D46"/>
    <w:rsid w:val="1B9800AD"/>
    <w:rsid w:val="1BCB5E31"/>
    <w:rsid w:val="1C9E5FF9"/>
    <w:rsid w:val="1CAC5D18"/>
    <w:rsid w:val="1CB55181"/>
    <w:rsid w:val="1CB5609A"/>
    <w:rsid w:val="1D3E655C"/>
    <w:rsid w:val="1D6A2C12"/>
    <w:rsid w:val="1DCA578A"/>
    <w:rsid w:val="1E0C7541"/>
    <w:rsid w:val="1E356D71"/>
    <w:rsid w:val="1EC1119E"/>
    <w:rsid w:val="1F680515"/>
    <w:rsid w:val="202F24DC"/>
    <w:rsid w:val="208D7A29"/>
    <w:rsid w:val="20E56949"/>
    <w:rsid w:val="212D40C7"/>
    <w:rsid w:val="219F0831"/>
    <w:rsid w:val="22210F55"/>
    <w:rsid w:val="225E7673"/>
    <w:rsid w:val="22605DD0"/>
    <w:rsid w:val="227E3063"/>
    <w:rsid w:val="22EA2C13"/>
    <w:rsid w:val="2308208C"/>
    <w:rsid w:val="233315C2"/>
    <w:rsid w:val="23365EA0"/>
    <w:rsid w:val="239214D8"/>
    <w:rsid w:val="23BD6F9A"/>
    <w:rsid w:val="23DD3CE9"/>
    <w:rsid w:val="244B3C0F"/>
    <w:rsid w:val="256903AC"/>
    <w:rsid w:val="259152F9"/>
    <w:rsid w:val="261C1FC7"/>
    <w:rsid w:val="2699610F"/>
    <w:rsid w:val="26F630A8"/>
    <w:rsid w:val="273C29F0"/>
    <w:rsid w:val="27485150"/>
    <w:rsid w:val="27542A9F"/>
    <w:rsid w:val="276F5965"/>
    <w:rsid w:val="27A72C93"/>
    <w:rsid w:val="27CA057C"/>
    <w:rsid w:val="27DB7654"/>
    <w:rsid w:val="28960BD5"/>
    <w:rsid w:val="28CF0C77"/>
    <w:rsid w:val="28E54F51"/>
    <w:rsid w:val="29231DAA"/>
    <w:rsid w:val="2929786E"/>
    <w:rsid w:val="29316250"/>
    <w:rsid w:val="29404FDE"/>
    <w:rsid w:val="29C84F89"/>
    <w:rsid w:val="29D71394"/>
    <w:rsid w:val="2B2B6267"/>
    <w:rsid w:val="2B943746"/>
    <w:rsid w:val="2B9816DE"/>
    <w:rsid w:val="2BF6380C"/>
    <w:rsid w:val="2C42200F"/>
    <w:rsid w:val="2C5678AB"/>
    <w:rsid w:val="2C5D4598"/>
    <w:rsid w:val="2C941F06"/>
    <w:rsid w:val="2CD41C29"/>
    <w:rsid w:val="2CE61439"/>
    <w:rsid w:val="2D0342E9"/>
    <w:rsid w:val="2D5F5CFD"/>
    <w:rsid w:val="2D7136CB"/>
    <w:rsid w:val="2DCE1D01"/>
    <w:rsid w:val="2E27638B"/>
    <w:rsid w:val="2E497C79"/>
    <w:rsid w:val="2E5A7832"/>
    <w:rsid w:val="2E623973"/>
    <w:rsid w:val="2EA170CF"/>
    <w:rsid w:val="2EFD42F2"/>
    <w:rsid w:val="2F1514E1"/>
    <w:rsid w:val="2F3643E5"/>
    <w:rsid w:val="2F720335"/>
    <w:rsid w:val="2FB22FB7"/>
    <w:rsid w:val="2FE8428D"/>
    <w:rsid w:val="2FEF74CC"/>
    <w:rsid w:val="301F77CA"/>
    <w:rsid w:val="30D60EAF"/>
    <w:rsid w:val="30F06FB7"/>
    <w:rsid w:val="30F24099"/>
    <w:rsid w:val="31017B35"/>
    <w:rsid w:val="312B2DB8"/>
    <w:rsid w:val="316A6EB5"/>
    <w:rsid w:val="32491A0D"/>
    <w:rsid w:val="32751AE0"/>
    <w:rsid w:val="32786CD9"/>
    <w:rsid w:val="32B47AB7"/>
    <w:rsid w:val="32E435E4"/>
    <w:rsid w:val="33543F8D"/>
    <w:rsid w:val="33BB7171"/>
    <w:rsid w:val="33BC19A7"/>
    <w:rsid w:val="33CD79D5"/>
    <w:rsid w:val="33FB0A25"/>
    <w:rsid w:val="345179C0"/>
    <w:rsid w:val="345E4606"/>
    <w:rsid w:val="35396785"/>
    <w:rsid w:val="356A6667"/>
    <w:rsid w:val="35A44B80"/>
    <w:rsid w:val="35BA505F"/>
    <w:rsid w:val="361535B6"/>
    <w:rsid w:val="367403D7"/>
    <w:rsid w:val="36F82358"/>
    <w:rsid w:val="371A5698"/>
    <w:rsid w:val="37B31D5F"/>
    <w:rsid w:val="37B97FA6"/>
    <w:rsid w:val="37DF7D29"/>
    <w:rsid w:val="38017A1B"/>
    <w:rsid w:val="38483F6B"/>
    <w:rsid w:val="387A7B68"/>
    <w:rsid w:val="38B62586"/>
    <w:rsid w:val="38D34311"/>
    <w:rsid w:val="39017702"/>
    <w:rsid w:val="39165D0B"/>
    <w:rsid w:val="39184850"/>
    <w:rsid w:val="39227F4F"/>
    <w:rsid w:val="392814EB"/>
    <w:rsid w:val="394166B2"/>
    <w:rsid w:val="398A4DAC"/>
    <w:rsid w:val="39BB2F98"/>
    <w:rsid w:val="39F163F9"/>
    <w:rsid w:val="3A2A329A"/>
    <w:rsid w:val="3A3F5DC8"/>
    <w:rsid w:val="3A477EE4"/>
    <w:rsid w:val="3AA70248"/>
    <w:rsid w:val="3AE7498E"/>
    <w:rsid w:val="3B4260ED"/>
    <w:rsid w:val="3B772431"/>
    <w:rsid w:val="3BBF3B00"/>
    <w:rsid w:val="3BC416DA"/>
    <w:rsid w:val="3C0C1920"/>
    <w:rsid w:val="3C12166D"/>
    <w:rsid w:val="3C4F1AA8"/>
    <w:rsid w:val="3C6F0381"/>
    <w:rsid w:val="3CB1268F"/>
    <w:rsid w:val="3CE80418"/>
    <w:rsid w:val="3D1117D8"/>
    <w:rsid w:val="3D4872A5"/>
    <w:rsid w:val="3D9A7359"/>
    <w:rsid w:val="3DB320C3"/>
    <w:rsid w:val="3DC6335C"/>
    <w:rsid w:val="3DDA5634"/>
    <w:rsid w:val="3DE44F93"/>
    <w:rsid w:val="3E1574F2"/>
    <w:rsid w:val="3E406621"/>
    <w:rsid w:val="3E900B33"/>
    <w:rsid w:val="3E950403"/>
    <w:rsid w:val="3EB360D3"/>
    <w:rsid w:val="3EFA6E5A"/>
    <w:rsid w:val="40627970"/>
    <w:rsid w:val="40B74355"/>
    <w:rsid w:val="411129E7"/>
    <w:rsid w:val="412073E7"/>
    <w:rsid w:val="415F19B8"/>
    <w:rsid w:val="416E37E9"/>
    <w:rsid w:val="42C4587B"/>
    <w:rsid w:val="43061447"/>
    <w:rsid w:val="43757E0A"/>
    <w:rsid w:val="43D02EA4"/>
    <w:rsid w:val="43F00177"/>
    <w:rsid w:val="441E3C63"/>
    <w:rsid w:val="44687213"/>
    <w:rsid w:val="446D740B"/>
    <w:rsid w:val="44BE5DD5"/>
    <w:rsid w:val="44CE18F2"/>
    <w:rsid w:val="44DC2E06"/>
    <w:rsid w:val="44FF2902"/>
    <w:rsid w:val="458E665F"/>
    <w:rsid w:val="46112070"/>
    <w:rsid w:val="47043A90"/>
    <w:rsid w:val="47B553B4"/>
    <w:rsid w:val="47D2575D"/>
    <w:rsid w:val="484B55D3"/>
    <w:rsid w:val="488267AD"/>
    <w:rsid w:val="489370BA"/>
    <w:rsid w:val="499977BB"/>
    <w:rsid w:val="4A500AD3"/>
    <w:rsid w:val="4A7B375F"/>
    <w:rsid w:val="4AE02AE7"/>
    <w:rsid w:val="4B072572"/>
    <w:rsid w:val="4BA361BE"/>
    <w:rsid w:val="4C142C01"/>
    <w:rsid w:val="4C196BAB"/>
    <w:rsid w:val="4CED4FE1"/>
    <w:rsid w:val="4D062C6B"/>
    <w:rsid w:val="4D073A9D"/>
    <w:rsid w:val="4D361182"/>
    <w:rsid w:val="4D825968"/>
    <w:rsid w:val="4DBC7618"/>
    <w:rsid w:val="4DC07799"/>
    <w:rsid w:val="4DCC0326"/>
    <w:rsid w:val="4E056A57"/>
    <w:rsid w:val="4E763652"/>
    <w:rsid w:val="4E787402"/>
    <w:rsid w:val="4EA74B7F"/>
    <w:rsid w:val="4EBA41BE"/>
    <w:rsid w:val="4EDF5116"/>
    <w:rsid w:val="4F786910"/>
    <w:rsid w:val="4FE1794A"/>
    <w:rsid w:val="505678A4"/>
    <w:rsid w:val="50C43DC0"/>
    <w:rsid w:val="50CA2E41"/>
    <w:rsid w:val="516C5BA3"/>
    <w:rsid w:val="51823F00"/>
    <w:rsid w:val="51FD1BEA"/>
    <w:rsid w:val="525D0E18"/>
    <w:rsid w:val="52886C55"/>
    <w:rsid w:val="52C858DB"/>
    <w:rsid w:val="52EF7C8B"/>
    <w:rsid w:val="53027600"/>
    <w:rsid w:val="53065992"/>
    <w:rsid w:val="53FF14B6"/>
    <w:rsid w:val="54744A38"/>
    <w:rsid w:val="54CE090C"/>
    <w:rsid w:val="553537D9"/>
    <w:rsid w:val="561921CA"/>
    <w:rsid w:val="56780BED"/>
    <w:rsid w:val="56D6343B"/>
    <w:rsid w:val="57367FA4"/>
    <w:rsid w:val="57650734"/>
    <w:rsid w:val="57D65CE6"/>
    <w:rsid w:val="584A495B"/>
    <w:rsid w:val="591307E2"/>
    <w:rsid w:val="599725D1"/>
    <w:rsid w:val="5A190750"/>
    <w:rsid w:val="5A5D531D"/>
    <w:rsid w:val="5A7317F7"/>
    <w:rsid w:val="5B2C389C"/>
    <w:rsid w:val="5B42318F"/>
    <w:rsid w:val="5BFC2E6E"/>
    <w:rsid w:val="5C012953"/>
    <w:rsid w:val="5C3E1189"/>
    <w:rsid w:val="5C9D34CC"/>
    <w:rsid w:val="5CDC5E0A"/>
    <w:rsid w:val="5CE854F2"/>
    <w:rsid w:val="5D134C6C"/>
    <w:rsid w:val="5D3D2DEC"/>
    <w:rsid w:val="5D603124"/>
    <w:rsid w:val="5DCC607E"/>
    <w:rsid w:val="5DDA11FE"/>
    <w:rsid w:val="5F4311FC"/>
    <w:rsid w:val="5F574456"/>
    <w:rsid w:val="5F6433F1"/>
    <w:rsid w:val="600923AA"/>
    <w:rsid w:val="60407D13"/>
    <w:rsid w:val="60AE2B96"/>
    <w:rsid w:val="611117F0"/>
    <w:rsid w:val="61490251"/>
    <w:rsid w:val="61517F42"/>
    <w:rsid w:val="6156343C"/>
    <w:rsid w:val="61B2536D"/>
    <w:rsid w:val="61E14087"/>
    <w:rsid w:val="61E35D28"/>
    <w:rsid w:val="61E87D8D"/>
    <w:rsid w:val="624C5CA6"/>
    <w:rsid w:val="627C39B3"/>
    <w:rsid w:val="62C12D0B"/>
    <w:rsid w:val="62CD2D0E"/>
    <w:rsid w:val="62E2151D"/>
    <w:rsid w:val="62EA218E"/>
    <w:rsid w:val="633906A1"/>
    <w:rsid w:val="63A33F2B"/>
    <w:rsid w:val="64860EF8"/>
    <w:rsid w:val="648660D8"/>
    <w:rsid w:val="6490060F"/>
    <w:rsid w:val="64A64EB3"/>
    <w:rsid w:val="64DD69E4"/>
    <w:rsid w:val="66006CE7"/>
    <w:rsid w:val="66047688"/>
    <w:rsid w:val="66103023"/>
    <w:rsid w:val="66273C23"/>
    <w:rsid w:val="66F16BA7"/>
    <w:rsid w:val="678A44EE"/>
    <w:rsid w:val="680E71A9"/>
    <w:rsid w:val="687600BC"/>
    <w:rsid w:val="692F15E6"/>
    <w:rsid w:val="696677DB"/>
    <w:rsid w:val="69C73E1F"/>
    <w:rsid w:val="69DC5EBD"/>
    <w:rsid w:val="69E5684A"/>
    <w:rsid w:val="69F07299"/>
    <w:rsid w:val="6A1538AC"/>
    <w:rsid w:val="6A4A04AD"/>
    <w:rsid w:val="6AA97FF5"/>
    <w:rsid w:val="6B0E3591"/>
    <w:rsid w:val="6B310B85"/>
    <w:rsid w:val="6B607F91"/>
    <w:rsid w:val="6BA85628"/>
    <w:rsid w:val="6BCC73BC"/>
    <w:rsid w:val="6BD57875"/>
    <w:rsid w:val="6BDB61A1"/>
    <w:rsid w:val="6BF72CA6"/>
    <w:rsid w:val="6C5E35D9"/>
    <w:rsid w:val="6D0C0049"/>
    <w:rsid w:val="6D6B0BB3"/>
    <w:rsid w:val="6D887265"/>
    <w:rsid w:val="6DEA0140"/>
    <w:rsid w:val="6E7A6FA4"/>
    <w:rsid w:val="6EC35D11"/>
    <w:rsid w:val="6EEF260E"/>
    <w:rsid w:val="6F1A7BA6"/>
    <w:rsid w:val="6F1E2355"/>
    <w:rsid w:val="6F8C61EB"/>
    <w:rsid w:val="70240629"/>
    <w:rsid w:val="706E3472"/>
    <w:rsid w:val="7085502D"/>
    <w:rsid w:val="70927B17"/>
    <w:rsid w:val="70BD60FD"/>
    <w:rsid w:val="714F0439"/>
    <w:rsid w:val="71E71736"/>
    <w:rsid w:val="71F21223"/>
    <w:rsid w:val="721D78B3"/>
    <w:rsid w:val="724621C6"/>
    <w:rsid w:val="727759B7"/>
    <w:rsid w:val="72FD4D8C"/>
    <w:rsid w:val="73524DC0"/>
    <w:rsid w:val="73C35C8F"/>
    <w:rsid w:val="73FD0E4B"/>
    <w:rsid w:val="741D355C"/>
    <w:rsid w:val="74A05D67"/>
    <w:rsid w:val="74D42936"/>
    <w:rsid w:val="74F774B8"/>
    <w:rsid w:val="753F6664"/>
    <w:rsid w:val="755B3177"/>
    <w:rsid w:val="758C77FB"/>
    <w:rsid w:val="758F7E30"/>
    <w:rsid w:val="75990913"/>
    <w:rsid w:val="75BE2690"/>
    <w:rsid w:val="75C743F0"/>
    <w:rsid w:val="76101C4D"/>
    <w:rsid w:val="76315F3B"/>
    <w:rsid w:val="763825D8"/>
    <w:rsid w:val="763D1060"/>
    <w:rsid w:val="764E61DD"/>
    <w:rsid w:val="767B3B39"/>
    <w:rsid w:val="76EE7758"/>
    <w:rsid w:val="76FE02E9"/>
    <w:rsid w:val="77150AE2"/>
    <w:rsid w:val="771A6FD5"/>
    <w:rsid w:val="772B3CBB"/>
    <w:rsid w:val="77C168EB"/>
    <w:rsid w:val="78C965CF"/>
    <w:rsid w:val="78D16F84"/>
    <w:rsid w:val="793221AC"/>
    <w:rsid w:val="7960624C"/>
    <w:rsid w:val="7B050F64"/>
    <w:rsid w:val="7B1D2F23"/>
    <w:rsid w:val="7B9556D9"/>
    <w:rsid w:val="7BAD3D40"/>
    <w:rsid w:val="7C2D0814"/>
    <w:rsid w:val="7C7F7A05"/>
    <w:rsid w:val="7D03648A"/>
    <w:rsid w:val="7D3349EC"/>
    <w:rsid w:val="7D3D4A6C"/>
    <w:rsid w:val="7E8D2429"/>
    <w:rsid w:val="7ED77D9C"/>
    <w:rsid w:val="7F636ED2"/>
    <w:rsid w:val="7FD066E7"/>
    <w:rsid w:val="7FE22063"/>
  </w:rsids>
  <m:mathPr>
    <m:mathFont m:val="Cambria Math"/>
    <m:wrapRight/>
  </m:mathPr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qFormat="1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uiPriority="0" w:unhideWhenUsed="0"/>
    <w:lsdException w:name="Table Grid" w:semiHidden="0" w:uiPriority="0" w:unhideWhenUsed="0"/>
    <w:lsdException w:name="Table Theme" w:semiHidden="0" w:uiPriority="0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  <w:lsdException w:name="Plain Table 1" w:semiHidden="0" w:uiPriority="41" w:unhideWhenUsed="0"/>
    <w:lsdException w:name="Plain Table 2" w:semiHidden="0" w:uiPriority="42" w:unhideWhenUsed="0"/>
    <w:lsdException w:name="Plain Table 3" w:semiHidden="0" w:uiPriority="43" w:unhideWhenUsed="0"/>
    <w:lsdException w:name="Plain Table 4" w:semiHidden="0" w:uiPriority="44" w:unhideWhenUsed="0"/>
    <w:lsdException w:name="Plain Table 5" w:semiHidden="0" w:uiPriority="45" w:unhideWhenUsed="0"/>
    <w:lsdException w:name="Grid Table Light" w:semiHidden="0" w:uiPriority="40" w:unhideWhenUsed="0"/>
    <w:lsdException w:name="Grid Table 1 Light" w:semiHidden="0" w:uiPriority="46" w:unhideWhenUsed="0"/>
    <w:lsdException w:name="Grid Table 2" w:semiHidden="0" w:uiPriority="47" w:unhideWhenUsed="0"/>
    <w:lsdException w:name="Grid Table 3" w:semiHidden="0" w:uiPriority="48" w:unhideWhenUsed="0"/>
    <w:lsdException w:name="Grid Table 4" w:semiHidden="0" w:uiPriority="49" w:unhideWhenUsed="0"/>
    <w:lsdException w:name="Grid Table 5 Dark" w:semiHidden="0" w:uiPriority="50" w:unhideWhenUsed="0"/>
    <w:lsdException w:name="Grid Table 6 Colorful" w:semiHidden="0" w:uiPriority="51" w:unhideWhenUsed="0"/>
    <w:lsdException w:name="Grid Table 7 Colorful" w:semiHidden="0" w:uiPriority="52" w:unhideWhenUsed="0"/>
    <w:lsdException w:name="Grid Table 1 Light Accent 1" w:semiHidden="0" w:uiPriority="46" w:unhideWhenUsed="0"/>
    <w:lsdException w:name="Grid Table 2 Accent 1" w:semiHidden="0" w:uiPriority="47" w:unhideWhenUsed="0"/>
    <w:lsdException w:name="Grid Table 3 Accent 1" w:semiHidden="0" w:uiPriority="48" w:unhideWhenUsed="0"/>
    <w:lsdException w:name="Grid Table 4 Accent 1" w:semiHidden="0" w:uiPriority="49" w:unhideWhenUsed="0"/>
    <w:lsdException w:name="Grid Table 5 Dark Accent 1" w:semiHidden="0" w:uiPriority="50" w:unhideWhenUsed="0"/>
    <w:lsdException w:name="Grid Table 6 Colorful Accent 1" w:semiHidden="0" w:uiPriority="51" w:unhideWhenUsed="0"/>
    <w:lsdException w:name="Grid Table 7 Colorful Accent 1" w:semiHidden="0" w:uiPriority="52" w:unhideWhenUsed="0"/>
    <w:lsdException w:name="Grid Table 1 Light Accent 2" w:semiHidden="0" w:uiPriority="46" w:unhideWhenUsed="0"/>
    <w:lsdException w:name="Grid Table 2 Accent 2" w:semiHidden="0" w:uiPriority="47" w:unhideWhenUsed="0"/>
    <w:lsdException w:name="Grid Table 3 Accent 2" w:semiHidden="0" w:uiPriority="48" w:unhideWhenUsed="0"/>
    <w:lsdException w:name="Grid Table 4 Accent 2" w:semiHidden="0" w:uiPriority="49" w:unhideWhenUsed="0"/>
    <w:lsdException w:name="Grid Table 5 Dark Accent 2" w:semiHidden="0" w:uiPriority="50" w:unhideWhenUsed="0"/>
    <w:lsdException w:name="Grid Table 6 Colorful Accent 2" w:semiHidden="0" w:uiPriority="51" w:unhideWhenUsed="0"/>
    <w:lsdException w:name="Grid Table 7 Colorful Accent 2" w:semiHidden="0" w:uiPriority="52" w:unhideWhenUsed="0"/>
    <w:lsdException w:name="Grid Table 1 Light Accent 3" w:semiHidden="0" w:uiPriority="46" w:unhideWhenUsed="0"/>
    <w:lsdException w:name="Grid Table 2 Accent 3" w:semiHidden="0" w:uiPriority="47" w:unhideWhenUsed="0"/>
    <w:lsdException w:name="Grid Table 3 Accent 3" w:semiHidden="0" w:uiPriority="48" w:unhideWhenUsed="0"/>
    <w:lsdException w:name="Grid Table 4 Accent 3" w:semiHidden="0" w:uiPriority="49" w:unhideWhenUsed="0"/>
    <w:lsdException w:name="Grid Table 5 Dark Accent 3" w:semiHidden="0" w:uiPriority="50" w:unhideWhenUsed="0"/>
    <w:lsdException w:name="Grid Table 6 Colorful Accent 3" w:semiHidden="0" w:uiPriority="51" w:unhideWhenUsed="0"/>
    <w:lsdException w:name="Grid Table 7 Colorful Accent 3" w:semiHidden="0" w:uiPriority="52" w:unhideWhenUsed="0"/>
    <w:lsdException w:name="Grid Table 1 Light Accent 4" w:semiHidden="0" w:uiPriority="46" w:unhideWhenUsed="0"/>
    <w:lsdException w:name="Grid Table 2 Accent 4" w:semiHidden="0" w:uiPriority="47" w:unhideWhenUsed="0"/>
    <w:lsdException w:name="Grid Table 3 Accent 4" w:semiHidden="0" w:uiPriority="48" w:unhideWhenUsed="0"/>
    <w:lsdException w:name="Grid Table 4 Accent 4" w:semiHidden="0" w:uiPriority="49" w:unhideWhenUsed="0"/>
    <w:lsdException w:name="Grid Table 5 Dark Accent 4" w:semiHidden="0" w:uiPriority="50" w:unhideWhenUsed="0"/>
    <w:lsdException w:name="Grid Table 6 Colorful Accent 4" w:semiHidden="0" w:uiPriority="51" w:unhideWhenUsed="0"/>
    <w:lsdException w:name="Grid Table 7 Colorful Accent 4" w:semiHidden="0" w:uiPriority="52" w:unhideWhenUsed="0"/>
    <w:lsdException w:name="Grid Table 1 Light Accent 5" w:semiHidden="0" w:uiPriority="46" w:unhideWhenUsed="0"/>
    <w:lsdException w:name="Grid Table 2 Accent 5" w:semiHidden="0" w:uiPriority="47" w:unhideWhenUsed="0"/>
    <w:lsdException w:name="Grid Table 3 Accent 5" w:semiHidden="0" w:uiPriority="48" w:unhideWhenUsed="0"/>
    <w:lsdException w:name="Grid Table 4 Accent 5" w:semiHidden="0" w:uiPriority="49" w:unhideWhenUsed="0"/>
    <w:lsdException w:name="Grid Table 5 Dark Accent 5" w:semiHidden="0" w:uiPriority="50" w:unhideWhenUsed="0"/>
    <w:lsdException w:name="Grid Table 6 Colorful Accent 5" w:semiHidden="0" w:uiPriority="51" w:unhideWhenUsed="0"/>
    <w:lsdException w:name="Grid Table 7 Colorful Accent 5" w:semiHidden="0" w:uiPriority="52" w:unhideWhenUsed="0"/>
    <w:lsdException w:name="Grid Table 1 Light Accent 6" w:semiHidden="0" w:uiPriority="46" w:unhideWhenUsed="0"/>
    <w:lsdException w:name="Grid Table 2 Accent 6" w:semiHidden="0" w:uiPriority="47" w:unhideWhenUsed="0"/>
    <w:lsdException w:name="Grid Table 3 Accent 6" w:semiHidden="0" w:uiPriority="48" w:unhideWhenUsed="0"/>
    <w:lsdException w:name="Grid Table 4 Accent 6" w:semiHidden="0" w:uiPriority="49" w:unhideWhenUsed="0"/>
    <w:lsdException w:name="Grid Table 5 Dark Accent 6" w:semiHidden="0" w:uiPriority="50" w:unhideWhenUsed="0"/>
    <w:lsdException w:name="Grid Table 6 Colorful Accent 6" w:semiHidden="0" w:uiPriority="51" w:unhideWhenUsed="0"/>
    <w:lsdException w:name="Grid Table 7 Colorful Accent 6" w:semiHidden="0" w:uiPriority="52" w:unhideWhenUsed="0"/>
    <w:lsdException w:name="List Table 1 Light" w:semiHidden="0" w:uiPriority="46" w:unhideWhenUsed="0"/>
    <w:lsdException w:name="List Table 2" w:semiHidden="0" w:uiPriority="47" w:unhideWhenUsed="0"/>
    <w:lsdException w:name="List Table 3" w:semiHidden="0" w:uiPriority="48" w:unhideWhenUsed="0"/>
    <w:lsdException w:name="List Table 4" w:semiHidden="0" w:uiPriority="49" w:unhideWhenUsed="0"/>
    <w:lsdException w:name="List Table 5 Dark" w:semiHidden="0" w:uiPriority="50" w:unhideWhenUsed="0"/>
    <w:lsdException w:name="List Table 6 Colorful" w:semiHidden="0" w:uiPriority="51" w:unhideWhenUsed="0"/>
    <w:lsdException w:name="List Table 7 Colorful" w:semiHidden="0" w:uiPriority="52" w:unhideWhenUsed="0"/>
    <w:lsdException w:name="List Table 1 Light Accent 1" w:semiHidden="0" w:uiPriority="46" w:unhideWhenUsed="0"/>
    <w:lsdException w:name="List Table 2 Accent 1" w:semiHidden="0" w:uiPriority="47" w:unhideWhenUsed="0"/>
    <w:lsdException w:name="List Table 3 Accent 1" w:semiHidden="0" w:uiPriority="48" w:unhideWhenUsed="0"/>
    <w:lsdException w:name="List Table 4 Accent 1" w:semiHidden="0" w:uiPriority="49" w:unhideWhenUsed="0"/>
    <w:lsdException w:name="List Table 5 Dark Accent 1" w:semiHidden="0" w:uiPriority="50" w:unhideWhenUsed="0"/>
    <w:lsdException w:name="List Table 6 Colorful Accent 1" w:semiHidden="0" w:uiPriority="51" w:unhideWhenUsed="0"/>
    <w:lsdException w:name="List Table 7 Colorful Accent 1" w:semiHidden="0" w:uiPriority="52" w:unhideWhenUsed="0"/>
    <w:lsdException w:name="List Table 1 Light Accent 2" w:semiHidden="0" w:uiPriority="46" w:unhideWhenUsed="0"/>
    <w:lsdException w:name="List Table 2 Accent 2" w:semiHidden="0" w:uiPriority="47" w:unhideWhenUsed="0"/>
    <w:lsdException w:name="List Table 3 Accent 2" w:semiHidden="0" w:uiPriority="48" w:unhideWhenUsed="0"/>
    <w:lsdException w:name="List Table 4 Accent 2" w:semiHidden="0" w:uiPriority="49" w:unhideWhenUsed="0"/>
    <w:lsdException w:name="List Table 5 Dark Accent 2" w:semiHidden="0" w:uiPriority="50" w:unhideWhenUsed="0"/>
    <w:lsdException w:name="List Table 6 Colorful Accent 2" w:semiHidden="0" w:uiPriority="51" w:unhideWhenUsed="0"/>
    <w:lsdException w:name="List Table 7 Colorful Accent 2" w:semiHidden="0" w:uiPriority="52" w:unhideWhenUsed="0"/>
    <w:lsdException w:name="List Table 1 Light Accent 3" w:semiHidden="0" w:uiPriority="46" w:unhideWhenUsed="0"/>
    <w:lsdException w:name="List Table 2 Accent 3" w:semiHidden="0" w:uiPriority="47" w:unhideWhenUsed="0"/>
    <w:lsdException w:name="List Table 3 Accent 3" w:semiHidden="0" w:uiPriority="48" w:unhideWhenUsed="0"/>
    <w:lsdException w:name="List Table 4 Accent 3" w:semiHidden="0" w:uiPriority="49" w:unhideWhenUsed="0"/>
    <w:lsdException w:name="List Table 5 Dark Accent 3" w:semiHidden="0" w:uiPriority="50" w:unhideWhenUsed="0"/>
    <w:lsdException w:name="List Table 6 Colorful Accent 3" w:semiHidden="0" w:uiPriority="51" w:unhideWhenUsed="0"/>
    <w:lsdException w:name="List Table 7 Colorful Accent 3" w:semiHidden="0" w:uiPriority="52" w:unhideWhenUsed="0"/>
    <w:lsdException w:name="List Table 1 Light Accent 4" w:semiHidden="0" w:uiPriority="46" w:unhideWhenUsed="0"/>
    <w:lsdException w:name="List Table 2 Accent 4" w:semiHidden="0" w:uiPriority="47" w:unhideWhenUsed="0"/>
    <w:lsdException w:name="List Table 3 Accent 4" w:semiHidden="0" w:uiPriority="48" w:unhideWhenUsed="0"/>
    <w:lsdException w:name="List Table 4 Accent 4" w:semiHidden="0" w:uiPriority="49" w:unhideWhenUsed="0"/>
    <w:lsdException w:name="List Table 5 Dark Accent 4" w:semiHidden="0" w:uiPriority="50" w:unhideWhenUsed="0"/>
    <w:lsdException w:name="List Table 6 Colorful Accent 4" w:semiHidden="0" w:uiPriority="51" w:unhideWhenUsed="0"/>
    <w:lsdException w:name="List Table 7 Colorful Accent 4" w:semiHidden="0" w:uiPriority="52" w:unhideWhenUsed="0"/>
    <w:lsdException w:name="List Table 1 Light Accent 5" w:semiHidden="0" w:uiPriority="46" w:unhideWhenUsed="0"/>
    <w:lsdException w:name="List Table 2 Accent 5" w:semiHidden="0" w:uiPriority="47" w:unhideWhenUsed="0"/>
    <w:lsdException w:name="List Table 3 Accent 5" w:semiHidden="0" w:uiPriority="48" w:unhideWhenUsed="0"/>
    <w:lsdException w:name="List Table 4 Accent 5" w:semiHidden="0" w:uiPriority="49" w:unhideWhenUsed="0"/>
    <w:lsdException w:name="List Table 5 Dark Accent 5" w:semiHidden="0" w:uiPriority="50" w:unhideWhenUsed="0"/>
    <w:lsdException w:name="List Table 6 Colorful Accent 5" w:semiHidden="0" w:uiPriority="51" w:unhideWhenUsed="0"/>
    <w:lsdException w:name="List Table 7 Colorful Accent 5" w:semiHidden="0" w:uiPriority="52" w:unhideWhenUsed="0"/>
    <w:lsdException w:name="List Table 1 Light Accent 6" w:semiHidden="0" w:uiPriority="46" w:unhideWhenUsed="0"/>
    <w:lsdException w:name="List Table 2 Accent 6" w:semiHidden="0" w:uiPriority="47" w:unhideWhenUsed="0"/>
    <w:lsdException w:name="List Table 3 Accent 6" w:semiHidden="0" w:uiPriority="48" w:unhideWhenUsed="0"/>
    <w:lsdException w:name="List Table 4 Accent 6" w:semiHidden="0" w:uiPriority="49" w:unhideWhenUsed="0"/>
    <w:lsdException w:name="List Table 5 Dark Accent 6" w:semiHidden="0" w:uiPriority="50" w:unhideWhenUsed="0"/>
    <w:lsdException w:name="List Table 6 Colorful Accent 6" w:semiHidden="0" w:uiPriority="51" w:unhideWhenUsed="0"/>
    <w:lsdException w:name="List Table 7 Colorful Accent 6" w:semiHidden="0" w:uiPriority="52" w:unhideWhenUsed="0"/>
  </w:latentStyles>
  <w:style w:type="paragraph" w:default="1" w:styleId="Normal">
    <w:name w:val="Normal"/>
    <w:qFormat/>
    <w:rsid w:val="001343FA"/>
    <w:pPr>
      <w:widowControl w:val="0"/>
      <w:jc w:val="both"/>
    </w:pPr>
    <w:rPr>
      <w:kern w:val="2"/>
      <w:sz w:val="24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semiHidden/>
    <w:rPr>
      <w:sz w:val="21"/>
      <w:szCs w:val="21"/>
    </w:rPr>
  </w:style>
  <w:style w:type="character" w:styleId="Strong">
    <w:name w:val="Strong"/>
    <w:qFormat/>
    <w:rPr>
      <w:b/>
      <w:bCs/>
    </w:rPr>
  </w:style>
  <w:style w:type="character" w:customStyle="1" w:styleId="BT5">
    <w:name w:val="BT5"/>
    <w:rPr>
      <w:rFonts w:eastAsia="黑体"/>
      <w:bCs/>
    </w:rPr>
  </w:style>
  <w:style w:type="character" w:customStyle="1" w:styleId="5">
    <w:name w:val="5"/>
    <w:rPr>
      <w:rFonts w:ascii="黑体" w:eastAsia="黑体" w:hAnsi="黑体"/>
      <w:sz w:val="21"/>
    </w:rPr>
  </w:style>
  <w:style w:type="character" w:customStyle="1" w:styleId="BT2Char">
    <w:name w:val="BT2 Char"/>
    <w:link w:val="BT2"/>
    <w:rPr>
      <w:rFonts w:eastAsia="黑体" w:cs="宋体"/>
      <w:b/>
      <w:bCs/>
      <w:kern w:val="2"/>
      <w:sz w:val="32"/>
    </w:rPr>
  </w:style>
  <w:style w:type="character" w:customStyle="1" w:styleId="4CharChar">
    <w:name w:val="4 Char Char"/>
    <w:link w:val="4"/>
    <w:rPr>
      <w:rFonts w:eastAsia="方正小标宋简体" w:cs="宋体"/>
      <w:kern w:val="2"/>
      <w:sz w:val="29"/>
      <w:lang w:val="en-US" w:eastAsia="zh-CN" w:bidi="ar-SA"/>
    </w:rPr>
  </w:style>
  <w:style w:type="paragraph" w:styleId="BodyTextIndent">
    <w:name w:val="Body Text Indent"/>
    <w:basedOn w:val="Normal"/>
    <w:unhideWhenUsed/>
    <w:qFormat/>
    <w:pPr>
      <w:spacing w:after="120"/>
      <w:ind w:left="420" w:leftChars="200"/>
    </w:pPr>
  </w:style>
  <w:style w:type="paragraph" w:styleId="BalloonText">
    <w:name w:val="Balloon Text"/>
    <w:basedOn w:val="Normal"/>
    <w:semiHidden/>
    <w:rPr>
      <w:sz w:val="18"/>
      <w:szCs w:val="18"/>
    </w:rPr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paragraph" w:styleId="Header">
    <w:name w:val="header"/>
    <w:basedOn w:val="Normal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PlainText">
    <w:name w:val="Plain Text"/>
    <w:basedOn w:val="Normal"/>
    <w:pPr>
      <w:adjustRightInd w:val="0"/>
      <w:spacing w:line="312" w:lineRule="atLeast"/>
      <w:textAlignment w:val="baseline"/>
    </w:pPr>
    <w:rPr>
      <w:rFonts w:ascii="宋体" w:hAnsi="Courier New" w:cs="Courier New"/>
      <w:kern w:val="0"/>
      <w:szCs w:val="21"/>
    </w:rPr>
  </w:style>
  <w:style w:type="paragraph" w:styleId="CommentText">
    <w:name w:val="annotation text"/>
    <w:basedOn w:val="Normal"/>
    <w:semiHidden/>
    <w:pPr>
      <w:jc w:val="left"/>
    </w:pPr>
  </w:style>
  <w:style w:type="paragraph" w:customStyle="1" w:styleId="001">
    <w:name w:val="样式 (中文) 黑体 加粗 悬挂缩进: 0.01 字符"/>
    <w:basedOn w:val="Normal"/>
    <w:pPr>
      <w:ind w:hanging="1"/>
    </w:pPr>
    <w:rPr>
      <w:rFonts w:eastAsia="黑体" w:cs="宋体"/>
      <w:bCs/>
      <w:szCs w:val="20"/>
    </w:rPr>
  </w:style>
  <w:style w:type="paragraph" w:customStyle="1" w:styleId="BT2">
    <w:name w:val="BT2"/>
    <w:basedOn w:val="Normal"/>
    <w:link w:val="BT2Char"/>
    <w:pPr>
      <w:jc w:val="center"/>
    </w:pPr>
    <w:rPr>
      <w:rFonts w:eastAsia="黑体" w:cs="宋体"/>
      <w:b/>
      <w:bCs/>
      <w:sz w:val="32"/>
      <w:szCs w:val="20"/>
    </w:rPr>
  </w:style>
  <w:style w:type="paragraph" w:customStyle="1" w:styleId="4">
    <w:name w:val="4"/>
    <w:basedOn w:val="Normal"/>
    <w:link w:val="4CharChar"/>
    <w:pPr>
      <w:jc w:val="center"/>
    </w:pPr>
    <w:rPr>
      <w:rFonts w:eastAsia="方正小标宋简体" w:cs="宋体"/>
      <w:sz w:val="29"/>
      <w:szCs w:val="20"/>
    </w:rPr>
  </w:style>
  <w:style w:type="paragraph" w:customStyle="1" w:styleId="BDDDDD">
    <w:name w:val="BDDDDD"/>
    <w:basedOn w:val="Normal"/>
    <w:pPr>
      <w:jc w:val="center"/>
    </w:pPr>
    <w:rPr>
      <w:rFonts w:cs="宋体"/>
      <w:b/>
      <w:bCs/>
      <w:sz w:val="23"/>
      <w:szCs w:val="20"/>
    </w:rPr>
  </w:style>
  <w:style w:type="table" w:styleId="TableGrid">
    <w:name w:val="Table Grid"/>
    <w:basedOn w:val="TableNormal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targetScreenSz w:val="1024x768"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2.xml" /><Relationship Id="rId11" Type="http://schemas.openxmlformats.org/officeDocument/2006/relationships/image" Target="media/image5.jpeg" /><Relationship Id="rId12" Type="http://schemas.openxmlformats.org/officeDocument/2006/relationships/numbering" Target="numbering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header" Target="header1.xml" /><Relationship Id="rId8" Type="http://schemas.openxmlformats.org/officeDocument/2006/relationships/header" Target="header2.xml" /><Relationship Id="rId9" Type="http://schemas.openxmlformats.org/officeDocument/2006/relationships/footer" Target="footer1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/Relationships>
</file>

<file path=word/_rels/foot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.png" /></Relationships>
</file>

<file path=word/_rels/head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.png" /><Relationship Id="rId2" Type="http://schemas.openxmlformats.org/officeDocument/2006/relationships/image" Target="media/image4.png" /><Relationship Id="rId3" Type="http://schemas.openxmlformats.org/officeDocument/2006/relationships/image" Target="file:///D:\qq&#25991;&#20214;\712321467\Image\C2C\Image2\%7B75232B38-A165-1FB7-499C-2E1C792CACB5%7D.png" TargetMode="External" /></Relationships>
</file>

<file path=word/_rels/settings.xml.rels>&#65279;<?xml version="1.0" encoding="utf-8" standalone="yes"?><Relationships xmlns="http://schemas.openxmlformats.org/package/2006/relationships"><Relationship Id="rId1" Type="http://schemas.openxmlformats.org/officeDocument/2006/relationships/attachedTemplate" Target="file:///I:\8&#24320;&#21452;&#38754;&#21452;&#39029;&#30721;&#23494;&#23553;&#35797;&#21367;&#27169;&#26495;\8&#24320;&#21452;&#38754;&#21452;&#39029;&#30721;&#23494;&#23553;&#35797;&#21367;&#27169;&#26495;(&#20462;&#27491;&#29256;).dot" TargetMode="External" /></Relationships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E27B60-C4A3-4482-A718-C79B078AA8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8开双面双页码密封试卷模板(修正版)</Template>
  <TotalTime>121</TotalTime>
  <Pages>4</Pages>
  <Words>2405</Words>
  <Characters>13713</Characters>
  <Application>Microsoft Office Word</Application>
  <DocSecurity>0</DocSecurity>
  <Lines>114</Lines>
  <Paragraphs>32</Paragraphs>
  <ScaleCrop>false</ScaleCrop>
  <Company/>
  <LinksUpToDate>false</LinksUpToDate>
  <CharactersWithSpaces>16086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  <cp:lastPrinted>2014-09-16T02:51:00Z</cp:lastPrinted>
  <dcterms:created xsi:type="dcterms:W3CDTF">2022-03-15T05:19:00Z</dcterms:created>
  <dcterms:modified xsi:type="dcterms:W3CDTF">2022-03-15T09:24:00Z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