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11379200</wp:posOffset>
            </wp:positionV>
            <wp:extent cx="444500" cy="317500"/>
            <wp:effectExtent l="0" t="0" r="12700" b="635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604.1pt;width:979.7pt;" filled="f" o:preferrelative="t" stroked="f" coordsize="21600,21600">
            <v:path/>
            <v:fill on="f" focussize="0,0"/>
            <v:stroke on="f"/>
            <v:imagedata r:id="rId11" o:title="14AE31CF-A98E-11EC-A907-300ED5D01A79"/>
            <o:lock v:ext="edit" aspectratio="t"/>
            <w10:wrap type="none"/>
            <w10:anchorlock/>
          </v:shape>
        </w:pict>
      </w:r>
    </w:p>
    <w:p>
      <w:r>
        <w:pict>
          <v:shape id="_x0000_i1026" o:spt="75" type="#_x0000_t75" style="height:595.2pt;width:471.65pt;" filled="f" o:preferrelative="t" stroked="f" coordsize="21600,21600">
            <v:path/>
            <v:fill on="f" focussize="0,0"/>
            <v:stroke on="f"/>
            <v:imagedata r:id="rId12" o:title="14AE31CE-A98E-11EC-A907-300ED5D01A79"/>
            <o:lock v:ext="edit" aspectratio="t"/>
            <w10:wrap type="none"/>
            <w10:anchorlock/>
          </v:shape>
        </w:pict>
      </w:r>
      <w:r>
        <w:pict>
          <v:shape id="_x0000_i1027" o:spt="75" type="#_x0000_t75" style="height:593.6pt;width:507.25pt;" filled="f" o:preferrelative="t" stroked="f" coordsize="21600,21600">
            <v:path/>
            <v:fill on="f" focussize="0,0"/>
            <v:stroke on="f"/>
            <v:imagedata r:id="rId13" o:title="14AE31CD-A98E-11EC-A907-300ED5D01A79"/>
            <o:lock v:ext="edit" aspectratio="t"/>
            <w10:wrap type="none"/>
            <w10:anchorlock/>
          </v:shape>
        </w:pict>
      </w:r>
    </w:p>
    <w:p>
      <w:r>
        <w:pict>
          <v:shape id="_x0000_i1028" o:spt="75" type="#_x0000_t75" style="height:604.1pt;width:988.05pt;" filled="f" o:preferrelative="t" stroked="f" coordsize="21600,21600">
            <v:path/>
            <v:fill on="f" focussize="0,0"/>
            <v:stroke on="f"/>
            <v:imagedata r:id="rId14" o:title="14AE31D0-A98E-11EC-A907-300ED5D01A79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22113" w:h="15309" w:orient="landscape"/>
          <w:pgMar w:top="2041" w:right="1134" w:bottom="1134" w:left="1134" w:header="851" w:footer="992" w:gutter="0"/>
          <w:cols w:space="708" w:num="1"/>
          <w:docGrid w:type="lines" w:linePitch="312" w:charSpace="-3847"/>
        </w:sectPr>
      </w:pPr>
      <w:r>
        <w:pict>
          <v:shape id="_x0000_i1029" o:spt="75" type="#_x0000_t75" style="height:607.2pt;width:510.3pt;" filled="f" o:preferrelative="t" stroked="f" coordsize="21600,21600">
            <v:path/>
            <v:fill on="f" focussize="0,0"/>
            <v:stroke on="f"/>
            <v:imagedata r:id="rId15" o:title="微信图片_202203231109544"/>
            <o:lock v:ext="edit" aspectratio="t"/>
            <w10:wrap type="none"/>
            <w10:anchorlock/>
          </v:shape>
        </w:pict>
      </w:r>
      <w:r>
        <w:pict>
          <v:shape id="_x0000_i1030" o:spt="75" type="#_x0000_t75" style="height:583pt;width:435.75pt;" filled="f" o:preferrelative="t" stroked="f" coordsize="21600,21600">
            <v:path/>
            <v:fill on="f" focussize="0,0"/>
            <v:stroke on="f"/>
            <v:imagedata r:id="rId16" o:title="微信图片_202203231109541"/>
            <o:lock v:ext="edit" aspectratio="t"/>
            <w10:wrap type="none"/>
            <w10:anchorlock/>
          </v:shape>
        </w:pict>
      </w:r>
      <w:r>
        <w:pict>
          <v:shape id="_x0000_i1031" o:spt="75" type="#_x0000_t75" style="height:585.45pt;width:487.1pt;" filled="f" o:preferrelative="t" stroked="f" coordsize="21600,21600">
            <v:path/>
            <v:fill on="f" focussize="0,0"/>
            <v:stroke on="f"/>
            <v:imagedata r:id="rId17" o:title="微信图片_202203231109545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22113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4590" w:firstLineChars="2550"/>
      <w:rPr>
        <w:rFonts w:hint="eastAsia"/>
      </w:rPr>
    </w:pPr>
    <w:r>
      <w:rPr>
        <w:rFonts w:hint="eastAsia"/>
      </w:rPr>
      <w:t xml:space="preserve">                                                                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attachedTemplate r:id="rId1"/>
  <w:documentProtection w:enforcement="0"/>
  <w:defaultTabStop w:val="420"/>
  <w:drawingGridHorizontalSpacing w:val="191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359D3"/>
    <w:rsid w:val="00024C80"/>
    <w:rsid w:val="0008177A"/>
    <w:rsid w:val="00091D08"/>
    <w:rsid w:val="00207799"/>
    <w:rsid w:val="0026666C"/>
    <w:rsid w:val="002B4AEC"/>
    <w:rsid w:val="003218A5"/>
    <w:rsid w:val="003570BD"/>
    <w:rsid w:val="00397562"/>
    <w:rsid w:val="00400506"/>
    <w:rsid w:val="004441F7"/>
    <w:rsid w:val="00466296"/>
    <w:rsid w:val="00513082"/>
    <w:rsid w:val="0052011F"/>
    <w:rsid w:val="00626E54"/>
    <w:rsid w:val="006359D3"/>
    <w:rsid w:val="006A5256"/>
    <w:rsid w:val="006E1D4D"/>
    <w:rsid w:val="00756135"/>
    <w:rsid w:val="007C1D12"/>
    <w:rsid w:val="00836F5B"/>
    <w:rsid w:val="00885072"/>
    <w:rsid w:val="008F1578"/>
    <w:rsid w:val="00A5257D"/>
    <w:rsid w:val="00B569E4"/>
    <w:rsid w:val="00BA064A"/>
    <w:rsid w:val="00BA6D8F"/>
    <w:rsid w:val="00C7594D"/>
    <w:rsid w:val="00D21B23"/>
    <w:rsid w:val="00D40D3F"/>
    <w:rsid w:val="00D47164"/>
    <w:rsid w:val="00D83176"/>
    <w:rsid w:val="00D95FB0"/>
    <w:rsid w:val="00DA4CFA"/>
    <w:rsid w:val="00E47D89"/>
    <w:rsid w:val="00E63A4A"/>
    <w:rsid w:val="00E96E5E"/>
    <w:rsid w:val="00F47281"/>
    <w:rsid w:val="00F50741"/>
    <w:rsid w:val="00F531C0"/>
    <w:rsid w:val="00F62A0B"/>
    <w:rsid w:val="00FB5A77"/>
    <w:rsid w:val="00FC2FDD"/>
    <w:rsid w:val="026C0DD4"/>
    <w:rsid w:val="4E3961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5">
    <w:name w:val="page number"/>
    <w:basedOn w:val="4"/>
    <w:uiPriority w:val="0"/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jpe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&#26700;&#38754;\8&#24320;&#33521;&#35821;&#35797;&#21367;&#27169;&#29256;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8开英语试卷模版</Template>
  <Pages>6</Pages>
  <Words>1</Words>
  <Characters>11</Characters>
  <Lines>1</Lines>
  <Paragraphs>1</Paragraphs>
  <TotalTime>4</TotalTime>
  <ScaleCrop>false</ScaleCrop>
  <LinksUpToDate>false</LinksUpToDate>
  <CharactersWithSpaces>11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2012-06-09T04:58:00Z</dcterms:created>
  <dc:creator>dell</dc:creator>
  <cp:lastModifiedBy>Administrator</cp:lastModifiedBy>
  <dcterms:modified xsi:type="dcterms:W3CDTF">2022-03-24T07:16:49Z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