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3FA9" w:rsidRDefault="0064322A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10502900</wp:posOffset>
            </wp:positionV>
            <wp:extent cx="304800" cy="381000"/>
            <wp:effectExtent l="0" t="0" r="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4150" cy="6962140"/>
            <wp:effectExtent l="0" t="0" r="12700" b="1016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96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9865" cy="7031990"/>
            <wp:effectExtent l="0" t="0" r="6985" b="1651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9865" cy="7026275"/>
            <wp:effectExtent l="0" t="0" r="6985" b="3175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www.zxxk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52085" cy="7040880"/>
            <wp:effectExtent l="0" t="0" r="5715" b="762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www.zxxk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9865" cy="7031990"/>
            <wp:effectExtent l="0" t="0" r="6985" b="1651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www.zxxk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0975" cy="7110730"/>
            <wp:effectExtent l="0" t="0" r="15875" b="1397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11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7415530"/>
            <wp:effectExtent l="0" t="0" r="10160" b="1397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1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975350" cy="8011795"/>
            <wp:effectExtent l="0" t="0" r="6350" b="8255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www.zxxk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5350" cy="801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3FA9">
      <w:headerReference w:type="default" r:id="rId16"/>
      <w:footerReference w:type="default" r:id="rId17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64322A">
      <w:r>
        <w:separator/>
      </w:r>
    </w:p>
  </w:endnote>
  <w:endnote w:type="continuationSeparator" w:id="0">
    <w:p w:rsidR="00000000" w:rsidRDefault="006432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3FA9" w:rsidRDefault="0064322A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http://www.zxxk.com" style="position:absolute;margin-left:158.95pt;margin-top:407.9pt;width:2.85pt;height:2.85pt;z-index:-251657216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http://www.zxxk.com" style="position:absolute;margin-left:64.05pt;margin-top:-20.75pt;width:.05pt;height:.05pt;z-index:251661312;mso-width-relative:page;mso-height-relative:page">
          <v:imagedata r:id="rId1" o:title="%7B75232B38-A165-1FB7-499C-2E1C792CACB5%7D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64322A">
      <w:r>
        <w:separator/>
      </w:r>
    </w:p>
  </w:footnote>
  <w:footnote w:type="continuationSeparator" w:id="0">
    <w:p w:rsidR="00000000" w:rsidRDefault="006432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3FA9" w:rsidRDefault="0064322A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http://www.zxxk.com" style="position:absolute;left:0;text-align:left;margin-left:351pt;margin-top:8.45pt;width:.75pt;height:.75pt;z-index:251660288;mso-width-relative:page;mso-height-relative:page">
          <v:imagedata r:id="rId1" o:title="%7B75232B38-A165-1FB7-499C-2E1C792CACB5%7D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http://www.zxxk.com" style="width:.75pt;height:.7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3FA9"/>
    <w:rsid w:val="0064322A"/>
    <w:rsid w:val="00DF3FA9"/>
    <w:rsid w:val="00EA4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  <w15:docId w15:val="{12392CC1-0DB3-4E5F-945A-5E5C19F4A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25945;&#20064;&#36716;21\&#19968;&#27169;\&#21387;&#32553;\2022&#24180;&#23665;&#35199;&#30465;&#26187;&#20013;&#24066;&#20013;&#32771;&#22791;&#25112;&#36866;&#24212;&#65288;&#19968;&#27169;&#65289;&#21382;&#21490;&#35797;&#39064;\2022&#23626;&#23665;&#35199;&#30465;&#26187;&#20013;&#24066;&#20013;&#32771;&#22791;&#25112;&#36866;&#24212;&#65288;&#19968;&#27169;&#65289;&#21382;&#21490;&#35797;&#3906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2022届山西省晋中市中考备战适应（一模）历史试题.docx</Template>
  <TotalTime>0</TotalTime>
  <Pages>3</Pages>
  <Words>0</Words>
  <Characters>0</Characters>
  <Application>Microsoft Office Word</Application>
  <DocSecurity>0</DocSecurity>
  <PresentationFormat/>
  <Lines>8</Lines>
  <Paragraphs>0</Paragraphs>
  <ScaleCrop>false</ScaleCrop>
  <Manager/>
  <Company>二一教育</Company>
  <LinksUpToDate>false</LinksUpToDate>
  <CharactersWithSpaces>0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21cnjy.com</dc:creator>
  <cp:keywords>21</cp:keywords>
  <dc:description/>
  <cp:lastModifiedBy>Windows</cp:lastModifiedBy>
  <cp:revision>2</cp:revision>
  <dcterms:created xsi:type="dcterms:W3CDTF">2022-04-04T19:07:00Z</dcterms:created>
  <dcterms:modified xsi:type="dcterms:W3CDTF">2022-04-04T19:26:00Z</dcterms:modified>
  <cp:category/>
  <cp:contentStatus/>
  <dc:language/>
  <cp:version/>
</cp:coreProperties>
</file>