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10312400</wp:posOffset>
            </wp:positionV>
            <wp:extent cx="381000" cy="342900"/>
            <wp:effectExtent l="0" t="0" r="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5" o:spt="75" alt="1" type="#_x0000_t75" style="height:556pt;width:414.95pt;" filled="f" o:preferrelative="t" stroked="f" coordsize="21600,21600">
            <v:path/>
            <v:fill on="f" focussize="0,0"/>
            <v:stroke on="f"/>
            <v:imagedata r:id="rId7" o:title="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4" o:spt="75" alt="2" type="#_x0000_t75" style="height:560.1pt;width:415.1pt;" filled="f" o:preferrelative="t" stroked="f" coordsize="21600,21600">
            <v:path/>
            <v:fill on="f" focussize="0,0"/>
            <v:stroke on="f"/>
            <v:imagedata r:id="rId8" o:title="2"/>
            <o:lock v:ext="edit" aspectratio="t"/>
            <w10:wrap type="none"/>
            <w10:anchorlock/>
          </v:shape>
        </w:pict>
      </w:r>
      <w:bookmarkStart w:id="0" w:name="_GoBack"/>
      <w:r>
        <w:rPr>
          <w:rFonts w:hint="eastAsia" w:eastAsia="宋体"/>
          <w:lang w:eastAsia="zh-CN"/>
        </w:rPr>
        <w:pict>
          <v:shape id="_x0000_i1033" o:spt="75" alt="3" type="#_x0000_t75" style="height:555.95pt;width:414.9pt;" filled="f" o:preferrelative="t" stroked="f" coordsize="21600,21600">
            <v:path/>
            <v:fill on="f" focussize="0,0"/>
            <v:stroke on="f"/>
            <v:imagedata r:id="rId9" o:title="3"/>
            <o:lock v:ext="edit" aspectratio="t"/>
            <w10:wrap type="none"/>
            <w10:anchorlock/>
          </v:shape>
        </w:pict>
      </w:r>
      <w:bookmarkEnd w:id="0"/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8" o:spt="75" alt="http://www.zxxk.com" type="#_x0000_t75" style="height:632.65pt;width:474.3pt;" filled="f" o:preferrelative="t" stroked="f" coordsize="21600,21600">
            <v:path/>
            <v:fill on="f" focussize="0,0"/>
            <v:stroke on="f"/>
            <v:imagedata r:id="rId10" o:title="403f2263e30b363dc360931e72ede91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29" o:spt="75" alt="http://www.zxxk.com" type="#_x0000_t75" style="height:637.7pt;width:478.1pt;" filled="f" o:preferrelative="t" stroked="f" coordsize="21600,21600">
            <v:path/>
            <v:fill on="f" focussize="0,0"/>
            <v:stroke on="f"/>
            <v:imagedata r:id="rId11" o:title="5b97fa578bff4167d8c49b693a7bea8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0" o:spt="75" alt="http://www.zxxk.com" type="#_x0000_t75" style="height:635.15pt;width:476.2pt;" filled="f" o:preferrelative="t" stroked="f" coordsize="21600,21600">
            <v:path/>
            <v:fill on="f" focussize="0,0"/>
            <v:stroke on="f"/>
            <v:imagedata r:id="rId12" o:title="f0f71ae3273567c31a572546ae4fd2e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</w:p>
    <w:p/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1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242B25A3"/>
    <w:rsid w:val="31FE784C"/>
    <w:rsid w:val="4CBA520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257B75232B38-A165-1FB7-499C-2E1C792CACB5%25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257B75232B38-A165-1FB7-499C-2E1C792CACB5%25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29289;&#29702;\2022&#24180;&#27827;&#21335;&#30465;&#21608;&#21475;&#24066;&#35199;&#21326;&#21439;&#20013;&#32771;&#29289;&#29702;&#31532;&#20108;&#27425;&#27169;&#25311;&#32771;&#35797;.doc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2022年河南省周口市西华县中考物理第二次模拟考试.docx</Template>
  <Company>二一教育</Company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2022-04-30T05:37:00Z</dcterms:created>
  <dc:creator>21cnjy.com</dc:creator>
  <cp:keywords>21</cp:keywords>
  <cp:lastModifiedBy>Administrator</cp:lastModifiedBy>
  <dcterms:modified xsi:type="dcterms:W3CDTF">2022-05-01T13:28:03Z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