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11417300</wp:posOffset>
            </wp:positionV>
            <wp:extent cx="317500" cy="457200"/>
            <wp:effectExtent l="0" t="0" r="635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818324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8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51090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1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3527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5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116570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2" b="139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1745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68310"/>
            <wp:effectExtent l="0" t="0" r="254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6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25055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50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541A26F8"/>
    <w:rsid w:val="77526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uiPriority w:val="99"/>
    <w:rPr>
      <w:sz w:val="18"/>
      <w:szCs w:val="18"/>
    </w:rPr>
  </w:style>
  <w:style w:type="character" w:customStyle="1" w:styleId="8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29289;&#29702;\2022&#24180;&#24191;&#35199;&#21335;&#23425;&#24066;&#27743;&#21335;&#21306;&#20013;&#32771;&#19968;&#27169;&#29289;&#29702;&#35797;&#21367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2022年广西南宁市江南区中考一模物理试卷.docx</Template>
  <Company>二一教育</Company>
  <Pages>6</Pages>
  <Words>0</Words>
  <Characters>0</Characters>
  <Lines>1</Lines>
  <Paragraphs>1</Paragraphs>
  <TotalTime>2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2022-04-30T05:36:00Z</dcterms:created>
  <dc:creator>21cnjy.com</dc:creator>
  <cp:keywords>21</cp:keywords>
  <cp:lastModifiedBy>Administrator</cp:lastModifiedBy>
  <dcterms:modified xsi:type="dcterms:W3CDTF">2022-04-30T05:54:36Z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