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12217400</wp:posOffset>
            </wp:positionH>
            <wp:positionV relativeFrom="topMargin">
              <wp:posOffset>12230100</wp:posOffset>
            </wp:positionV>
            <wp:extent cx="368300" cy="330200"/>
            <wp:effectExtent l="0" t="0" r="12700" b="12700"/>
            <wp:wrapNone/>
            <wp:docPr id="100022" name="图片 1000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2" name="图片 10002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8300" cy="330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10555" cy="7915910"/>
            <wp:effectExtent l="0" t="0" r="4445" b="8890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http://www.zxxk.com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10555" cy="791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69610" cy="8400415"/>
            <wp:effectExtent l="0" t="0" r="2540" b="635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http://www.zxxk.com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9610" cy="8400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61355" cy="8382635"/>
            <wp:effectExtent l="0" t="0" r="10795" b="18415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http://www.zxxk.com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1355" cy="83826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30875" cy="8517890"/>
            <wp:effectExtent l="0" t="0" r="3175" b="16510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http://www.zxxk.com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30875" cy="8517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11825" cy="8570595"/>
            <wp:effectExtent l="0" t="0" r="3175" b="1905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http://www.zxxk.com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11825" cy="8570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619115" cy="8512175"/>
            <wp:effectExtent l="0" t="0" r="635" b="3175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http://www.zxxk.com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19115" cy="8512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18175" cy="8482965"/>
            <wp:effectExtent l="0" t="0" r="15875" b="13335"/>
            <wp:docPr id="7" name="图片 7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http://www.zxxk.com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18175" cy="8482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58510" cy="8152765"/>
            <wp:effectExtent l="0" t="0" r="8890" b="635"/>
            <wp:docPr id="8" name="图片 8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http://www.zxxk.com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858510" cy="81527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jc w:val="center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参考答案：</w:t>
      </w:r>
    </w:p>
    <w:p>
      <w:pPr>
        <w:jc w:val="center"/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A卷（共100分）</w:t>
      </w:r>
    </w:p>
    <w:p>
      <w:pPr>
        <w:numPr>
          <w:ilvl w:val="0"/>
          <w:numId w:val="1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选择题（每小题4分，共64分）</w:t>
      </w: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01--05 CCDCB   06--10 CAABC   11--16 BCCDDB</w:t>
      </w:r>
    </w:p>
    <w:p>
      <w:pPr>
        <w:numPr>
          <w:ilvl w:val="0"/>
          <w:numId w:val="1"/>
        </w:numPr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非选择题（共36分）</w:t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001260" cy="6938645"/>
            <wp:effectExtent l="0" t="0" r="8890" b="14605"/>
            <wp:docPr id="10" name="图片 10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http://www.zxxk.com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001260" cy="693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default"/>
          <w:lang w:val="en-US" w:eastAsia="zh-CN"/>
        </w:rPr>
        <w:drawing>
          <wp:inline distT="0" distB="0" distL="114300" distR="114300">
            <wp:extent cx="5542280" cy="3472815"/>
            <wp:effectExtent l="0" t="0" r="1270" b="13335"/>
            <wp:docPr id="11" name="图片 1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http://www.zxxk.com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42280" cy="3472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leftChars="0"/>
        <w:jc w:val="center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B卷（共30分）</w:t>
      </w:r>
    </w:p>
    <w:p>
      <w:pPr>
        <w:numPr>
          <w:ilvl w:val="0"/>
          <w:numId w:val="0"/>
        </w:numPr>
        <w:ind w:leftChars="0"/>
        <w:jc w:val="center"/>
        <w:rPr>
          <w:rFonts w:hint="default"/>
          <w:b/>
          <w:bCs/>
          <w:lang w:val="en-US" w:eastAsia="zh-CN"/>
        </w:rPr>
      </w:pPr>
      <w:r>
        <w:rPr>
          <w:rFonts w:hint="default"/>
          <w:b/>
          <w:bCs/>
          <w:lang w:val="en-US" w:eastAsia="zh-CN"/>
        </w:rPr>
        <w:drawing>
          <wp:inline distT="0" distB="0" distL="114300" distR="114300">
            <wp:extent cx="5895975" cy="4462145"/>
            <wp:effectExtent l="0" t="0" r="9525" b="14605"/>
            <wp:docPr id="12" name="图片 1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http://www.zxxk.com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4462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b/>
          <w:bCs/>
          <w:lang w:val="en-US" w:eastAsia="zh-CN"/>
        </w:rPr>
        <w:drawing>
          <wp:inline distT="0" distB="0" distL="114300" distR="114300">
            <wp:extent cx="5880735" cy="8270240"/>
            <wp:effectExtent l="0" t="0" r="5715" b="16510"/>
            <wp:docPr id="13" name="图片 1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http://www.zxxk.com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880735" cy="8270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headerReference r:id="rId3" w:type="default"/>
      <w:footerReference r:id="rId4" w:type="default"/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spacing w:after="0" w:line="240" w:lineRule="auto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http://www.zxxk.com" type="#_x0000_t136" style="position:absolute;left:0pt;margin-left:158.95pt;margin-top:407.9pt;height:2.85pt;width:2.85pt;mso-position-horizontal-relative:margin;mso-position-vertical-relative:margin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shape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http://www.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spacing w:after="0" w:line="240" w:lineRule="auto"/>
      <w:rPr>
        <w:rFonts w:ascii="Times New Roman" w:hAnsi="Times New Roman" w:eastAsia="宋体" w:cs="Times New Roman"/>
        <w:kern w:val="0"/>
        <w:sz w:val="2"/>
        <w:szCs w:val="2"/>
      </w:rPr>
    </w:pPr>
    <w:r>
      <w:rPr>
        <w:rFonts w:hint="eastAsia"/>
        <w:color w:val="FFFFFF"/>
        <w:sz w:val="2"/>
        <w:szCs w:val="2"/>
      </w:rPr>
      <w:pict>
        <v:shape id="_x0000_i1025" o:spt="136" alt="http://www.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1EB8BA5"/>
    <w:multiLevelType w:val="singleLevel"/>
    <w:tmpl w:val="11EB8BA5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embedSystemFonts/>
  <w:bordersDoNotSurroundHeader w:val="1"/>
  <w:bordersDoNotSurroundFooter w:val="1"/>
  <w:attachedTemplate r:id="rId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MDI5MzUwYjg3MmYzZTVkNDlkY2M5NzM0OGMwYWMxMzYifQ=="/>
  </w:docVars>
  <w:rsids>
    <w:rsidRoot w:val="00000000"/>
    <w:rsid w:val="3D120776"/>
    <w:rsid w:val="60052866"/>
    <w:rsid w:val="6305308B"/>
    <w:rsid w:val="71F304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iPriority="99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spacing w:after="0" w:line="240" w:lineRule="auto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after="0" w:line="240" w:lineRule="auto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1" Type="http://schemas.openxmlformats.org/officeDocument/2006/relationships/fontTable" Target="fontTable.xml"/><Relationship Id="rId20" Type="http://schemas.openxmlformats.org/officeDocument/2006/relationships/numbering" Target="numbering.xml"/><Relationship Id="rId2" Type="http://schemas.openxmlformats.org/officeDocument/2006/relationships/settings" Target="settings.xml"/><Relationship Id="rId19" Type="http://schemas.openxmlformats.org/officeDocument/2006/relationships/customXml" Target="../customXml/item1.xml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25257B75232B38-A165-1FB7-499C-2E1C792CACB5%2525257D.png" TargetMode="External"/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L\&#25919;&#27835;\2022&#24180;&#22235;&#24029;&#30465;&#20869;&#27743;&#24066;&#20013;&#32771;&#36947;&#24503;&#19982;&#27861;&#27835;&#27169;&#25311;&#35797;&#39064;&#65288;&#19968;&#65289;.docx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2022年四川省内江市中考道德与法治模拟试题（一）.docx</Template>
  <Company>二一教育</Company>
  <Pages>12</Pages>
  <Words>48</Words>
  <Characters>81</Characters>
  <Lines>0</Lines>
  <Paragraphs>0</Paragraphs>
  <TotalTime>1</TotalTime>
  <ScaleCrop>false</ScaleCrop>
  <LinksUpToDate>false</LinksUpToDate>
  <CharactersWithSpaces>90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2022-05-15T14:12:00Z</dcterms:created>
  <dc:creator>21cnjy.com</dc:creator>
  <cp:keywords>21</cp:keywords>
  <cp:lastModifiedBy>Administrator</cp:lastModifiedBy>
  <dcterms:modified xsi:type="dcterms:W3CDTF">2022-05-17T13:34:57Z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</Properties>
</file>