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12039600</wp:posOffset>
            </wp:positionH>
            <wp:positionV relativeFrom="topMargin">
              <wp:posOffset>10795000</wp:posOffset>
            </wp:positionV>
            <wp:extent cx="482600" cy="330200"/>
            <wp:effectExtent l="0" t="0" r="1270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http://www.zxxk.com" type="#_x0000_t75" style="height:667.8pt;width:415pt;" filled="f" o:preferrelative="t" stroked="f" coordsize="21600,21600">
            <v:path/>
            <v:fill on="f" focussize="0,0"/>
            <v:stroke on="f" joinstyle="miter"/>
            <v:imagedata r:id="rId7" o:title="微信图片_20220517083320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http://www.zxxk.com" type="#_x0000_t75" style="height:652.95pt;width:414.8pt;" filled="f" o:preferrelative="t" stroked="f" coordsize="21600,21600">
            <v:path/>
            <v:fill on="f" focussize="0,0"/>
            <v:stroke on="f" joinstyle="miter"/>
            <v:imagedata r:id="rId8" o:title="微信图片_20220517083320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http://www.zxxk.com" type="#_x0000_t75" style="height:674.8pt;width:413.9pt;" filled="f" o:preferrelative="t" stroked="f" coordsize="21600,21600">
            <v:path/>
            <v:fill on="f" focussize="0,0"/>
            <v:stroke on="f" joinstyle="miter"/>
            <v:imagedata r:id="rId9" o:title="微信图片_20220517083320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http://www.zxxk.com" type="#_x0000_t75" style="height:626.7pt;width:414.1pt;" filled="f" o:preferrelative="t" stroked="f" coordsize="21600,21600">
            <v:path/>
            <v:fill on="f" focussize="0,0"/>
            <v:stroke on="f" joinstyle="miter"/>
            <v:imagedata r:id="rId10" o:title="微信图片_202205170833203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/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9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028B5847"/>
    <w:rsid w:val="523707A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\&#25919;&#27835;\&#26032;&#24314;&#25991;&#20214;&#22841;\2022&#24180;&#36797;&#23425;&#30465;&#33899;&#33446;&#23707;&#24066;&#32485;&#20013;&#21439;&#20061;&#24180;&#32423;&#31532;&#19968;&#27425;&#27169;&#25311;&#32771;&#35797;&#36947;&#24503;&#19982;&#27861;&#27835;&#35797;&#39064;\2022&#24180;&#36797;&#23425;&#30465;&#33899;&#33446;&#23707;&#24066;&#32485;&#20013;&#21439;&#20061;&#24180;&#32423;&#31532;&#19968;&#27425;&#27169;&#25311;&#32771;&#35797;&#36947;&#24503;&#19982;&#27861;&#27835;&#35797;&#39064;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2022年辽宁省葫芦岛市绥中县九年级第一次模拟考试道德与法治试题.docx</Template>
  <Company>二一教育</Company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2022-05-20T08:18:00Z</dcterms:created>
  <dc:creator>21cnjy.com</dc:creator>
  <cp:keywords>21</cp:keywords>
  <cp:lastModifiedBy>Administrator</cp:lastModifiedBy>
  <dcterms:modified xsi:type="dcterms:W3CDTF">2022-05-20T09:24:13Z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