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11468100</wp:posOffset>
            </wp:positionV>
            <wp:extent cx="457200" cy="279400"/>
            <wp:effectExtent l="0" t="0" r="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120130" cy="8161655"/>
            <wp:effectExtent l="0" t="0" r="0" b="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120130" cy="8161655"/>
            <wp:effectExtent l="0" t="0" r="0" b="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>
      <w:r>
        <w:drawing>
          <wp:inline distT="0" distB="0" distL="0" distR="0">
            <wp:extent cx="6120130" cy="8161655"/>
            <wp:effectExtent l="0" t="0" r="0" b="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http://www.zxxk.co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6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微软雅黑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attachedTemplate r:id="rId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16C951C8"/>
    <w:rsid w:val="5B6956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6032;&#24314;&#25991;&#20214;&#22841;\&#20113;&#21335;&#30465;&#25991;&#23665;&#24030;2022&#24180;&#21021;&#20013;&#23398;&#19994;&#27700;&#24179;&#32771;&#35797;&#27169;&#25311;&#21382;&#21490;&#35797;&#39064;\&#25991;&#23665;&#24030;2022&#24180;&#21021;&#20013;&#23398;&#19994;&#27700;&#24179;&#32771;&#35797;&#27169;&#25311;&#35797;&#21367;&#65288;&#21382;&#21490;&#65289;\&#25991;&#23665;&#24030;2022&#24180;&#21021;&#20013;&#23398;&#19994;&#27700;&#24179;&#32771;&#35797;&#27169;&#25311;&#35797;&#21367;&#65288;&#21382;&#21490;&#65289;.doc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文山州2022年初中学业水平考试模拟试卷（历史）.docx</Template>
  <Company>二一教育</Company>
  <Pages>8</Pages>
  <Words>0</Words>
  <Characters>0</Characters>
  <Lines>1</Lines>
  <Paragraphs>1</Paragraphs>
  <TotalTime>10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2022-05-05T06:24:00Z</dcterms:created>
  <dc:creator>21cnjy.com</dc:creator>
  <cp:keywords>21</cp:keywords>
  <cp:lastModifiedBy>Administrator</cp:lastModifiedBy>
  <dcterms:modified xsi:type="dcterms:W3CDTF">2022-05-05T06:36:45Z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