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10426700</wp:posOffset>
            </wp:positionH>
            <wp:positionV relativeFrom="topMargin">
              <wp:posOffset>10541000</wp:posOffset>
            </wp:positionV>
            <wp:extent cx="482600" cy="279400"/>
            <wp:effectExtent l="0" t="0" r="12700" b="635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5" name="图片 5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http://www.zxxk.com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6" name="图片 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http://www.zxxk.com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7" name="图片 7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http://www.zxxk.com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8" name="图片 8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http://www.zxxk.com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r>
        <w:rPr>
          <w:rFonts w:hint="eastAsia" w:eastAsiaTheme="minorEastAsia"/>
          <w:lang w:eastAsia="zh-CN"/>
        </w:rPr>
        <w:drawing>
          <wp:inline distT="0" distB="0" distL="114300" distR="114300">
            <wp:extent cx="5408295" cy="7212965"/>
            <wp:effectExtent l="0" t="0" r="1905" b="6985"/>
            <wp:docPr id="9" name="图片 9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http://www.zxxk.com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8295" cy="721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http://www.zxxk.com" type="#_x0000_t136" style="position:absolute;left:0pt;margin-left:158.95pt;margin-top:407.9pt;height:2.85pt;width:2.85pt;mso-position-horizontal-relative:margin;mso-position-vertical-relative:margin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http://www.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http://www.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http://www.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I5MzUwYjg3MmYzZTVkNDlkY2M5NzM0OGMwYWMxMzYifQ=="/>
  </w:docVars>
  <w:rsids>
    <w:rsidRoot w:val="00000000"/>
    <w:rsid w:val="12206D22"/>
    <w:rsid w:val="4FF94B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iPriority="99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s\Admin\Desktop\&#25919;&#27835;\&#21382;&#21490;\&#27743;&#35199;&#30465;&#23452;&#26149;&#24066;2021-2022&#23398;&#24180;&#20061;&#24180;&#32423;&#31532;&#19968;&#27425;&#27169;&#25311;&#32771;&#35797;&#21382;&#21490;&#35797;&#21367;\&#23452;&#26149;&#24066;2021-2022&#23398;&#24180;&#20061;&#24180;&#32423;&#31532;&#19968;&#27425;&#27169;&#25311;&#32771;&#35797;&#21382;&#21490;&#35797;&#21367;&#65288;&#21547;&#31572;&#26696;&#65289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宜春市2021-2022学年九年级第一次模拟考试历史试卷（含答案）.docx</Template>
  <Company>二一教育</Company>
  <Pages>5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2022-04-26T10:40:00Z</dcterms:created>
  <dc:creator>21cnjy.com</dc:creator>
  <cp:keywords>21</cp:keywords>
  <cp:lastModifiedBy>Administrator</cp:lastModifiedBy>
  <dcterms:modified xsi:type="dcterms:W3CDTF">2022-04-26T10:46:32Z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