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10693400</wp:posOffset>
            </wp:positionH>
            <wp:positionV relativeFrom="topMargin">
              <wp:posOffset>11379200</wp:posOffset>
            </wp:positionV>
            <wp:extent cx="457200" cy="317500"/>
            <wp:effectExtent l="0" t="0" r="0" b="635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929120" cy="9242425"/>
            <wp:effectExtent l="0" t="0" r="5080" b="15875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9120" cy="924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938010" cy="9253855"/>
            <wp:effectExtent l="0" t="0" r="15240" b="4445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8010" cy="925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562850" cy="10086975"/>
            <wp:effectExtent l="0" t="0" r="0" b="9525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08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562850" cy="10401300"/>
            <wp:effectExtent l="0" t="0" r="0" b="0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562850" cy="10086975"/>
            <wp:effectExtent l="0" t="0" r="0" b="9525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08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212965" cy="9620250"/>
            <wp:effectExtent l="0" t="0" r="6985" b="0"/>
            <wp:docPr id="12" name="图片 1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2965" cy="962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0" distR="0">
            <wp:extent cx="7016115" cy="9357360"/>
            <wp:effectExtent l="0" t="0" r="13335" b="15240"/>
            <wp:docPr id="10" name="图片 10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935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562850" cy="10086975"/>
            <wp:effectExtent l="0" t="0" r="0" b="9525"/>
            <wp:docPr id="13" name="图片 1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08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7" w:h="16839"/>
      <w:pgMar w:top="720" w:right="720" w:bottom="720" w:left="72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center"/>
      <w:rPr>
        <w:sz w:val="24"/>
      </w:rPr>
    </w:pP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rPr>
        <w:rFonts w:hint="eastAsia"/>
        <w:color w:val="FFFFFF"/>
        <w:sz w:val="2"/>
        <w:szCs w:val="2"/>
      </w:rPr>
      <w:pict>
        <v:shape id="_x0000_i102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attachedTemplate r:id="rId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30CA7E73"/>
    <w:rsid w:val="3672766D"/>
    <w:rsid w:val="46455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3">
    <w:name w:val="header"/>
    <w:basedOn w:val="1"/>
    <w:link w:val="7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7">
    <w:name w:val="页眉 Char"/>
    <w:basedOn w:val="4"/>
    <w:link w:val="3"/>
    <w:qFormat/>
    <w:uiPriority w:val="0"/>
    <w:rPr>
      <w:sz w:val="18"/>
      <w:szCs w:val="18"/>
    </w:rPr>
  </w:style>
  <w:style w:type="character" w:customStyle="1" w:styleId="8">
    <w:name w:val="页脚 Char"/>
    <w:basedOn w:val="4"/>
    <w:link w:val="2"/>
    <w:qFormat/>
    <w:uiPriority w:val="99"/>
    <w:rPr>
      <w:sz w:val="18"/>
      <w:szCs w:val="18"/>
    </w:rPr>
  </w:style>
  <w:style w:type="table" w:customStyle="1" w:styleId="9">
    <w:name w:val="网格型1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257B75232B38-A165-1FB7-499C-2E1C792CACB5%25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L\&#25919;&#27835;\2022&#24180;&#23665;&#19996;&#30465;&#38738;&#23707;&#24066;&#24066;&#21271;&#21306;&#20013;&#32771;&#20108;&#27169;&#35821;&#25991;&#35797;&#39064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2022年山东省青岛市市北区中考二模语文试题.docx</Template>
  <Company>二一教育</Company>
  <Pages>8</Pages>
  <Words>0</Words>
  <Characters>0</Characters>
  <Lines>1</Lines>
  <Paragraphs>1</Paragraphs>
  <TotalTime>61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2022-05-19T02:08:00Z</dcterms:created>
  <dc:creator>21cnjy.com</dc:creator>
  <cp:keywords>21</cp:keywords>
  <cp:lastModifiedBy>Administrator</cp:lastModifiedBy>
  <dcterms:modified xsi:type="dcterms:W3CDTF">2022-06-10T09:29:19Z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