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11658600</wp:posOffset>
            </wp:positionH>
            <wp:positionV relativeFrom="topMargin">
              <wp:posOffset>10782300</wp:posOffset>
            </wp:positionV>
            <wp:extent cx="393700" cy="304800"/>
            <wp:effectExtent l="0" t="0" r="635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64540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4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74310" cy="7009130"/>
            <wp:effectExtent l="0" t="0" r="254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0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74310" cy="725868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74310" cy="7020560"/>
            <wp:effectExtent l="0" t="0" r="254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2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r>
        <w:rPr>
          <w:rFonts w:hint="eastAsia"/>
        </w:rPr>
        <w:drawing>
          <wp:inline distT="0" distB="0" distL="0" distR="0">
            <wp:extent cx="5274310" cy="7364730"/>
            <wp:effectExtent l="0" t="0" r="254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64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drawing>
          <wp:inline distT="0" distB="0" distL="0" distR="0">
            <wp:extent cx="5274310" cy="722376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2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>
      <w:r>
        <w:rPr>
          <w:rFonts w:hint="eastAsia"/>
        </w:rPr>
        <w:drawing>
          <wp:inline distT="0" distB="0" distL="0" distR="0">
            <wp:extent cx="5274310" cy="704977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7179310"/>
            <wp:effectExtent l="0" t="0" r="254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7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/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http://www.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http://www.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rPr>
        <w:rFonts w:hint="eastAsia"/>
        <w:color w:val="FFFFFF"/>
        <w:sz w:val="2"/>
        <w:szCs w:val="2"/>
      </w:rPr>
      <w:pict>
        <v:shape id="_x0000_i1025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1B051FFD"/>
    <w:rsid w:val="61471122"/>
    <w:rsid w:val="660B3A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L\&#25919;&#27835;\2022&#24180;&#27993;&#27743;&#30465;&#28201;&#24030;&#24066;&#24179;&#38451;&#21439;&#31532;&#20108;&#27425;&#27169;&#25311;&#32771;&#35797;&#33521;&#35821;&#35797;&#21367;.doc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2022年浙江省温州市平阳县第二次模拟考试英语试卷.docx</Template>
  <Company>二一教育</Company>
  <Pages>8</Pages>
  <Words>0</Words>
  <Characters>0</Characters>
  <Lines>1</Lines>
  <Paragraphs>1</Paragraphs>
  <TotalTime>3</TotalTime>
  <ScaleCrop>false</ScaleCrop>
  <LinksUpToDate>false</LinksUpToDate>
  <CharactersWithSpaces>1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2022-05-15T17:13:00Z</dcterms:created>
  <dc:creator>21cnjy.com</dc:creator>
  <cp:keywords>21</cp:keywords>
  <cp:lastModifiedBy>Administrator</cp:lastModifiedBy>
  <dcterms:modified xsi:type="dcterms:W3CDTF">2022-05-15T20:03:40Z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