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40" w:lineRule="atLeast"/>
        <w:jc w:val="center"/>
        <w:rPr>
          <w:rFonts w:ascii="Times New Roman" w:hAnsi="Times New Roman"/>
          <w:b/>
          <w:sz w:val="32"/>
          <w:szCs w:val="21"/>
        </w:rPr>
      </w:pPr>
      <w:r>
        <w:rPr>
          <w:rFonts w:hint="eastAsia" w:ascii="Times New Roman" w:hAnsi="Times New Roman"/>
          <w:b/>
          <w:sz w:val="32"/>
          <w:szCs w:val="21"/>
        </w:rPr>
        <w:drawing>
          <wp:anchor distT="0" distB="0" distL="114300" distR="114300" simplePos="0" relativeHeight="251658240" behindDoc="0" locked="0" layoutInCell="1" allowOverlap="1">
            <wp:simplePos x="0" y="0"/>
            <wp:positionH relativeFrom="page">
              <wp:posOffset>11226800</wp:posOffset>
            </wp:positionH>
            <wp:positionV relativeFrom="topMargin">
              <wp:posOffset>11849100</wp:posOffset>
            </wp:positionV>
            <wp:extent cx="444500" cy="317500"/>
            <wp:effectExtent l="0" t="0" r="12700" b="6350"/>
            <wp:wrapNone/>
            <wp:docPr id="100050" name="图片 1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0" name="图片 100050"/>
                    <pic:cNvPicPr>
                      <a:picLocks noChangeAspect="1"/>
                    </pic:cNvPicPr>
                  </pic:nvPicPr>
                  <pic:blipFill>
                    <a:blip r:embed="rId7"/>
                    <a:stretch>
                      <a:fillRect/>
                    </a:stretch>
                  </pic:blipFill>
                  <pic:spPr>
                    <a:xfrm>
                      <a:off x="0" y="0"/>
                      <a:ext cx="444500" cy="317500"/>
                    </a:xfrm>
                    <a:prstGeom prst="rect">
                      <a:avLst/>
                    </a:prstGeom>
                  </pic:spPr>
                </pic:pic>
              </a:graphicData>
            </a:graphic>
          </wp:anchor>
        </w:drawing>
      </w:r>
      <w:r>
        <w:rPr>
          <w:rFonts w:hint="eastAsia" w:ascii="Times New Roman" w:hAnsi="Times New Roman"/>
          <w:b/>
          <w:sz w:val="32"/>
          <w:szCs w:val="21"/>
        </w:rPr>
        <w:t>九年级上学期期末测试</w:t>
      </w:r>
    </w:p>
    <w:p>
      <w:pPr>
        <w:snapToGrid w:val="0"/>
        <w:spacing w:line="340" w:lineRule="atLeast"/>
        <w:jc w:val="center"/>
        <w:rPr>
          <w:rFonts w:ascii="华文中宋" w:hAnsi="华文中宋" w:eastAsia="华文中宋"/>
          <w:sz w:val="36"/>
          <w:szCs w:val="21"/>
        </w:rPr>
      </w:pPr>
      <w:r>
        <w:rPr>
          <w:rFonts w:ascii="华文中宋" w:hAnsi="华文中宋" w:eastAsia="华文中宋"/>
          <w:bCs/>
          <w:sz w:val="36"/>
          <w:szCs w:val="21"/>
        </w:rPr>
        <w:t>英 语 试 题</w:t>
      </w:r>
    </w:p>
    <w:p>
      <w:pPr>
        <w:snapToGrid w:val="0"/>
        <w:spacing w:line="340" w:lineRule="atLeast"/>
        <w:jc w:val="left"/>
        <w:rPr>
          <w:rFonts w:ascii="Times New Roman" w:hAnsi="Times New Roman"/>
          <w:b/>
          <w:bCs/>
          <w:szCs w:val="21"/>
        </w:rPr>
      </w:pPr>
      <w:r>
        <w:rPr>
          <w:rFonts w:ascii="Times New Roman" w:hAnsi="Times New Roman"/>
          <w:b/>
          <w:bCs/>
          <w:szCs w:val="21"/>
        </w:rPr>
        <w:t>注意事项：</w:t>
      </w:r>
    </w:p>
    <w:p>
      <w:pPr>
        <w:snapToGrid w:val="0"/>
        <w:spacing w:line="340" w:lineRule="atLeast"/>
        <w:ind w:firstLine="413" w:firstLineChars="196"/>
        <w:jc w:val="left"/>
        <w:rPr>
          <w:rFonts w:ascii="Times New Roman" w:hAnsi="Times New Roman"/>
          <w:b/>
          <w:bCs/>
          <w:szCs w:val="21"/>
        </w:rPr>
      </w:pPr>
      <w:r>
        <w:rPr>
          <w:rFonts w:ascii="Times New Roman" w:hAnsi="Times New Roman"/>
          <w:b/>
          <w:bCs/>
          <w:szCs w:val="21"/>
        </w:rPr>
        <w:t>1. 本试题共六个大题，分选择题和非选择题两种类型；选择题计80分，非选择题计70分；试卷总分150分，考试时间120分钟。</w:t>
      </w:r>
    </w:p>
    <w:p>
      <w:pPr>
        <w:snapToGrid w:val="0"/>
        <w:spacing w:line="340" w:lineRule="atLeast"/>
        <w:ind w:firstLine="413" w:firstLineChars="196"/>
        <w:jc w:val="left"/>
        <w:rPr>
          <w:rFonts w:ascii="Times New Roman" w:hAnsi="Times New Roman"/>
          <w:b/>
          <w:szCs w:val="21"/>
        </w:rPr>
      </w:pPr>
      <w:r>
        <w:rPr>
          <w:rFonts w:ascii="Times New Roman" w:hAnsi="Times New Roman"/>
          <w:b/>
          <w:bCs/>
          <w:szCs w:val="21"/>
        </w:rPr>
        <w:t>2. 考生应将答案全部答在答题卡上，注意事项请参照答题卡要求。考试结束后，试题和答题卡将一并收回。</w:t>
      </w:r>
    </w:p>
    <w:p>
      <w:pPr>
        <w:snapToGrid w:val="0"/>
        <w:spacing w:line="340" w:lineRule="atLeast"/>
        <w:jc w:val="left"/>
        <w:rPr>
          <w:rFonts w:ascii="Times New Roman" w:hAnsi="Times New Roman"/>
          <w:b/>
          <w:bCs/>
          <w:szCs w:val="21"/>
        </w:rPr>
      </w:pPr>
      <w:r>
        <w:rPr>
          <w:rFonts w:ascii="Times New Roman" w:hAnsi="Times New Roman"/>
          <w:b/>
          <w:bCs/>
          <w:szCs w:val="21"/>
        </w:rPr>
        <w:t>一、听力测试(共25小题; 1-20小题，每小题1分；21-25小题，每小题2分; 共计30分；每小题约有8秒钟的答题时间)</w:t>
      </w:r>
    </w:p>
    <w:p>
      <w:pPr>
        <w:snapToGrid w:val="0"/>
        <w:spacing w:line="340" w:lineRule="atLeast"/>
        <w:rPr>
          <w:rFonts w:ascii="Times New Roman" w:hAnsi="Times New Roman"/>
          <w:szCs w:val="21"/>
        </w:rPr>
      </w:pPr>
      <w:r>
        <w:rPr>
          <w:rFonts w:ascii="Times New Roman" w:hAnsi="Times New Roman"/>
          <w:szCs w:val="21"/>
        </w:rPr>
        <w:t>（一）录音中有五个句子，每个句子听两遍，然后从每小题A、B、C中选出能对每个句子做出适当反应的答语。（5分）</w:t>
      </w:r>
    </w:p>
    <w:p>
      <w:pPr>
        <w:snapToGrid w:val="0"/>
        <w:spacing w:line="340" w:lineRule="atLeast"/>
        <w:rPr>
          <w:rFonts w:ascii="Times New Roman" w:hAnsi="Times New Roman"/>
          <w:szCs w:val="21"/>
        </w:rPr>
      </w:pPr>
      <w:r>
        <w:rPr>
          <w:rFonts w:ascii="Times New Roman" w:hAnsi="Times New Roman"/>
          <w:szCs w:val="21"/>
        </w:rPr>
        <w:t xml:space="preserve">1. A. I’m not sure. 　　　　  </w:t>
      </w:r>
      <w:r>
        <w:rPr>
          <w:rFonts w:ascii="Times New Roman" w:hAnsi="Times New Roman"/>
          <w:szCs w:val="21"/>
        </w:rPr>
        <w:tab/>
      </w:r>
      <w:r>
        <w:rPr>
          <w:rFonts w:ascii="Times New Roman" w:hAnsi="Times New Roman"/>
          <w:szCs w:val="21"/>
        </w:rPr>
        <w:t xml:space="preserve">B. Sorry, I won’t.         </w:t>
      </w:r>
      <w:r>
        <w:rPr>
          <w:rFonts w:ascii="Times New Roman" w:hAnsi="Times New Roman"/>
          <w:szCs w:val="21"/>
        </w:rPr>
        <w:tab/>
      </w:r>
      <w:r>
        <w:rPr>
          <w:rFonts w:ascii="Times New Roman" w:hAnsi="Times New Roman"/>
          <w:szCs w:val="21"/>
        </w:rPr>
        <w:tab/>
      </w:r>
      <w:r>
        <w:rPr>
          <w:rFonts w:ascii="Times New Roman" w:hAnsi="Times New Roman"/>
          <w:szCs w:val="21"/>
        </w:rPr>
        <w:t xml:space="preserve">C. Me neither. </w:t>
      </w:r>
    </w:p>
    <w:p>
      <w:pPr>
        <w:snapToGrid w:val="0"/>
        <w:spacing w:line="340" w:lineRule="atLeast"/>
        <w:rPr>
          <w:rFonts w:ascii="Times New Roman" w:hAnsi="Times New Roman"/>
          <w:szCs w:val="21"/>
        </w:rPr>
      </w:pPr>
      <w:r>
        <w:rPr>
          <w:rFonts w:ascii="Times New Roman" w:hAnsi="Times New Roman"/>
          <w:szCs w:val="21"/>
        </w:rPr>
        <w:t xml:space="preserve">2. A. Yes, quite good. </w:t>
      </w:r>
      <w:r>
        <w:rPr>
          <w:rFonts w:ascii="Times New Roman" w:hAnsi="Times New Roman"/>
          <w:szCs w:val="21"/>
        </w:rPr>
        <w:tab/>
      </w:r>
      <w:r>
        <w:rPr>
          <w:rFonts w:ascii="Times New Roman" w:hAnsi="Times New Roman"/>
          <w:szCs w:val="21"/>
        </w:rPr>
        <w:t xml:space="preserve">     </w:t>
      </w:r>
      <w:r>
        <w:rPr>
          <w:rFonts w:ascii="Times New Roman" w:hAnsi="Times New Roman"/>
          <w:szCs w:val="21"/>
        </w:rPr>
        <w:tab/>
      </w:r>
      <w:r>
        <w:rPr>
          <w:rFonts w:ascii="Times New Roman" w:hAnsi="Times New Roman"/>
          <w:szCs w:val="21"/>
        </w:rPr>
        <w:t xml:space="preserve">B. That’s all right.         </w:t>
      </w:r>
      <w:r>
        <w:rPr>
          <w:rFonts w:ascii="Times New Roman" w:hAnsi="Times New Roman"/>
          <w:szCs w:val="21"/>
        </w:rPr>
        <w:tab/>
      </w:r>
      <w:r>
        <w:rPr>
          <w:rFonts w:ascii="Times New Roman" w:hAnsi="Times New Roman"/>
          <w:szCs w:val="21"/>
        </w:rPr>
        <w:tab/>
      </w:r>
      <w:r>
        <w:rPr>
          <w:rFonts w:ascii="Times New Roman" w:hAnsi="Times New Roman"/>
          <w:szCs w:val="21"/>
        </w:rPr>
        <w:t xml:space="preserve">C. It’s my pleasure. </w:t>
      </w:r>
    </w:p>
    <w:p>
      <w:pPr>
        <w:snapToGrid w:val="0"/>
        <w:spacing w:line="340" w:lineRule="atLeast"/>
        <w:rPr>
          <w:rFonts w:ascii="Times New Roman" w:hAnsi="Times New Roman"/>
          <w:szCs w:val="21"/>
        </w:rPr>
      </w:pPr>
      <w:r>
        <w:rPr>
          <w:rFonts w:ascii="Times New Roman" w:hAnsi="Times New Roman"/>
          <w:szCs w:val="21"/>
        </w:rPr>
        <w:t xml:space="preserve">3. A. I wish you success. </w:t>
      </w:r>
      <w:r>
        <w:rPr>
          <w:rFonts w:ascii="Times New Roman" w:hAnsi="Times New Roman"/>
          <w:szCs w:val="21"/>
        </w:rPr>
        <w:tab/>
      </w:r>
      <w:r>
        <w:rPr>
          <w:rFonts w:ascii="Times New Roman" w:hAnsi="Times New Roman"/>
          <w:szCs w:val="21"/>
        </w:rPr>
        <w:t xml:space="preserve"> </w:t>
      </w:r>
      <w:r>
        <w:rPr>
          <w:rFonts w:ascii="Times New Roman" w:hAnsi="Times New Roman"/>
          <w:szCs w:val="21"/>
        </w:rPr>
        <w:tab/>
      </w:r>
      <w:r>
        <w:rPr>
          <w:rFonts w:ascii="Times New Roman" w:hAnsi="Times New Roman"/>
          <w:szCs w:val="21"/>
        </w:rPr>
        <w:t xml:space="preserve">B. Well done.             </w:t>
      </w:r>
      <w:r>
        <w:rPr>
          <w:rFonts w:ascii="Times New Roman" w:hAnsi="Times New Roman"/>
          <w:szCs w:val="21"/>
        </w:rPr>
        <w:tab/>
      </w:r>
      <w:r>
        <w:rPr>
          <w:rFonts w:ascii="Times New Roman" w:hAnsi="Times New Roman"/>
          <w:szCs w:val="21"/>
        </w:rPr>
        <w:tab/>
      </w:r>
      <w:r>
        <w:rPr>
          <w:rFonts w:ascii="Times New Roman" w:hAnsi="Times New Roman"/>
          <w:szCs w:val="21"/>
        </w:rPr>
        <w:t>C. You’re good.</w:t>
      </w:r>
    </w:p>
    <w:p>
      <w:pPr>
        <w:snapToGrid w:val="0"/>
        <w:spacing w:line="340" w:lineRule="atLeast"/>
        <w:rPr>
          <w:rFonts w:ascii="Times New Roman" w:hAnsi="Times New Roman"/>
          <w:szCs w:val="21"/>
        </w:rPr>
      </w:pPr>
      <w:r>
        <w:rPr>
          <w:rFonts w:ascii="Times New Roman" w:hAnsi="Times New Roman"/>
          <w:szCs w:val="21"/>
        </w:rPr>
        <w:t xml:space="preserve">4. A. I’d love to. </w:t>
      </w:r>
      <w:r>
        <w:rPr>
          <w:rFonts w:ascii="Times New Roman" w:hAnsi="Times New Roman"/>
          <w:szCs w:val="21"/>
        </w:rPr>
        <w:tab/>
      </w:r>
      <w:r>
        <w:rPr>
          <w:rFonts w:ascii="Times New Roman" w:hAnsi="Times New Roman"/>
          <w:szCs w:val="21"/>
        </w:rPr>
        <w:t xml:space="preserve">    </w:t>
      </w:r>
      <w:r>
        <w:rPr>
          <w:rFonts w:ascii="Times New Roman" w:hAnsi="Times New Roman"/>
          <w:szCs w:val="21"/>
        </w:rPr>
        <w:tab/>
      </w:r>
      <w:r>
        <w:rPr>
          <w:rFonts w:ascii="Times New Roman" w:hAnsi="Times New Roman"/>
          <w:szCs w:val="21"/>
        </w:rPr>
        <w:t xml:space="preserve"> </w:t>
      </w:r>
      <w:r>
        <w:rPr>
          <w:rFonts w:ascii="Times New Roman" w:hAnsi="Times New Roman"/>
          <w:szCs w:val="21"/>
        </w:rPr>
        <w:tab/>
      </w:r>
      <w:r>
        <w:rPr>
          <w:rFonts w:ascii="Times New Roman" w:hAnsi="Times New Roman"/>
          <w:szCs w:val="21"/>
        </w:rPr>
        <w:t xml:space="preserve">B. Sorry, I’m new here.     </w:t>
      </w:r>
      <w:r>
        <w:rPr>
          <w:rFonts w:ascii="Times New Roman" w:hAnsi="Times New Roman"/>
          <w:szCs w:val="21"/>
        </w:rPr>
        <w:tab/>
      </w:r>
      <w:r>
        <w:rPr>
          <w:rFonts w:ascii="Times New Roman" w:hAnsi="Times New Roman"/>
          <w:szCs w:val="21"/>
        </w:rPr>
        <w:tab/>
      </w:r>
      <w:r>
        <w:rPr>
          <w:rFonts w:ascii="Times New Roman" w:hAnsi="Times New Roman"/>
          <w:szCs w:val="21"/>
        </w:rPr>
        <w:t xml:space="preserve">C. It’s big and new. </w:t>
      </w:r>
    </w:p>
    <w:p>
      <w:pPr>
        <w:snapToGrid w:val="0"/>
        <w:spacing w:line="340" w:lineRule="atLeast"/>
        <w:rPr>
          <w:rFonts w:ascii="Times New Roman" w:hAnsi="Times New Roman"/>
          <w:szCs w:val="21"/>
        </w:rPr>
      </w:pPr>
      <w:r>
        <w:rPr>
          <w:rFonts w:ascii="Times New Roman" w:hAnsi="Times New Roman"/>
          <w:szCs w:val="21"/>
        </w:rPr>
        <w:t xml:space="preserve">5. A. It’s an old one.       </w:t>
      </w:r>
      <w:r>
        <w:rPr>
          <w:rFonts w:ascii="Times New Roman" w:hAnsi="Times New Roman"/>
          <w:szCs w:val="21"/>
        </w:rPr>
        <w:tab/>
      </w:r>
      <w:r>
        <w:rPr>
          <w:rFonts w:ascii="Times New Roman" w:hAnsi="Times New Roman"/>
          <w:szCs w:val="21"/>
        </w:rPr>
        <w:tab/>
      </w:r>
      <w:r>
        <w:rPr>
          <w:rFonts w:ascii="Times New Roman" w:hAnsi="Times New Roman"/>
          <w:szCs w:val="21"/>
        </w:rPr>
        <w:t xml:space="preserve">B. I still love it.          </w:t>
      </w:r>
      <w:r>
        <w:rPr>
          <w:rFonts w:ascii="Times New Roman" w:hAnsi="Times New Roman"/>
          <w:szCs w:val="21"/>
        </w:rPr>
        <w:tab/>
      </w:r>
      <w:r>
        <w:rPr>
          <w:rFonts w:ascii="Times New Roman" w:hAnsi="Times New Roman"/>
          <w:szCs w:val="21"/>
        </w:rPr>
        <w:tab/>
      </w:r>
      <w:r>
        <w:rPr>
          <w:rFonts w:ascii="Times New Roman" w:hAnsi="Times New Roman"/>
          <w:szCs w:val="21"/>
        </w:rPr>
        <w:t xml:space="preserve">C. Since last year. </w:t>
      </w:r>
    </w:p>
    <w:p>
      <w:pPr>
        <w:snapToGrid w:val="0"/>
        <w:spacing w:line="340" w:lineRule="atLeast"/>
        <w:rPr>
          <w:rFonts w:ascii="Times New Roman" w:hAnsi="Times New Roman"/>
          <w:b/>
          <w:szCs w:val="21"/>
        </w:rPr>
      </w:pPr>
      <w:r>
        <w:rPr>
          <w:rFonts w:ascii="Times New Roman" w:hAnsi="Times New Roman"/>
          <w:b/>
          <w:szCs w:val="21"/>
        </w:rPr>
        <w:t>（二）录音中有三个句子，每个句子对应一幅图片，每个句子听两遍，然后选择与句子内容相对应的图片。（3分）</w:t>
      </w:r>
    </w:p>
    <w:p>
      <w:pPr>
        <w:snapToGrid w:val="0"/>
        <w:spacing w:line="340" w:lineRule="atLeast"/>
        <w:ind w:firstLine="420" w:firstLineChars="200"/>
        <w:rPr>
          <w:rFonts w:ascii="Times New Roman" w:hAnsi="Times New Roman"/>
          <w:szCs w:val="21"/>
        </w:rPr>
      </w:pPr>
      <w:r>
        <w:rPr>
          <w:rFonts w:ascii="Times New Roman" w:hAnsi="Times New Roman"/>
          <w:szCs w:val="21"/>
        </w:rPr>
        <w:t xml:space="preserve">6. ___________            7. ___________              8. ___________ </w:t>
      </w:r>
    </w:p>
    <w:p>
      <w:pPr>
        <w:tabs>
          <w:tab w:val="left" w:pos="3848"/>
        </w:tabs>
        <w:snapToGrid w:val="0"/>
        <w:spacing w:line="340" w:lineRule="atLeast"/>
        <w:jc w:val="center"/>
        <w:rPr>
          <w:rFonts w:ascii="Times New Roman" w:hAnsi="Times New Roman"/>
          <w:szCs w:val="21"/>
        </w:rPr>
      </w:pPr>
      <w:r>
        <w:rPr>
          <w:rFonts w:ascii="Times New Roman" w:hAnsi="Times New Roman"/>
          <w:szCs w:val="21"/>
        </w:rPr>
        <w:pict>
          <v:shape id="_x0000_i1025" o:spt="75" alt="说明: 7e1d3ef5f3514f87a83bd3b6c79e7ae1.jpeg" type="#_x0000_t75" style="height:86.95pt;width:77.55pt;" filled="f" o:preferrelative="t" stroked="f" coordsize="21600,21600">
            <v:path/>
            <v:fill on="f" focussize="0,0"/>
            <v:stroke on="f" joinstyle="miter"/>
            <v:imagedata r:id="rId8" o:title=" 7e1d3ef5f3514f87a83bd3b6c79e7ae1"/>
            <o:lock v:ext="edit" aspectratio="t"/>
            <w10:wrap type="none"/>
            <w10:anchorlock/>
          </v:shape>
        </w:pict>
      </w:r>
      <w:r>
        <w:rPr>
          <w:rFonts w:ascii="Times New Roman" w:hAnsi="Times New Roman"/>
          <w:szCs w:val="21"/>
        </w:rPr>
        <w:t>　　　</w:t>
      </w:r>
      <w:r>
        <w:rPr>
          <w:rFonts w:hint="eastAsia" w:ascii="Times New Roman" w:hAnsi="Times New Roman"/>
          <w:szCs w:val="21"/>
        </w:rPr>
        <w:t xml:space="preserve"> </w:t>
      </w:r>
      <w:r>
        <w:rPr>
          <w:rFonts w:ascii="Times New Roman" w:hAnsi="Times New Roman"/>
          <w:szCs w:val="21"/>
        </w:rPr>
        <w:t>　</w:t>
      </w:r>
      <w:r>
        <w:rPr>
          <w:rFonts w:ascii="Times New Roman" w:hAnsi="Times New Roman"/>
          <w:szCs w:val="21"/>
        </w:rPr>
        <w:pict>
          <v:shape id="_x0000_i1026" o:spt="75" alt="说明: t010e1e497df66f6982.jpg" type="#_x0000_t75" style="height:81.75pt;width:86.7pt;" filled="f" o:preferrelative="t" stroked="f" coordsize="21600,21600">
            <v:path/>
            <v:fill on="f" focussize="0,0"/>
            <v:stroke on="f" joinstyle="miter"/>
            <v:imagedata r:id="rId9" o:title="t010e1e497df66f6982"/>
            <o:lock v:ext="edit" aspectratio="t"/>
            <w10:wrap type="none"/>
            <w10:anchorlock/>
          </v:shape>
        </w:pict>
      </w:r>
      <w:r>
        <w:rPr>
          <w:rFonts w:ascii="Times New Roman" w:hAnsi="Times New Roman"/>
          <w:szCs w:val="21"/>
        </w:rPr>
        <w:t>　　　　</w:t>
      </w:r>
      <w:r>
        <w:rPr>
          <w:rFonts w:hint="eastAsia" w:ascii="Times New Roman" w:hAnsi="Times New Roman"/>
          <w:szCs w:val="21"/>
        </w:rPr>
        <w:t xml:space="preserve"> </w:t>
      </w:r>
      <w:r>
        <w:rPr>
          <w:rFonts w:ascii="Times New Roman" w:hAnsi="Times New Roman"/>
          <w:szCs w:val="21"/>
        </w:rPr>
        <w:pict>
          <v:shape id="_x0000_i1027" o:spt="75" alt="说明: 9a6318fa8f9b91ad8ec9419508a88b01.jpeg" type="#_x0000_t75" style="height:80.25pt;width:72.75pt;" filled="f" o:preferrelative="t" stroked="f" coordsize="21600,21600">
            <v:path/>
            <v:fill on="f" focussize="0,0"/>
            <v:stroke on="f" joinstyle="miter"/>
            <v:imagedata r:id="rId10" o:title="9a6318fa8f9b91ad8ec9419508a88b01"/>
            <o:lock v:ext="edit" aspectratio="t"/>
            <w10:wrap type="none"/>
            <w10:anchorlock/>
          </v:shape>
        </w:pict>
      </w:r>
    </w:p>
    <w:p>
      <w:pPr>
        <w:tabs>
          <w:tab w:val="left" w:pos="3848"/>
        </w:tabs>
        <w:snapToGrid w:val="0"/>
        <w:spacing w:line="340" w:lineRule="atLeast"/>
        <w:ind w:firstLine="1365" w:firstLineChars="650"/>
        <w:rPr>
          <w:rFonts w:ascii="Times New Roman" w:hAnsi="Times New Roman"/>
          <w:szCs w:val="21"/>
        </w:rPr>
      </w:pPr>
      <w:r>
        <w:rPr>
          <w:rFonts w:ascii="Times New Roman" w:hAnsi="Times New Roman"/>
          <w:szCs w:val="21"/>
        </w:rPr>
        <w:t>A                      　B                      C</w:t>
      </w:r>
    </w:p>
    <w:p>
      <w:pPr>
        <w:snapToGrid w:val="0"/>
        <w:spacing w:line="340" w:lineRule="atLeast"/>
        <w:rPr>
          <w:rFonts w:ascii="Times New Roman" w:hAnsi="Times New Roman"/>
          <w:b/>
          <w:szCs w:val="21"/>
        </w:rPr>
      </w:pPr>
      <w:r>
        <w:rPr>
          <w:rFonts w:ascii="Times New Roman" w:hAnsi="Times New Roman"/>
          <w:b/>
          <w:szCs w:val="21"/>
        </w:rPr>
        <w:t>（三）录音中有五组对话，听对话两遍后，从每小题A、B、C中选出能回答所给问题的正确答案。（5分）</w:t>
      </w:r>
    </w:p>
    <w:p>
      <w:pPr>
        <w:snapToGrid w:val="0"/>
        <w:spacing w:line="340" w:lineRule="atLeast"/>
        <w:rPr>
          <w:rFonts w:ascii="Times New Roman" w:hAnsi="Times New Roman"/>
          <w:szCs w:val="21"/>
        </w:rPr>
      </w:pPr>
      <w:r>
        <w:rPr>
          <w:rFonts w:ascii="Times New Roman" w:hAnsi="Times New Roman"/>
          <w:szCs w:val="21"/>
        </w:rPr>
        <w:t>9.When is Bob’s birthday?</w:t>
      </w:r>
    </w:p>
    <w:p>
      <w:pPr>
        <w:snapToGrid w:val="0"/>
        <w:spacing w:line="340" w:lineRule="atLeast"/>
        <w:ind w:firstLine="420"/>
        <w:rPr>
          <w:rFonts w:ascii="Times New Roman" w:hAnsi="Times New Roman"/>
          <w:szCs w:val="21"/>
        </w:rPr>
      </w:pPr>
      <w:r>
        <w:rPr>
          <w:rFonts w:ascii="Times New Roman" w:hAnsi="Times New Roman"/>
          <w:szCs w:val="21"/>
        </w:rPr>
        <w:t xml:space="preserve">A. April 15th.           </w:t>
      </w:r>
      <w:r>
        <w:rPr>
          <w:rFonts w:ascii="Times New Roman" w:hAnsi="Times New Roman"/>
          <w:szCs w:val="21"/>
        </w:rPr>
        <w:tab/>
      </w:r>
      <w:r>
        <w:rPr>
          <w:rFonts w:ascii="Times New Roman" w:hAnsi="Times New Roman"/>
          <w:szCs w:val="21"/>
        </w:rPr>
        <w:tab/>
      </w:r>
      <w:r>
        <w:rPr>
          <w:rFonts w:ascii="Times New Roman" w:hAnsi="Times New Roman"/>
          <w:szCs w:val="21"/>
        </w:rPr>
        <w:t xml:space="preserve">B. April 8th.      </w:t>
      </w:r>
      <w:r>
        <w:rPr>
          <w:rFonts w:ascii="Times New Roman" w:hAnsi="Times New Roman"/>
          <w:szCs w:val="21"/>
        </w:rPr>
        <w:tab/>
      </w:r>
      <w:r>
        <w:rPr>
          <w:rFonts w:ascii="Times New Roman" w:hAnsi="Times New Roman"/>
          <w:szCs w:val="21"/>
        </w:rPr>
        <w:tab/>
      </w:r>
      <w:r>
        <w:rPr>
          <w:rFonts w:ascii="Times New Roman" w:hAnsi="Times New Roman"/>
          <w:szCs w:val="21"/>
        </w:rPr>
        <w:t>C. April 22th.</w:t>
      </w:r>
    </w:p>
    <w:p>
      <w:pPr>
        <w:snapToGrid w:val="0"/>
        <w:spacing w:line="340" w:lineRule="atLeast"/>
        <w:rPr>
          <w:rFonts w:ascii="Times New Roman" w:hAnsi="Times New Roman"/>
          <w:szCs w:val="21"/>
        </w:rPr>
      </w:pPr>
      <w:r>
        <w:rPr>
          <w:rFonts w:ascii="Times New Roman" w:hAnsi="Times New Roman"/>
          <w:szCs w:val="21"/>
        </w:rPr>
        <w:t>10. What’s the problem with the woman?</w:t>
      </w:r>
    </w:p>
    <w:p>
      <w:pPr>
        <w:snapToGrid w:val="0"/>
        <w:spacing w:line="340" w:lineRule="atLeast"/>
        <w:ind w:firstLine="420"/>
        <w:rPr>
          <w:rFonts w:ascii="Times New Roman" w:hAnsi="Times New Roman"/>
          <w:szCs w:val="21"/>
        </w:rPr>
      </w:pPr>
      <w:r>
        <w:rPr>
          <w:rFonts w:ascii="Times New Roman" w:hAnsi="Times New Roman"/>
          <w:szCs w:val="21"/>
        </w:rPr>
        <w:t xml:space="preserve">A. She wants a part-time job.    </w:t>
      </w:r>
    </w:p>
    <w:p>
      <w:pPr>
        <w:snapToGrid w:val="0"/>
        <w:spacing w:line="340" w:lineRule="atLeast"/>
        <w:ind w:firstLine="420"/>
        <w:rPr>
          <w:rFonts w:ascii="Times New Roman" w:hAnsi="Times New Roman"/>
          <w:szCs w:val="21"/>
        </w:rPr>
      </w:pPr>
      <w:r>
        <w:rPr>
          <w:rFonts w:ascii="Times New Roman" w:hAnsi="Times New Roman"/>
          <w:szCs w:val="21"/>
        </w:rPr>
        <w:t xml:space="preserve">B. She needs some money.    </w:t>
      </w:r>
    </w:p>
    <w:p>
      <w:pPr>
        <w:snapToGrid w:val="0"/>
        <w:spacing w:line="340" w:lineRule="atLeast"/>
        <w:ind w:firstLine="420"/>
        <w:rPr>
          <w:rFonts w:ascii="Times New Roman" w:hAnsi="Times New Roman"/>
          <w:szCs w:val="21"/>
        </w:rPr>
      </w:pPr>
      <w:r>
        <w:rPr>
          <w:rFonts w:ascii="Times New Roman" w:hAnsi="Times New Roman"/>
          <w:szCs w:val="21"/>
        </w:rPr>
        <w:t>C. She borrows some money.</w:t>
      </w:r>
    </w:p>
    <w:p>
      <w:pPr>
        <w:snapToGrid w:val="0"/>
        <w:spacing w:line="340" w:lineRule="atLeast"/>
        <w:rPr>
          <w:rFonts w:ascii="Times New Roman" w:hAnsi="Times New Roman"/>
          <w:szCs w:val="21"/>
        </w:rPr>
      </w:pPr>
      <w:r>
        <w:rPr>
          <w:rFonts w:ascii="Times New Roman" w:hAnsi="Times New Roman"/>
          <w:szCs w:val="21"/>
        </w:rPr>
        <w:br w:type="column"/>
      </w:r>
      <w:r>
        <w:rPr>
          <w:rFonts w:ascii="Times New Roman" w:hAnsi="Times New Roman"/>
          <w:szCs w:val="21"/>
        </w:rPr>
        <w:t>11. What was the weather like when the woman was in Canada ?</w:t>
      </w:r>
    </w:p>
    <w:p>
      <w:pPr>
        <w:snapToGrid w:val="0"/>
        <w:spacing w:line="340" w:lineRule="atLeast"/>
        <w:ind w:firstLine="420"/>
        <w:rPr>
          <w:rFonts w:ascii="Times New Roman" w:hAnsi="Times New Roman"/>
          <w:szCs w:val="21"/>
        </w:rPr>
      </w:pPr>
      <w:r>
        <w:rPr>
          <w:rFonts w:ascii="Times New Roman" w:hAnsi="Times New Roman"/>
          <w:szCs w:val="21"/>
        </w:rPr>
        <w:t xml:space="preserve">A. Windy.           </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 xml:space="preserve">B. Sunny.        </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C. Rainy.</w:t>
      </w:r>
    </w:p>
    <w:p>
      <w:pPr>
        <w:snapToGrid w:val="0"/>
        <w:spacing w:line="340" w:lineRule="atLeast"/>
        <w:rPr>
          <w:rFonts w:ascii="Times New Roman" w:hAnsi="Times New Roman"/>
          <w:szCs w:val="21"/>
        </w:rPr>
      </w:pPr>
      <w:r>
        <w:rPr>
          <w:rFonts w:ascii="Times New Roman" w:hAnsi="Times New Roman"/>
          <w:szCs w:val="21"/>
        </w:rPr>
        <w:t>12. How does the man keep in touch with his friend now?</w:t>
      </w:r>
    </w:p>
    <w:p>
      <w:pPr>
        <w:snapToGrid w:val="0"/>
        <w:spacing w:line="340" w:lineRule="atLeast"/>
        <w:ind w:firstLine="420"/>
        <w:rPr>
          <w:rFonts w:ascii="Times New Roman" w:hAnsi="Times New Roman"/>
          <w:szCs w:val="21"/>
        </w:rPr>
      </w:pPr>
      <w:r>
        <w:rPr>
          <w:rFonts w:ascii="Times New Roman" w:hAnsi="Times New Roman"/>
          <w:szCs w:val="21"/>
        </w:rPr>
        <w:t xml:space="preserve">A. By telephone.           </w:t>
      </w:r>
      <w:r>
        <w:rPr>
          <w:rFonts w:ascii="Times New Roman" w:hAnsi="Times New Roman"/>
          <w:szCs w:val="21"/>
        </w:rPr>
        <w:tab/>
      </w:r>
      <w:r>
        <w:rPr>
          <w:rFonts w:ascii="Times New Roman" w:hAnsi="Times New Roman"/>
          <w:szCs w:val="21"/>
        </w:rPr>
        <w:t xml:space="preserve">B. By emails.      </w:t>
      </w:r>
      <w:r>
        <w:rPr>
          <w:rFonts w:ascii="Times New Roman" w:hAnsi="Times New Roman"/>
          <w:szCs w:val="21"/>
        </w:rPr>
        <w:tab/>
      </w:r>
      <w:r>
        <w:rPr>
          <w:rFonts w:ascii="Times New Roman" w:hAnsi="Times New Roman"/>
          <w:szCs w:val="21"/>
        </w:rPr>
        <w:tab/>
      </w:r>
      <w:r>
        <w:rPr>
          <w:rFonts w:ascii="Times New Roman" w:hAnsi="Times New Roman"/>
          <w:szCs w:val="21"/>
        </w:rPr>
        <w:t>C. By Wechat.</w:t>
      </w:r>
    </w:p>
    <w:p>
      <w:pPr>
        <w:snapToGrid w:val="0"/>
        <w:spacing w:line="340" w:lineRule="atLeast"/>
        <w:rPr>
          <w:rFonts w:ascii="Times New Roman" w:hAnsi="Times New Roman"/>
          <w:szCs w:val="21"/>
        </w:rPr>
      </w:pPr>
      <w:r>
        <w:rPr>
          <w:rFonts w:ascii="Times New Roman" w:hAnsi="Times New Roman"/>
          <w:szCs w:val="21"/>
        </w:rPr>
        <w:t>13. What does the girl think of her teacher?</w:t>
      </w:r>
    </w:p>
    <w:p>
      <w:pPr>
        <w:snapToGrid w:val="0"/>
        <w:spacing w:line="340" w:lineRule="atLeast"/>
        <w:ind w:firstLine="420"/>
        <w:rPr>
          <w:rFonts w:ascii="Times New Roman" w:hAnsi="Times New Roman"/>
          <w:szCs w:val="21"/>
        </w:rPr>
      </w:pPr>
      <w:r>
        <w:rPr>
          <w:rFonts w:ascii="Times New Roman" w:hAnsi="Times New Roman"/>
          <w:szCs w:val="21"/>
        </w:rPr>
        <w:t>A. Friendly and funny.</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B. Strict but funny.</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C. Humorous and kind.</w:t>
      </w:r>
    </w:p>
    <w:p>
      <w:pPr>
        <w:snapToGrid w:val="0"/>
        <w:spacing w:line="340" w:lineRule="atLeast"/>
        <w:rPr>
          <w:rFonts w:ascii="Times New Roman" w:hAnsi="Times New Roman"/>
          <w:b/>
          <w:szCs w:val="21"/>
        </w:rPr>
      </w:pPr>
      <w:r>
        <w:rPr>
          <w:rFonts w:ascii="Times New Roman" w:hAnsi="Times New Roman"/>
          <w:b/>
          <w:szCs w:val="21"/>
        </w:rPr>
        <w:t>（四）录音中有一段长对话，听对话两遍后，从每小题A、B、C中选出能回答所给问题的正确答案。（4分）</w:t>
      </w:r>
    </w:p>
    <w:p>
      <w:pPr>
        <w:snapToGrid w:val="0"/>
        <w:spacing w:line="340" w:lineRule="atLeast"/>
        <w:rPr>
          <w:rFonts w:ascii="Times New Roman" w:hAnsi="Times New Roman"/>
          <w:szCs w:val="21"/>
        </w:rPr>
      </w:pPr>
      <w:r>
        <w:rPr>
          <w:rFonts w:ascii="Times New Roman" w:hAnsi="Times New Roman"/>
          <w:szCs w:val="21"/>
        </w:rPr>
        <w:t>14. What are the speakers talking about?</w:t>
      </w:r>
    </w:p>
    <w:p>
      <w:pPr>
        <w:snapToGrid w:val="0"/>
        <w:spacing w:line="340" w:lineRule="atLeast"/>
        <w:ind w:firstLine="420"/>
        <w:rPr>
          <w:rFonts w:ascii="Times New Roman" w:hAnsi="Times New Roman"/>
          <w:szCs w:val="21"/>
        </w:rPr>
      </w:pPr>
      <w:r>
        <w:rPr>
          <w:rFonts w:ascii="Times New Roman" w:hAnsi="Times New Roman"/>
          <w:szCs w:val="21"/>
        </w:rPr>
        <w:t xml:space="preserve">A. Their family’s hobbies. </w:t>
      </w:r>
    </w:p>
    <w:p>
      <w:pPr>
        <w:snapToGrid w:val="0"/>
        <w:spacing w:line="340" w:lineRule="atLeast"/>
        <w:ind w:firstLine="420"/>
        <w:rPr>
          <w:rFonts w:ascii="Times New Roman" w:hAnsi="Times New Roman"/>
          <w:szCs w:val="21"/>
        </w:rPr>
      </w:pPr>
      <w:r>
        <w:rPr>
          <w:rFonts w:ascii="Times New Roman" w:hAnsi="Times New Roman"/>
          <w:szCs w:val="21"/>
        </w:rPr>
        <w:t>B. Their experiences at a party.</w:t>
      </w:r>
    </w:p>
    <w:p>
      <w:pPr>
        <w:snapToGrid w:val="0"/>
        <w:spacing w:line="340" w:lineRule="atLeast"/>
        <w:ind w:firstLine="420"/>
        <w:rPr>
          <w:rFonts w:ascii="Times New Roman" w:hAnsi="Times New Roman"/>
          <w:szCs w:val="21"/>
        </w:rPr>
      </w:pPr>
      <w:r>
        <w:rPr>
          <w:rFonts w:ascii="Times New Roman" w:hAnsi="Times New Roman"/>
          <w:szCs w:val="21"/>
        </w:rPr>
        <w:t>C. Their family’s weekend plans.</w:t>
      </w:r>
    </w:p>
    <w:p>
      <w:pPr>
        <w:snapToGrid w:val="0"/>
        <w:spacing w:line="340" w:lineRule="atLeast"/>
        <w:rPr>
          <w:rFonts w:ascii="Times New Roman" w:hAnsi="Times New Roman"/>
          <w:szCs w:val="21"/>
        </w:rPr>
      </w:pPr>
      <w:r>
        <w:rPr>
          <w:rFonts w:ascii="Times New Roman" w:hAnsi="Times New Roman"/>
          <w:szCs w:val="21"/>
        </w:rPr>
        <w:t>15. What is Mary going to do?</w:t>
      </w:r>
    </w:p>
    <w:p>
      <w:pPr>
        <w:snapToGrid w:val="0"/>
        <w:spacing w:line="340" w:lineRule="atLeast"/>
        <w:ind w:firstLine="420"/>
        <w:rPr>
          <w:rFonts w:ascii="Times New Roman" w:hAnsi="Times New Roman"/>
          <w:szCs w:val="21"/>
        </w:rPr>
      </w:pPr>
      <w:r>
        <w:rPr>
          <w:rFonts w:ascii="Times New Roman" w:hAnsi="Times New Roman"/>
          <w:szCs w:val="21"/>
        </w:rPr>
        <w:t>A. To go to a party.</w:t>
      </w:r>
      <w:r>
        <w:rPr>
          <w:rFonts w:hint="eastAsia" w:ascii="Times New Roman" w:hAnsi="Times New Roman"/>
          <w:szCs w:val="21"/>
        </w:rPr>
        <w:tab/>
      </w:r>
      <w:r>
        <w:rPr>
          <w:rFonts w:hint="eastAsia" w:ascii="Times New Roman" w:hAnsi="Times New Roman"/>
          <w:szCs w:val="21"/>
        </w:rPr>
        <w:tab/>
      </w:r>
      <w:r>
        <w:rPr>
          <w:rFonts w:hint="eastAsia" w:ascii="Times New Roman" w:hAnsi="Times New Roman"/>
          <w:szCs w:val="21"/>
        </w:rPr>
        <w:tab/>
      </w:r>
      <w:r>
        <w:rPr>
          <w:rFonts w:ascii="Times New Roman" w:hAnsi="Times New Roman"/>
          <w:szCs w:val="21"/>
        </w:rPr>
        <w:t>B. To see a film.</w:t>
      </w:r>
      <w:r>
        <w:rPr>
          <w:rFonts w:hint="eastAsia" w:ascii="Times New Roman" w:hAnsi="Times New Roman"/>
          <w:szCs w:val="21"/>
        </w:rPr>
        <w:tab/>
      </w:r>
      <w:r>
        <w:rPr>
          <w:rFonts w:hint="eastAsia" w:ascii="Times New Roman" w:hAnsi="Times New Roman"/>
          <w:szCs w:val="21"/>
        </w:rPr>
        <w:tab/>
      </w:r>
      <w:r>
        <w:rPr>
          <w:rFonts w:hint="eastAsia" w:ascii="Times New Roman" w:hAnsi="Times New Roman"/>
          <w:szCs w:val="21"/>
        </w:rPr>
        <w:tab/>
      </w:r>
      <w:r>
        <w:rPr>
          <w:rFonts w:ascii="Times New Roman" w:hAnsi="Times New Roman"/>
          <w:szCs w:val="21"/>
        </w:rPr>
        <w:t>C. To see her grandparents.</w:t>
      </w:r>
    </w:p>
    <w:p>
      <w:pPr>
        <w:snapToGrid w:val="0"/>
        <w:spacing w:line="340" w:lineRule="atLeast"/>
        <w:rPr>
          <w:rFonts w:ascii="Times New Roman" w:hAnsi="Times New Roman"/>
          <w:szCs w:val="21"/>
        </w:rPr>
      </w:pPr>
      <w:r>
        <w:rPr>
          <w:rFonts w:ascii="Times New Roman" w:hAnsi="Times New Roman"/>
          <w:szCs w:val="21"/>
        </w:rPr>
        <w:t>16. What can Linda play?</w:t>
      </w:r>
    </w:p>
    <w:p>
      <w:pPr>
        <w:snapToGrid w:val="0"/>
        <w:spacing w:line="340" w:lineRule="atLeast"/>
        <w:ind w:firstLine="420"/>
        <w:rPr>
          <w:rFonts w:ascii="Times New Roman" w:hAnsi="Times New Roman"/>
          <w:szCs w:val="21"/>
        </w:rPr>
      </w:pPr>
      <w:r>
        <w:rPr>
          <w:rFonts w:ascii="Times New Roman" w:hAnsi="Times New Roman"/>
          <w:szCs w:val="21"/>
        </w:rPr>
        <w:t>A. Tennis.</w:t>
      </w:r>
      <w:r>
        <w:rPr>
          <w:rFonts w:hint="eastAsia" w:ascii="Times New Roman" w:hAnsi="Times New Roman"/>
          <w:szCs w:val="21"/>
        </w:rPr>
        <w:tab/>
      </w:r>
      <w:r>
        <w:rPr>
          <w:rFonts w:hint="eastAsia" w:ascii="Times New Roman" w:hAnsi="Times New Roman"/>
          <w:szCs w:val="21"/>
        </w:rPr>
        <w:tab/>
      </w:r>
      <w:r>
        <w:rPr>
          <w:rFonts w:hint="eastAsia" w:ascii="Times New Roman" w:hAnsi="Times New Roman"/>
          <w:szCs w:val="21"/>
        </w:rPr>
        <w:tab/>
      </w:r>
      <w:r>
        <w:rPr>
          <w:rFonts w:hint="eastAsia" w:ascii="Times New Roman" w:hAnsi="Times New Roman"/>
          <w:szCs w:val="21"/>
        </w:rPr>
        <w:tab/>
      </w:r>
      <w:r>
        <w:rPr>
          <w:rFonts w:ascii="Times New Roman" w:hAnsi="Times New Roman"/>
          <w:szCs w:val="21"/>
        </w:rPr>
        <w:t>B. Basketball.</w:t>
      </w:r>
      <w:r>
        <w:rPr>
          <w:rFonts w:hint="eastAsia" w:ascii="Times New Roman" w:hAnsi="Times New Roman"/>
          <w:szCs w:val="21"/>
        </w:rPr>
        <w:tab/>
      </w:r>
      <w:r>
        <w:rPr>
          <w:rFonts w:hint="eastAsia" w:ascii="Times New Roman" w:hAnsi="Times New Roman"/>
          <w:szCs w:val="21"/>
        </w:rPr>
        <w:tab/>
      </w:r>
      <w:r>
        <w:rPr>
          <w:rFonts w:hint="eastAsia" w:ascii="Times New Roman" w:hAnsi="Times New Roman"/>
          <w:szCs w:val="21"/>
        </w:rPr>
        <w:tab/>
      </w:r>
      <w:r>
        <w:rPr>
          <w:rFonts w:hint="eastAsia" w:ascii="Times New Roman" w:hAnsi="Times New Roman"/>
          <w:szCs w:val="21"/>
        </w:rPr>
        <w:tab/>
      </w:r>
      <w:r>
        <w:rPr>
          <w:rFonts w:ascii="Times New Roman" w:hAnsi="Times New Roman"/>
          <w:szCs w:val="21"/>
        </w:rPr>
        <w:t>C. Football.</w:t>
      </w:r>
    </w:p>
    <w:p>
      <w:pPr>
        <w:snapToGrid w:val="0"/>
        <w:spacing w:line="340" w:lineRule="atLeast"/>
        <w:rPr>
          <w:rFonts w:ascii="Times New Roman" w:hAnsi="Times New Roman"/>
          <w:szCs w:val="21"/>
        </w:rPr>
      </w:pPr>
      <w:r>
        <w:rPr>
          <w:rFonts w:ascii="Times New Roman" w:hAnsi="Times New Roman"/>
          <w:szCs w:val="21"/>
        </w:rPr>
        <w:t>17. When is Linda going to see a film with her friends?</w:t>
      </w:r>
    </w:p>
    <w:p>
      <w:pPr>
        <w:snapToGrid w:val="0"/>
        <w:spacing w:line="340" w:lineRule="atLeast"/>
        <w:ind w:firstLine="420"/>
        <w:rPr>
          <w:rFonts w:ascii="Times New Roman" w:hAnsi="Times New Roman"/>
          <w:szCs w:val="21"/>
        </w:rPr>
      </w:pPr>
      <w:r>
        <w:rPr>
          <w:rFonts w:ascii="Times New Roman" w:hAnsi="Times New Roman"/>
          <w:szCs w:val="21"/>
        </w:rPr>
        <w:t>A. On Saturday morning.</w:t>
      </w:r>
      <w:r>
        <w:rPr>
          <w:rFonts w:hint="eastAsia" w:ascii="Times New Roman" w:hAnsi="Times New Roman"/>
          <w:szCs w:val="21"/>
        </w:rPr>
        <w:tab/>
      </w:r>
      <w:r>
        <w:rPr>
          <w:rFonts w:ascii="Times New Roman" w:hAnsi="Times New Roman"/>
          <w:szCs w:val="21"/>
        </w:rPr>
        <w:t xml:space="preserve">B. On Saturday afternoon.  </w:t>
      </w:r>
      <w:r>
        <w:rPr>
          <w:rFonts w:ascii="Times New Roman" w:hAnsi="Times New Roman"/>
          <w:szCs w:val="21"/>
        </w:rPr>
        <w:tab/>
      </w:r>
      <w:r>
        <w:rPr>
          <w:rFonts w:ascii="Times New Roman" w:hAnsi="Times New Roman"/>
          <w:szCs w:val="21"/>
        </w:rPr>
        <w:t>C. On Sunday afternoon.</w:t>
      </w:r>
    </w:p>
    <w:p>
      <w:pPr>
        <w:snapToGrid w:val="0"/>
        <w:spacing w:line="340" w:lineRule="atLeast"/>
        <w:rPr>
          <w:rFonts w:ascii="Times New Roman" w:hAnsi="Times New Roman"/>
          <w:b/>
          <w:szCs w:val="21"/>
        </w:rPr>
      </w:pPr>
      <w:r>
        <w:rPr>
          <w:rFonts w:ascii="Times New Roman" w:hAnsi="Times New Roman"/>
          <w:b/>
          <w:szCs w:val="21"/>
        </w:rPr>
        <w:t>（五）录音中有三小段独白，听独白两遍后，根据独白内容，将信息配对。（3分）</w:t>
      </w:r>
    </w:p>
    <w:p>
      <w:pPr>
        <w:snapToGrid w:val="0"/>
        <w:spacing w:line="340" w:lineRule="atLeast"/>
        <w:rPr>
          <w:rFonts w:ascii="Times New Roman" w:hAnsi="Times New Roman"/>
          <w:szCs w:val="21"/>
        </w:rPr>
      </w:pPr>
      <w:r>
        <w:rPr>
          <w:rFonts w:ascii="Times New Roman" w:hAnsi="Times New Roman"/>
          <w:szCs w:val="21"/>
        </w:rPr>
        <w:t xml:space="preserve">18. Tom              </w:t>
      </w:r>
      <w:r>
        <w:rPr>
          <w:rFonts w:ascii="Times New Roman" w:hAnsi="Times New Roman"/>
          <w:szCs w:val="21"/>
        </w:rPr>
        <w:tab/>
      </w:r>
      <w:r>
        <w:rPr>
          <w:rFonts w:ascii="Times New Roman" w:hAnsi="Times New Roman"/>
          <w:szCs w:val="21"/>
        </w:rPr>
        <w:t>A. ride or walk to school.</w:t>
      </w:r>
    </w:p>
    <w:p>
      <w:pPr>
        <w:snapToGrid w:val="0"/>
        <w:spacing w:line="340" w:lineRule="atLeast"/>
        <w:rPr>
          <w:rFonts w:ascii="Times New Roman" w:hAnsi="Times New Roman"/>
          <w:szCs w:val="21"/>
        </w:rPr>
      </w:pPr>
      <w:r>
        <w:rPr>
          <w:rFonts w:ascii="Times New Roman" w:hAnsi="Times New Roman"/>
          <w:szCs w:val="21"/>
        </w:rPr>
        <w:t xml:space="preserve">19. Paul              </w:t>
      </w:r>
      <w:r>
        <w:rPr>
          <w:rFonts w:ascii="Times New Roman" w:hAnsi="Times New Roman"/>
          <w:szCs w:val="21"/>
        </w:rPr>
        <w:tab/>
      </w:r>
      <w:r>
        <w:rPr>
          <w:rFonts w:ascii="Times New Roman" w:hAnsi="Times New Roman"/>
          <w:szCs w:val="21"/>
        </w:rPr>
        <w:t>B. read in the school book club.</w:t>
      </w:r>
    </w:p>
    <w:p>
      <w:pPr>
        <w:snapToGrid w:val="0"/>
        <w:spacing w:line="340" w:lineRule="atLeast"/>
        <w:rPr>
          <w:rFonts w:ascii="Times New Roman" w:hAnsi="Times New Roman"/>
          <w:szCs w:val="21"/>
        </w:rPr>
      </w:pPr>
      <w:r>
        <w:rPr>
          <w:rFonts w:ascii="Times New Roman" w:hAnsi="Times New Roman"/>
          <w:szCs w:val="21"/>
        </w:rPr>
        <w:t xml:space="preserve">20. Sue             </w:t>
      </w:r>
      <w:r>
        <w:rPr>
          <w:rFonts w:ascii="Times New Roman" w:hAnsi="Times New Roman"/>
          <w:szCs w:val="21"/>
        </w:rPr>
        <w:tab/>
      </w:r>
      <w:r>
        <w:rPr>
          <w:rFonts w:ascii="Times New Roman" w:hAnsi="Times New Roman"/>
          <w:szCs w:val="21"/>
        </w:rPr>
        <w:t xml:space="preserve">    C. held the umbrella for an old man.</w:t>
      </w:r>
    </w:p>
    <w:p>
      <w:pPr>
        <w:snapToGrid w:val="0"/>
        <w:spacing w:line="340" w:lineRule="atLeast"/>
        <w:rPr>
          <w:rFonts w:ascii="Times New Roman" w:hAnsi="Times New Roman"/>
          <w:b/>
          <w:szCs w:val="21"/>
        </w:rPr>
      </w:pPr>
      <w:r>
        <w:rPr>
          <w:rFonts w:ascii="Times New Roman" w:hAnsi="Times New Roman"/>
          <w:b/>
          <w:szCs w:val="21"/>
        </w:rPr>
        <w:t>（六）听力填表（共5小题；录音播放前，你有20秒钟的读题时间）（10分）</w:t>
      </w:r>
    </w:p>
    <w:p>
      <w:pPr>
        <w:snapToGrid w:val="0"/>
        <w:spacing w:line="340" w:lineRule="atLeast"/>
        <w:rPr>
          <w:rFonts w:ascii="Times New Roman" w:hAnsi="Times New Roman"/>
          <w:b/>
          <w:szCs w:val="21"/>
        </w:rPr>
      </w:pPr>
      <w:r>
        <w:rPr>
          <w:rFonts w:ascii="Times New Roman" w:hAnsi="Times New Roman"/>
          <w:b/>
          <w:szCs w:val="21"/>
        </w:rPr>
        <w:t>录音中有一篇短文，是关于一位老人的介绍信息。听短文两遍后，请你根据表格内容提示，记录相关信息，完成表格（每空一词）。</w:t>
      </w:r>
    </w:p>
    <w:tbl>
      <w:tblPr>
        <w:tblStyle w:val="53"/>
        <w:tblW w:w="8173" w:type="dxa"/>
        <w:jc w:val="center"/>
        <w:tblInd w:w="0" w:type="dxa"/>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
      <w:tblGrid>
        <w:gridCol w:w="1777"/>
        <w:gridCol w:w="6396"/>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8173" w:type="dxa"/>
            <w:gridSpan w:val="2"/>
            <w:tcBorders>
              <w:top w:val="single" w:color="auto" w:sz="12" w:space="0"/>
              <w:left w:val="single" w:color="auto" w:sz="12" w:space="0"/>
              <w:bottom w:val="single" w:color="000000" w:sz="4" w:space="0"/>
              <w:right w:val="single" w:color="auto" w:sz="12" w:space="0"/>
            </w:tcBorders>
            <w:vAlign w:val="center"/>
          </w:tcPr>
          <w:p>
            <w:pPr>
              <w:adjustRightInd w:val="0"/>
              <w:snapToGrid w:val="0"/>
              <w:spacing w:line="340" w:lineRule="atLeast"/>
              <w:ind w:firstLine="1890" w:firstLineChars="900"/>
              <w:jc w:val="left"/>
              <w:rPr>
                <w:rFonts w:ascii="Times New Roman" w:hAnsi="Times New Roman"/>
                <w:color w:val="000000"/>
                <w:szCs w:val="21"/>
              </w:rPr>
            </w:pPr>
            <w:r>
              <w:rPr>
                <w:rFonts w:ascii="Times New Roman" w:hAnsi="Times New Roman"/>
                <w:color w:val="000000"/>
                <w:szCs w:val="21"/>
              </w:rPr>
              <w:t>Some information about Huang Xujin</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1777" w:type="dxa"/>
            <w:tcBorders>
              <w:top w:val="single" w:color="000000" w:sz="4" w:space="0"/>
              <w:left w:val="single" w:color="auto" w:sz="12" w:space="0"/>
              <w:bottom w:val="single" w:color="000000" w:sz="4" w:space="0"/>
              <w:right w:val="single" w:color="000000" w:sz="4" w:space="0"/>
            </w:tcBorders>
            <w:vAlign w:val="center"/>
          </w:tcPr>
          <w:p>
            <w:pPr>
              <w:adjustRightInd w:val="0"/>
              <w:snapToGrid w:val="0"/>
              <w:spacing w:line="340" w:lineRule="atLeast"/>
              <w:jc w:val="center"/>
              <w:rPr>
                <w:rFonts w:ascii="Times New Roman" w:hAnsi="Times New Roman"/>
                <w:color w:val="000000"/>
                <w:szCs w:val="21"/>
              </w:rPr>
            </w:pPr>
            <w:r>
              <w:rPr>
                <w:rFonts w:ascii="Times New Roman" w:hAnsi="Times New Roman"/>
                <w:color w:val="000000"/>
                <w:szCs w:val="21"/>
              </w:rPr>
              <w:t xml:space="preserve">Age </w:t>
            </w:r>
          </w:p>
        </w:tc>
        <w:tc>
          <w:tcPr>
            <w:tcW w:w="6396" w:type="dxa"/>
            <w:tcBorders>
              <w:top w:val="single" w:color="000000" w:sz="4" w:space="0"/>
              <w:left w:val="single" w:color="000000" w:sz="4" w:space="0"/>
              <w:bottom w:val="single" w:color="000000" w:sz="4" w:space="0"/>
              <w:right w:val="single" w:color="auto" w:sz="12" w:space="0"/>
            </w:tcBorders>
            <w:vAlign w:val="center"/>
          </w:tcPr>
          <w:p>
            <w:pPr>
              <w:adjustRightInd w:val="0"/>
              <w:snapToGrid w:val="0"/>
              <w:spacing w:line="340" w:lineRule="atLeast"/>
              <w:ind w:firstLine="105" w:firstLineChars="50"/>
              <w:rPr>
                <w:rFonts w:ascii="Times New Roman" w:hAnsi="Times New Roman"/>
                <w:color w:val="000000"/>
                <w:szCs w:val="21"/>
              </w:rPr>
            </w:pPr>
            <w:r>
              <w:rPr>
                <w:rFonts w:ascii="Times New Roman" w:hAnsi="Times New Roman"/>
                <w:color w:val="000000"/>
                <w:szCs w:val="21"/>
              </w:rPr>
              <w:t>81 years old.</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1777" w:type="dxa"/>
            <w:tcBorders>
              <w:top w:val="single" w:color="000000" w:sz="4" w:space="0"/>
              <w:left w:val="single" w:color="auto" w:sz="12" w:space="0"/>
              <w:bottom w:val="single" w:color="000000" w:sz="4" w:space="0"/>
              <w:right w:val="single" w:color="000000" w:sz="4" w:space="0"/>
            </w:tcBorders>
            <w:vAlign w:val="center"/>
          </w:tcPr>
          <w:p>
            <w:pPr>
              <w:adjustRightInd w:val="0"/>
              <w:snapToGrid w:val="0"/>
              <w:spacing w:line="340" w:lineRule="atLeast"/>
              <w:jc w:val="center"/>
              <w:rPr>
                <w:rFonts w:ascii="Times New Roman" w:hAnsi="Times New Roman"/>
                <w:color w:val="000000"/>
                <w:szCs w:val="21"/>
              </w:rPr>
            </w:pPr>
            <w:r>
              <w:rPr>
                <w:rFonts w:ascii="Times New Roman" w:hAnsi="Times New Roman"/>
                <w:color w:val="000000"/>
                <w:szCs w:val="21"/>
              </w:rPr>
              <w:t>Favourite game</w:t>
            </w:r>
          </w:p>
        </w:tc>
        <w:tc>
          <w:tcPr>
            <w:tcW w:w="6396" w:type="dxa"/>
            <w:tcBorders>
              <w:top w:val="single" w:color="000000" w:sz="4" w:space="0"/>
              <w:left w:val="single" w:color="000000" w:sz="4" w:space="0"/>
              <w:bottom w:val="single" w:color="000000" w:sz="4" w:space="0"/>
              <w:right w:val="single" w:color="auto" w:sz="12" w:space="0"/>
            </w:tcBorders>
            <w:vAlign w:val="center"/>
          </w:tcPr>
          <w:p>
            <w:pPr>
              <w:adjustRightInd w:val="0"/>
              <w:snapToGrid w:val="0"/>
              <w:spacing w:line="340" w:lineRule="atLeast"/>
              <w:ind w:firstLine="105" w:firstLineChars="50"/>
              <w:rPr>
                <w:rFonts w:ascii="Times New Roman" w:hAnsi="Times New Roman"/>
                <w:color w:val="000000"/>
                <w:szCs w:val="21"/>
              </w:rPr>
            </w:pPr>
            <w:r>
              <w:rPr>
                <w:rFonts w:ascii="Times New Roman" w:hAnsi="Times New Roman"/>
                <w:color w:val="000000"/>
                <w:szCs w:val="21"/>
              </w:rPr>
              <w:t>400 meters race.</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fixed"/>
          <w:tblCellMar>
            <w:top w:w="0" w:type="dxa"/>
            <w:left w:w="108" w:type="dxa"/>
            <w:bottom w:w="0" w:type="dxa"/>
            <w:right w:w="108" w:type="dxa"/>
          </w:tblCellMar>
        </w:tblPrEx>
        <w:trPr>
          <w:jc w:val="center"/>
        </w:trPr>
        <w:tc>
          <w:tcPr>
            <w:tcW w:w="1777" w:type="dxa"/>
            <w:tcBorders>
              <w:top w:val="single" w:color="000000" w:sz="4" w:space="0"/>
              <w:left w:val="single" w:color="auto" w:sz="12" w:space="0"/>
              <w:bottom w:val="single" w:color="auto" w:sz="12" w:space="0"/>
              <w:right w:val="single" w:color="000000" w:sz="4" w:space="0"/>
            </w:tcBorders>
            <w:vAlign w:val="center"/>
          </w:tcPr>
          <w:p>
            <w:pPr>
              <w:adjustRightInd w:val="0"/>
              <w:snapToGrid w:val="0"/>
              <w:spacing w:line="340" w:lineRule="atLeast"/>
              <w:jc w:val="center"/>
              <w:rPr>
                <w:rFonts w:ascii="Times New Roman" w:hAnsi="Times New Roman"/>
                <w:color w:val="000000"/>
                <w:szCs w:val="21"/>
              </w:rPr>
            </w:pPr>
            <w:r>
              <w:rPr>
                <w:rFonts w:ascii="Times New Roman" w:hAnsi="Times New Roman"/>
                <w:color w:val="000000"/>
                <w:szCs w:val="21"/>
              </w:rPr>
              <w:t xml:space="preserve">Some details </w:t>
            </w:r>
          </w:p>
        </w:tc>
        <w:tc>
          <w:tcPr>
            <w:tcW w:w="6396" w:type="dxa"/>
            <w:tcBorders>
              <w:top w:val="single" w:color="000000" w:sz="4" w:space="0"/>
              <w:left w:val="single" w:color="000000" w:sz="4" w:space="0"/>
              <w:bottom w:val="single" w:color="auto" w:sz="12" w:space="0"/>
              <w:right w:val="single" w:color="auto" w:sz="12" w:space="0"/>
            </w:tcBorders>
            <w:vAlign w:val="center"/>
          </w:tcPr>
          <w:p>
            <w:pPr>
              <w:snapToGrid w:val="0"/>
              <w:spacing w:line="340" w:lineRule="atLeast"/>
              <w:rPr>
                <w:rFonts w:ascii="Times New Roman" w:hAnsi="Times New Roman"/>
                <w:szCs w:val="21"/>
              </w:rPr>
            </w:pPr>
            <w:r>
              <w:rPr>
                <w:rFonts w:ascii="Times New Roman" w:hAnsi="Times New Roman"/>
                <w:szCs w:val="21"/>
              </w:rPr>
              <w:t xml:space="preserve">His achievements shocked the world and his </w:t>
            </w:r>
            <w:r>
              <w:rPr>
                <w:rFonts w:ascii="Times New Roman" w:hAnsi="Times New Roman"/>
                <w:color w:val="000000"/>
                <w:szCs w:val="21"/>
              </w:rPr>
              <w:t xml:space="preserve">(21)_______ </w:t>
            </w:r>
            <w:r>
              <w:rPr>
                <w:rFonts w:ascii="Times New Roman" w:hAnsi="Times New Roman"/>
                <w:szCs w:val="21"/>
              </w:rPr>
              <w:t>encouraged young people.</w:t>
            </w:r>
          </w:p>
          <w:p>
            <w:pPr>
              <w:snapToGrid w:val="0"/>
              <w:spacing w:line="340" w:lineRule="atLeast"/>
              <w:rPr>
                <w:rFonts w:ascii="Times New Roman" w:hAnsi="Times New Roman"/>
                <w:szCs w:val="21"/>
              </w:rPr>
            </w:pPr>
            <w:r>
              <w:rPr>
                <w:rFonts w:ascii="Times New Roman" w:hAnsi="Times New Roman"/>
                <w:szCs w:val="21"/>
              </w:rPr>
              <w:t xml:space="preserve">He likes running and is </w:t>
            </w:r>
            <w:r>
              <w:rPr>
                <w:rFonts w:ascii="Times New Roman" w:hAnsi="Times New Roman"/>
                <w:color w:val="000000"/>
                <w:szCs w:val="21"/>
              </w:rPr>
              <w:t xml:space="preserve">(22)_______ about it </w:t>
            </w:r>
            <w:r>
              <w:rPr>
                <w:rFonts w:ascii="Times New Roman" w:hAnsi="Times New Roman"/>
                <w:szCs w:val="21"/>
              </w:rPr>
              <w:t>.</w:t>
            </w:r>
          </w:p>
          <w:p>
            <w:pPr>
              <w:snapToGrid w:val="0"/>
              <w:spacing w:line="340" w:lineRule="atLeast"/>
              <w:rPr>
                <w:rFonts w:ascii="Times New Roman" w:hAnsi="Times New Roman"/>
                <w:szCs w:val="21"/>
              </w:rPr>
            </w:pPr>
            <w:r>
              <w:rPr>
                <w:rFonts w:ascii="Times New Roman" w:hAnsi="Times New Roman"/>
                <w:szCs w:val="21"/>
              </w:rPr>
              <w:t>He often spends about (23) _______minutes to warm up before running.</w:t>
            </w:r>
          </w:p>
          <w:p>
            <w:pPr>
              <w:snapToGrid w:val="0"/>
              <w:spacing w:line="340" w:lineRule="atLeast"/>
              <w:rPr>
                <w:rFonts w:ascii="Times New Roman" w:hAnsi="Times New Roman"/>
                <w:szCs w:val="21"/>
              </w:rPr>
            </w:pPr>
            <w:r>
              <w:rPr>
                <w:rFonts w:ascii="Times New Roman" w:hAnsi="Times New Roman"/>
                <w:szCs w:val="21"/>
              </w:rPr>
              <w:t>He</w:t>
            </w:r>
            <w:r>
              <w:rPr>
                <w:rFonts w:hint="eastAsia" w:ascii="Times New Roman" w:hAnsi="Times New Roman"/>
                <w:szCs w:val="21"/>
              </w:rPr>
              <w:t xml:space="preserve"> hardly</w:t>
            </w:r>
            <w:r>
              <w:rPr>
                <w:rFonts w:ascii="Times New Roman" w:hAnsi="Times New Roman"/>
                <w:szCs w:val="21"/>
              </w:rPr>
              <w:t xml:space="preserve"> has pains in his body. He can eat well and (24)_____ well.</w:t>
            </w:r>
          </w:p>
          <w:p>
            <w:pPr>
              <w:snapToGrid w:val="0"/>
              <w:spacing w:line="340" w:lineRule="atLeast"/>
              <w:rPr>
                <w:rFonts w:ascii="Times New Roman" w:hAnsi="Times New Roman"/>
                <w:szCs w:val="21"/>
              </w:rPr>
            </w:pPr>
            <w:r>
              <w:rPr>
                <w:rFonts w:ascii="Times New Roman" w:hAnsi="Times New Roman"/>
                <w:szCs w:val="21"/>
              </w:rPr>
              <w:t>He takes running as a good (25)________ to keep healthy.</w:t>
            </w:r>
          </w:p>
        </w:tc>
      </w:tr>
    </w:tbl>
    <w:p>
      <w:pPr>
        <w:snapToGrid w:val="0"/>
        <w:spacing w:line="340" w:lineRule="atLeast"/>
        <w:jc w:val="left"/>
        <w:rPr>
          <w:rFonts w:ascii="Times New Roman" w:hAnsi="Times New Roman"/>
          <w:b/>
          <w:bCs/>
          <w:szCs w:val="21"/>
        </w:rPr>
      </w:pPr>
    </w:p>
    <w:p>
      <w:pPr>
        <w:snapToGrid w:val="0"/>
        <w:spacing w:line="340" w:lineRule="atLeast"/>
        <w:jc w:val="left"/>
        <w:rPr>
          <w:rFonts w:ascii="Times New Roman" w:hAnsi="Times New Roman"/>
          <w:b/>
          <w:bCs/>
          <w:szCs w:val="21"/>
        </w:rPr>
      </w:pPr>
      <w:r>
        <w:rPr>
          <w:rFonts w:ascii="Times New Roman" w:hAnsi="Times New Roman"/>
          <w:b/>
          <w:bCs/>
          <w:szCs w:val="21"/>
        </w:rPr>
        <w:br w:type="page"/>
      </w:r>
      <w:r>
        <w:rPr>
          <w:rFonts w:ascii="Times New Roman" w:hAnsi="Times New Roman"/>
          <w:b/>
          <w:bCs/>
          <w:szCs w:val="21"/>
        </w:rPr>
        <w:t>二、阅读理解(共20小题，每小题2.5分，计50分)</w:t>
      </w:r>
    </w:p>
    <w:p>
      <w:pPr>
        <w:snapToGrid w:val="0"/>
        <w:spacing w:line="340" w:lineRule="atLeast"/>
        <w:ind w:firstLine="420" w:firstLineChars="200"/>
        <w:jc w:val="left"/>
        <w:rPr>
          <w:rFonts w:ascii="Times New Roman" w:hAnsi="Times New Roman"/>
          <w:szCs w:val="21"/>
        </w:rPr>
      </w:pPr>
      <w:r>
        <w:rPr>
          <w:rFonts w:ascii="Times New Roman" w:hAnsi="Times New Roman"/>
          <w:szCs w:val="21"/>
        </w:rPr>
        <w:t>阅读下列短文，然后从每小题A、B、C、D中选出能回答所提问题或完成所给句子的最佳答案。</w:t>
      </w:r>
    </w:p>
    <w:p>
      <w:pPr>
        <w:snapToGrid w:val="0"/>
        <w:spacing w:line="340" w:lineRule="atLeast"/>
        <w:jc w:val="center"/>
        <w:rPr>
          <w:rFonts w:ascii="Times New Roman" w:hAnsi="Times New Roman"/>
          <w:b/>
          <w:szCs w:val="21"/>
        </w:rPr>
      </w:pPr>
      <w:r>
        <w:rPr>
          <w:rFonts w:ascii="Times New Roman" w:hAnsi="Times New Roman"/>
          <w:b/>
          <w:szCs w:val="21"/>
        </w:rPr>
        <w:t>A</w:t>
      </w:r>
    </w:p>
    <w:p>
      <w:pPr>
        <w:snapToGrid w:val="0"/>
        <w:spacing w:line="340" w:lineRule="atLeast"/>
        <w:ind w:firstLine="420" w:firstLineChars="200"/>
        <w:rPr>
          <w:rFonts w:ascii="Times New Roman" w:hAnsi="Times New Roman"/>
          <w:szCs w:val="21"/>
        </w:rPr>
      </w:pPr>
      <w:r>
        <w:rPr>
          <w:rFonts w:ascii="Times New Roman" w:hAnsi="Times New Roman"/>
          <w:szCs w:val="21"/>
        </w:rPr>
        <w:t>Mr. Philleas Fogg was an English gentleman, he lived in London. Fogg went to his club every day. In the club he read newspapers and talked with his friends. One day at the club Mr Fogg had a (27题)</w:t>
      </w:r>
      <w:r>
        <w:rPr>
          <w:rFonts w:ascii="Times New Roman" w:hAnsi="Times New Roman"/>
          <w:b/>
          <w:szCs w:val="21"/>
        </w:rPr>
        <w:t xml:space="preserve">bet </w:t>
      </w:r>
      <w:r>
        <w:rPr>
          <w:rFonts w:ascii="Times New Roman" w:hAnsi="Times New Roman"/>
          <w:szCs w:val="21"/>
        </w:rPr>
        <w:t xml:space="preserve">with his friend, Mr Stuart. </w:t>
      </w:r>
    </w:p>
    <w:p>
      <w:pPr>
        <w:snapToGrid w:val="0"/>
        <w:spacing w:line="340" w:lineRule="atLeast"/>
        <w:ind w:firstLine="420" w:firstLineChars="200"/>
        <w:rPr>
          <w:rFonts w:ascii="Times New Roman" w:hAnsi="Times New Roman"/>
          <w:szCs w:val="21"/>
        </w:rPr>
      </w:pPr>
      <w:r>
        <w:rPr>
          <w:rFonts w:ascii="Times New Roman" w:hAnsi="Times New Roman"/>
          <w:szCs w:val="21"/>
        </w:rPr>
        <w:t xml:space="preserve">“With trains and ships today you can go around the world in 80 days” said Fogg. </w:t>
      </w:r>
    </w:p>
    <w:p>
      <w:pPr>
        <w:snapToGrid w:val="0"/>
        <w:spacing w:line="340" w:lineRule="atLeast"/>
        <w:ind w:firstLine="420" w:firstLineChars="200"/>
        <w:rPr>
          <w:rFonts w:ascii="Times New Roman" w:hAnsi="Times New Roman"/>
          <w:szCs w:val="21"/>
        </w:rPr>
      </w:pPr>
      <w:r>
        <w:rPr>
          <w:rFonts w:ascii="Times New Roman" w:hAnsi="Times New Roman"/>
          <w:szCs w:val="21"/>
        </w:rPr>
        <w:t xml:space="preserve">“If you do it, I’ll pay you 20,000 pounds ”said Mr Struart. </w:t>
      </w:r>
    </w:p>
    <w:p>
      <w:pPr>
        <w:snapToGrid w:val="0"/>
        <w:spacing w:line="340" w:lineRule="atLeast"/>
        <w:ind w:firstLine="420" w:firstLineChars="200"/>
        <w:rPr>
          <w:rFonts w:ascii="Times New Roman" w:hAnsi="Times New Roman"/>
          <w:szCs w:val="21"/>
        </w:rPr>
      </w:pPr>
      <w:r>
        <w:rPr>
          <w:rFonts w:ascii="Times New Roman" w:hAnsi="Times New Roman"/>
          <w:szCs w:val="21"/>
        </w:rPr>
        <w:t>“I’m leaving tonight” answered the Fogg, “perhaps I can’t do it, Mr. Stuart, but then I’ll pay you 20,000 pounds.”</w:t>
      </w:r>
    </w:p>
    <w:p>
      <w:pPr>
        <w:snapToGrid w:val="0"/>
        <w:spacing w:line="340" w:lineRule="atLeast"/>
        <w:ind w:firstLine="420" w:firstLineChars="200"/>
        <w:rPr>
          <w:rFonts w:ascii="Times New Roman" w:hAnsi="Times New Roman"/>
          <w:szCs w:val="21"/>
        </w:rPr>
      </w:pPr>
      <w:r>
        <w:rPr>
          <w:rFonts w:ascii="Times New Roman" w:hAnsi="Times New Roman"/>
          <w:szCs w:val="21"/>
        </w:rPr>
        <w:t>So Mr Fogg and his friend Passepartout started for France at once in the evening. They went to France, then they took a train to Italy and a ship to Port Said in Egypt.</w:t>
      </w:r>
    </w:p>
    <w:p>
      <w:pPr>
        <w:snapToGrid w:val="0"/>
        <w:spacing w:line="340" w:lineRule="atLeast"/>
        <w:ind w:firstLine="420" w:firstLineChars="200"/>
        <w:rPr>
          <w:rFonts w:ascii="Times New Roman" w:hAnsi="Times New Roman"/>
          <w:szCs w:val="21"/>
        </w:rPr>
      </w:pPr>
      <w:r>
        <w:rPr>
          <w:rFonts w:ascii="Times New Roman" w:hAnsi="Times New Roman"/>
          <w:szCs w:val="21"/>
        </w:rPr>
        <w:t>They had some difficulties on the way. One day, they reached India and stopped near a temple in the capital. The old Indian king was dead, his young wife, the queen, must die with him in a big fire. “We must help the queen.”said Fogg.</w:t>
      </w:r>
    </w:p>
    <w:p>
      <w:pPr>
        <w:snapToGrid w:val="0"/>
        <w:spacing w:line="340" w:lineRule="atLeast"/>
        <w:ind w:firstLine="420" w:firstLineChars="200"/>
        <w:rPr>
          <w:rFonts w:ascii="Times New Roman" w:hAnsi="Times New Roman"/>
          <w:szCs w:val="21"/>
        </w:rPr>
      </w:pPr>
      <w:r>
        <w:rPr>
          <w:rFonts w:ascii="Times New Roman" w:hAnsi="Times New Roman"/>
          <w:szCs w:val="21"/>
        </w:rPr>
        <w:t>The men in the temple started the fire. Through the smoke Fogg saw something beautiful. The king stood up and took the queen out of the fire. The king and the queen came nearer. Fogg saw that the man was not the king. It was his friend Passepartout in the King’s clothes.“ Quickly! Let’s go! ” said Passepartout to Fogg, quietly.</w:t>
      </w:r>
    </w:p>
    <w:p>
      <w:pPr>
        <w:snapToGrid w:val="0"/>
        <w:spacing w:line="340" w:lineRule="atLeast"/>
        <w:ind w:firstLine="420" w:firstLineChars="200"/>
        <w:rPr>
          <w:rFonts w:ascii="Times New Roman" w:hAnsi="Times New Roman"/>
          <w:szCs w:val="21"/>
        </w:rPr>
      </w:pPr>
      <w:r>
        <w:rPr>
          <w:rFonts w:ascii="Times New Roman" w:hAnsi="Times New Roman"/>
          <w:szCs w:val="21"/>
        </w:rPr>
        <w:t>Suddenly the men in the temple saw the king’s body on the fire. They saw the man in the king’s clothes was not the king and they became angry. Fogg, Passepartout and the queen left very quickly on the elephant.</w:t>
      </w:r>
    </w:p>
    <w:p>
      <w:pPr>
        <w:snapToGrid w:val="0"/>
        <w:spacing w:line="340" w:lineRule="atLeast"/>
        <w:rPr>
          <w:rFonts w:ascii="Times New Roman" w:hAnsi="Times New Roman"/>
          <w:szCs w:val="21"/>
        </w:rPr>
      </w:pPr>
      <w:r>
        <w:rPr>
          <w:rFonts w:ascii="Times New Roman" w:hAnsi="Times New Roman"/>
          <w:szCs w:val="21"/>
        </w:rPr>
        <w:t>26. What did Mr Fogg do in the club every day?</w:t>
      </w:r>
    </w:p>
    <w:p>
      <w:pPr>
        <w:snapToGrid w:val="0"/>
        <w:spacing w:line="340" w:lineRule="atLeast"/>
        <w:ind w:firstLine="420" w:firstLineChars="200"/>
        <w:rPr>
          <w:rFonts w:ascii="Times New Roman" w:hAnsi="Times New Roman"/>
          <w:szCs w:val="21"/>
        </w:rPr>
      </w:pPr>
      <w:r>
        <w:rPr>
          <w:rFonts w:ascii="Times New Roman" w:hAnsi="Times New Roman"/>
          <w:szCs w:val="21"/>
        </w:rPr>
        <w:t>A.He went around the world.</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ab/>
      </w:r>
    </w:p>
    <w:p>
      <w:pPr>
        <w:snapToGrid w:val="0"/>
        <w:spacing w:line="340" w:lineRule="atLeast"/>
        <w:ind w:firstLine="420" w:firstLineChars="200"/>
        <w:rPr>
          <w:rFonts w:ascii="Times New Roman" w:hAnsi="Times New Roman"/>
          <w:szCs w:val="21"/>
        </w:rPr>
      </w:pPr>
      <w:r>
        <w:rPr>
          <w:rFonts w:ascii="Times New Roman" w:hAnsi="Times New Roman"/>
          <w:szCs w:val="21"/>
        </w:rPr>
        <w:t>B.He took trains and ships.</w:t>
      </w:r>
    </w:p>
    <w:p>
      <w:pPr>
        <w:snapToGrid w:val="0"/>
        <w:spacing w:line="340" w:lineRule="atLeast"/>
        <w:ind w:firstLine="420" w:firstLineChars="200"/>
        <w:rPr>
          <w:rFonts w:ascii="Times New Roman" w:hAnsi="Times New Roman"/>
          <w:szCs w:val="21"/>
        </w:rPr>
      </w:pPr>
      <w:r>
        <w:rPr>
          <w:rFonts w:ascii="Times New Roman" w:hAnsi="Times New Roman"/>
          <w:szCs w:val="21"/>
        </w:rPr>
        <w:t>C.He had a talk with friends.</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ab/>
      </w:r>
    </w:p>
    <w:p>
      <w:pPr>
        <w:snapToGrid w:val="0"/>
        <w:spacing w:line="340" w:lineRule="atLeast"/>
        <w:ind w:firstLine="420" w:firstLineChars="200"/>
        <w:rPr>
          <w:rFonts w:ascii="Times New Roman" w:hAnsi="Times New Roman"/>
          <w:szCs w:val="21"/>
        </w:rPr>
      </w:pPr>
      <w:r>
        <w:rPr>
          <w:rFonts w:ascii="Times New Roman" w:hAnsi="Times New Roman"/>
          <w:szCs w:val="21"/>
        </w:rPr>
        <w:t>D.He paid money for his friend.</w:t>
      </w:r>
    </w:p>
    <w:p>
      <w:pPr>
        <w:snapToGrid w:val="0"/>
        <w:spacing w:line="340" w:lineRule="atLeast"/>
        <w:rPr>
          <w:rFonts w:ascii="Times New Roman" w:hAnsi="Times New Roman"/>
          <w:szCs w:val="21"/>
        </w:rPr>
      </w:pPr>
      <w:r>
        <w:rPr>
          <w:rFonts w:ascii="Times New Roman" w:hAnsi="Times New Roman"/>
          <w:szCs w:val="21"/>
        </w:rPr>
        <w:t xml:space="preserve">27.  The </w:t>
      </w:r>
      <w:r>
        <w:rPr>
          <w:rFonts w:ascii="Times New Roman" w:hAnsi="Times New Roman"/>
          <w:b/>
          <w:szCs w:val="21"/>
        </w:rPr>
        <w:t>“bet</w:t>
      </w:r>
      <w:r>
        <w:rPr>
          <w:rFonts w:ascii="Times New Roman" w:hAnsi="Times New Roman"/>
          <w:szCs w:val="21"/>
        </w:rPr>
        <w:t>” in the passage was that “______”.</w:t>
      </w:r>
    </w:p>
    <w:p>
      <w:pPr>
        <w:snapToGrid w:val="0"/>
        <w:spacing w:line="340" w:lineRule="atLeast"/>
        <w:ind w:firstLine="420" w:firstLineChars="200"/>
        <w:rPr>
          <w:rFonts w:ascii="Times New Roman" w:hAnsi="Times New Roman"/>
          <w:szCs w:val="21"/>
        </w:rPr>
      </w:pPr>
      <w:r>
        <w:rPr>
          <w:rFonts w:ascii="Times New Roman" w:hAnsi="Times New Roman"/>
          <w:szCs w:val="21"/>
        </w:rPr>
        <w:t xml:space="preserve">A.if Mr Fogg goes around the world in 80days, Mr Stuart will pay him 20,000 pounds. </w:t>
      </w:r>
    </w:p>
    <w:p>
      <w:pPr>
        <w:snapToGrid w:val="0"/>
        <w:spacing w:line="340" w:lineRule="atLeast"/>
        <w:ind w:firstLine="420" w:firstLineChars="200"/>
        <w:rPr>
          <w:rFonts w:ascii="Times New Roman" w:hAnsi="Times New Roman"/>
          <w:szCs w:val="21"/>
        </w:rPr>
      </w:pPr>
      <w:r>
        <w:rPr>
          <w:rFonts w:ascii="Times New Roman" w:hAnsi="Times New Roman"/>
          <w:szCs w:val="21"/>
        </w:rPr>
        <w:t>B.if Mr Passepartout goes around the world in 80days, Mr Fogg will pay him a lot of money.</w:t>
      </w:r>
    </w:p>
    <w:p>
      <w:pPr>
        <w:snapToGrid w:val="0"/>
        <w:spacing w:line="340" w:lineRule="atLeast"/>
        <w:ind w:firstLine="420" w:firstLineChars="200"/>
        <w:rPr>
          <w:rFonts w:ascii="Times New Roman" w:hAnsi="Times New Roman"/>
          <w:szCs w:val="21"/>
        </w:rPr>
      </w:pPr>
      <w:r>
        <w:rPr>
          <w:rFonts w:ascii="Times New Roman" w:hAnsi="Times New Roman"/>
          <w:szCs w:val="21"/>
        </w:rPr>
        <w:t xml:space="preserve">C. if Mr Fogg pays 20,000 pounds, Mr Passepartout can go around the world in 80days. </w:t>
      </w:r>
    </w:p>
    <w:p>
      <w:pPr>
        <w:snapToGrid w:val="0"/>
        <w:spacing w:line="340" w:lineRule="atLeast"/>
        <w:ind w:firstLine="420" w:firstLineChars="200"/>
        <w:rPr>
          <w:rFonts w:ascii="Times New Roman" w:hAnsi="Times New Roman"/>
          <w:szCs w:val="21"/>
        </w:rPr>
      </w:pPr>
      <w:r>
        <w:rPr>
          <w:rFonts w:ascii="Times New Roman" w:hAnsi="Times New Roman"/>
          <w:szCs w:val="21"/>
        </w:rPr>
        <w:t xml:space="preserve">D. if Mr Passepartout pays 20,000 pounds,Mr Stuart can go around the world in 80days. </w:t>
      </w:r>
    </w:p>
    <w:p>
      <w:pPr>
        <w:snapToGrid w:val="0"/>
        <w:spacing w:line="340" w:lineRule="atLeast"/>
        <w:rPr>
          <w:rFonts w:ascii="Times New Roman" w:hAnsi="Times New Roman"/>
          <w:szCs w:val="21"/>
        </w:rPr>
      </w:pPr>
      <w:r>
        <w:rPr>
          <w:rFonts w:ascii="Times New Roman" w:hAnsi="Times New Roman"/>
          <w:szCs w:val="21"/>
        </w:rPr>
        <w:br w:type="column"/>
      </w:r>
      <w:r>
        <w:rPr>
          <w:rFonts w:ascii="Times New Roman" w:hAnsi="Times New Roman"/>
          <w:szCs w:val="21"/>
        </w:rPr>
        <w:t>28. What was the correct order of places they passed when they went around the world?</w:t>
      </w:r>
    </w:p>
    <w:p>
      <w:pPr>
        <w:snapToGrid w:val="0"/>
        <w:spacing w:line="340" w:lineRule="atLeast"/>
        <w:ind w:firstLine="420" w:firstLineChars="200"/>
        <w:rPr>
          <w:rFonts w:ascii="Times New Roman" w:hAnsi="Times New Roman"/>
          <w:szCs w:val="21"/>
        </w:rPr>
      </w:pPr>
      <w:r>
        <w:rPr>
          <w:rFonts w:hint="eastAsia" w:ascii="宋体" w:hAnsi="宋体" w:cs="宋体"/>
          <w:szCs w:val="21"/>
        </w:rPr>
        <w:t>①</w:t>
      </w:r>
      <w:r>
        <w:rPr>
          <w:rFonts w:ascii="Times New Roman" w:hAnsi="Times New Roman"/>
          <w:szCs w:val="21"/>
        </w:rPr>
        <w:t>Italy　</w:t>
      </w:r>
      <w:r>
        <w:rPr>
          <w:rFonts w:hint="eastAsia" w:ascii="宋体" w:hAnsi="宋体" w:cs="宋体"/>
          <w:szCs w:val="21"/>
        </w:rPr>
        <w:t>②</w:t>
      </w:r>
      <w:r>
        <w:rPr>
          <w:rFonts w:ascii="Times New Roman" w:hAnsi="Times New Roman"/>
          <w:szCs w:val="21"/>
        </w:rPr>
        <w:t>Egypt　</w:t>
      </w:r>
      <w:r>
        <w:rPr>
          <w:rFonts w:hint="eastAsia" w:ascii="宋体" w:hAnsi="宋体" w:cs="宋体"/>
          <w:szCs w:val="21"/>
        </w:rPr>
        <w:t>③</w:t>
      </w:r>
      <w:r>
        <w:rPr>
          <w:rFonts w:ascii="Times New Roman" w:hAnsi="Times New Roman"/>
          <w:szCs w:val="21"/>
        </w:rPr>
        <w:t>France　</w:t>
      </w:r>
      <w:r>
        <w:rPr>
          <w:rFonts w:ascii="Times New Roman" w:hAnsi="Times New Roman"/>
          <w:szCs w:val="21"/>
        </w:rPr>
        <w:fldChar w:fldCharType="begin"/>
      </w:r>
      <w:r>
        <w:rPr>
          <w:rFonts w:ascii="Times New Roman" w:hAnsi="Times New Roman"/>
          <w:szCs w:val="21"/>
        </w:rPr>
        <w:instrText xml:space="preserve"> = 4 \* GB3 \* MERGEFORMAT </w:instrText>
      </w:r>
      <w:r>
        <w:rPr>
          <w:rFonts w:ascii="Times New Roman" w:hAnsi="Times New Roman"/>
          <w:szCs w:val="21"/>
        </w:rPr>
        <w:fldChar w:fldCharType="separate"/>
      </w:r>
      <w:r>
        <w:rPr>
          <w:rFonts w:hint="eastAsia" w:ascii="宋体" w:hAnsi="宋体" w:cs="宋体"/>
          <w:szCs w:val="21"/>
        </w:rPr>
        <w:t>④</w:t>
      </w:r>
      <w:r>
        <w:rPr>
          <w:rFonts w:ascii="Times New Roman" w:hAnsi="Times New Roman"/>
          <w:szCs w:val="21"/>
        </w:rPr>
        <w:fldChar w:fldCharType="end"/>
      </w:r>
      <w:r>
        <w:rPr>
          <w:rFonts w:ascii="Times New Roman" w:hAnsi="Times New Roman"/>
          <w:szCs w:val="21"/>
        </w:rPr>
        <w:t>London　</w:t>
      </w:r>
      <w:r>
        <w:rPr>
          <w:rFonts w:ascii="Times New Roman" w:hAnsi="Times New Roman"/>
          <w:szCs w:val="21"/>
        </w:rPr>
        <w:fldChar w:fldCharType="begin"/>
      </w:r>
      <w:r>
        <w:rPr>
          <w:rFonts w:ascii="Times New Roman" w:hAnsi="Times New Roman"/>
          <w:szCs w:val="21"/>
        </w:rPr>
        <w:instrText xml:space="preserve"> = 5 \* GB3 \* MERGEFORMAT </w:instrText>
      </w:r>
      <w:r>
        <w:rPr>
          <w:rFonts w:ascii="Times New Roman" w:hAnsi="Times New Roman"/>
          <w:szCs w:val="21"/>
        </w:rPr>
        <w:fldChar w:fldCharType="separate"/>
      </w:r>
      <w:r>
        <w:rPr>
          <w:rFonts w:hint="eastAsia" w:ascii="宋体" w:hAnsi="宋体" w:cs="宋体"/>
          <w:szCs w:val="21"/>
        </w:rPr>
        <w:t>⑤</w:t>
      </w:r>
      <w:r>
        <w:rPr>
          <w:rFonts w:ascii="Times New Roman" w:hAnsi="Times New Roman"/>
          <w:szCs w:val="21"/>
        </w:rPr>
        <w:fldChar w:fldCharType="end"/>
      </w:r>
      <w:r>
        <w:rPr>
          <w:rFonts w:ascii="Times New Roman" w:hAnsi="Times New Roman"/>
          <w:szCs w:val="21"/>
        </w:rPr>
        <w:t>India</w:t>
      </w:r>
    </w:p>
    <w:p>
      <w:pPr>
        <w:snapToGrid w:val="0"/>
        <w:spacing w:line="340" w:lineRule="atLeast"/>
        <w:ind w:firstLine="420" w:firstLineChars="200"/>
        <w:rPr>
          <w:rFonts w:ascii="Times New Roman" w:hAnsi="Times New Roman"/>
          <w:szCs w:val="21"/>
        </w:rPr>
      </w:pPr>
      <w:r>
        <w:rPr>
          <w:rFonts w:ascii="Times New Roman" w:hAnsi="Times New Roman"/>
          <w:szCs w:val="21"/>
        </w:rPr>
        <w:t>A.</w:t>
      </w:r>
      <w:r>
        <w:rPr>
          <w:rFonts w:ascii="Times New Roman" w:hAnsi="Times New Roman"/>
          <w:szCs w:val="21"/>
        </w:rPr>
        <w:fldChar w:fldCharType="begin"/>
      </w:r>
      <w:r>
        <w:rPr>
          <w:rFonts w:ascii="Times New Roman" w:hAnsi="Times New Roman"/>
          <w:szCs w:val="21"/>
        </w:rPr>
        <w:instrText xml:space="preserve"> = 4 \* GB3 \* MERGEFORMAT </w:instrText>
      </w:r>
      <w:r>
        <w:rPr>
          <w:rFonts w:ascii="Times New Roman" w:hAnsi="Times New Roman"/>
          <w:szCs w:val="21"/>
        </w:rPr>
        <w:fldChar w:fldCharType="separate"/>
      </w:r>
      <w:r>
        <w:rPr>
          <w:rFonts w:hint="eastAsia" w:ascii="宋体" w:hAnsi="宋体" w:cs="宋体"/>
          <w:szCs w:val="21"/>
        </w:rPr>
        <w:t>④</w:t>
      </w:r>
      <w:r>
        <w:rPr>
          <w:rFonts w:ascii="Times New Roman" w:hAnsi="Times New Roman"/>
          <w:szCs w:val="21"/>
        </w:rPr>
        <w:fldChar w:fldCharType="end"/>
      </w:r>
      <w:r>
        <w:rPr>
          <w:rFonts w:ascii="Times New Roman" w:hAnsi="Times New Roman"/>
          <w:szCs w:val="21"/>
        </w:rPr>
        <w:fldChar w:fldCharType="begin"/>
      </w:r>
      <w:r>
        <w:rPr>
          <w:rFonts w:ascii="Times New Roman" w:hAnsi="Times New Roman"/>
          <w:szCs w:val="21"/>
        </w:rPr>
        <w:instrText xml:space="preserve"> = 5 \* GB3 \* MERGEFORMAT </w:instrText>
      </w:r>
      <w:r>
        <w:rPr>
          <w:rFonts w:ascii="Times New Roman" w:hAnsi="Times New Roman"/>
          <w:szCs w:val="21"/>
        </w:rPr>
        <w:fldChar w:fldCharType="separate"/>
      </w:r>
      <w:r>
        <w:rPr>
          <w:rFonts w:hint="eastAsia" w:ascii="宋体" w:hAnsi="宋体" w:cs="宋体"/>
          <w:szCs w:val="21"/>
        </w:rPr>
        <w:t>⑤</w:t>
      </w:r>
      <w:r>
        <w:rPr>
          <w:rFonts w:ascii="Times New Roman" w:hAnsi="Times New Roman"/>
          <w:szCs w:val="21"/>
        </w:rPr>
        <w:fldChar w:fldCharType="end"/>
      </w:r>
      <w:r>
        <w:rPr>
          <w:rFonts w:hint="eastAsia" w:ascii="宋体" w:hAnsi="宋体" w:cs="宋体"/>
          <w:szCs w:val="21"/>
        </w:rPr>
        <w:t>③①②</w:t>
      </w:r>
      <w:r>
        <w:rPr>
          <w:rFonts w:ascii="Times New Roman" w:hAnsi="Times New Roman"/>
          <w:szCs w:val="21"/>
        </w:rPr>
        <w:t xml:space="preserve">  </w:t>
      </w:r>
      <w:r>
        <w:rPr>
          <w:rFonts w:ascii="Times New Roman" w:hAnsi="Times New Roman"/>
          <w:szCs w:val="21"/>
        </w:rPr>
        <w:tab/>
      </w:r>
      <w:r>
        <w:rPr>
          <w:rFonts w:ascii="Times New Roman" w:hAnsi="Times New Roman"/>
          <w:szCs w:val="21"/>
        </w:rPr>
        <w:t>B.</w:t>
      </w:r>
      <w:r>
        <w:rPr>
          <w:rFonts w:ascii="Times New Roman" w:hAnsi="Times New Roman"/>
          <w:szCs w:val="21"/>
        </w:rPr>
        <w:fldChar w:fldCharType="begin"/>
      </w:r>
      <w:r>
        <w:rPr>
          <w:rFonts w:ascii="Times New Roman" w:hAnsi="Times New Roman"/>
          <w:szCs w:val="21"/>
        </w:rPr>
        <w:instrText xml:space="preserve"> = 4 \* GB3 \* MERGEFORMAT </w:instrText>
      </w:r>
      <w:r>
        <w:rPr>
          <w:rFonts w:ascii="Times New Roman" w:hAnsi="Times New Roman"/>
          <w:szCs w:val="21"/>
        </w:rPr>
        <w:fldChar w:fldCharType="separate"/>
      </w:r>
      <w:r>
        <w:rPr>
          <w:rFonts w:hint="eastAsia" w:ascii="宋体" w:hAnsi="宋体" w:cs="宋体"/>
          <w:szCs w:val="21"/>
        </w:rPr>
        <w:t>④</w:t>
      </w:r>
      <w:r>
        <w:rPr>
          <w:rFonts w:ascii="Times New Roman" w:hAnsi="Times New Roman"/>
          <w:szCs w:val="21"/>
        </w:rPr>
        <w:fldChar w:fldCharType="end"/>
      </w:r>
      <w:r>
        <w:rPr>
          <w:rFonts w:hint="eastAsia" w:ascii="宋体" w:hAnsi="宋体" w:cs="宋体"/>
          <w:szCs w:val="21"/>
        </w:rPr>
        <w:t>③①②</w:t>
      </w:r>
      <w:r>
        <w:rPr>
          <w:rFonts w:ascii="Times New Roman" w:hAnsi="Times New Roman"/>
          <w:szCs w:val="21"/>
        </w:rPr>
        <w:fldChar w:fldCharType="begin"/>
      </w:r>
      <w:r>
        <w:rPr>
          <w:rFonts w:ascii="Times New Roman" w:hAnsi="Times New Roman"/>
          <w:szCs w:val="21"/>
        </w:rPr>
        <w:instrText xml:space="preserve"> = 5 \* GB3 \* MERGEFORMAT </w:instrText>
      </w:r>
      <w:r>
        <w:rPr>
          <w:rFonts w:ascii="Times New Roman" w:hAnsi="Times New Roman"/>
          <w:szCs w:val="21"/>
        </w:rPr>
        <w:fldChar w:fldCharType="separate"/>
      </w:r>
      <w:r>
        <w:rPr>
          <w:rFonts w:hint="eastAsia" w:ascii="宋体" w:hAnsi="宋体" w:cs="宋体"/>
          <w:szCs w:val="21"/>
        </w:rPr>
        <w:t>⑤</w:t>
      </w:r>
      <w:r>
        <w:rPr>
          <w:rFonts w:ascii="Times New Roman" w:hAnsi="Times New Roman"/>
          <w:szCs w:val="21"/>
        </w:rPr>
        <w:fldChar w:fldCharType="end"/>
      </w:r>
      <w:r>
        <w:rPr>
          <w:rFonts w:ascii="Times New Roman" w:hAnsi="Times New Roman"/>
          <w:szCs w:val="21"/>
        </w:rPr>
        <w:t xml:space="preserve"> </w:t>
      </w:r>
      <w:r>
        <w:rPr>
          <w:rFonts w:ascii="Times New Roman" w:hAnsi="Times New Roman"/>
          <w:szCs w:val="21"/>
        </w:rPr>
        <w:tab/>
      </w:r>
      <w:r>
        <w:rPr>
          <w:rFonts w:ascii="Times New Roman" w:hAnsi="Times New Roman"/>
          <w:szCs w:val="21"/>
        </w:rPr>
        <w:t>C.</w:t>
      </w:r>
      <w:r>
        <w:rPr>
          <w:rFonts w:ascii="Times New Roman" w:hAnsi="Times New Roman"/>
          <w:szCs w:val="21"/>
        </w:rPr>
        <w:fldChar w:fldCharType="begin"/>
      </w:r>
      <w:r>
        <w:rPr>
          <w:rFonts w:ascii="Times New Roman" w:hAnsi="Times New Roman"/>
          <w:szCs w:val="21"/>
        </w:rPr>
        <w:instrText xml:space="preserve"> = 5 \* GB3 \* MERGEFORMAT </w:instrText>
      </w:r>
      <w:r>
        <w:rPr>
          <w:rFonts w:ascii="Times New Roman" w:hAnsi="Times New Roman"/>
          <w:szCs w:val="21"/>
        </w:rPr>
        <w:fldChar w:fldCharType="separate"/>
      </w:r>
      <w:r>
        <w:rPr>
          <w:rFonts w:hint="eastAsia" w:ascii="宋体" w:hAnsi="宋体" w:cs="宋体"/>
          <w:szCs w:val="21"/>
        </w:rPr>
        <w:t>⑤</w:t>
      </w:r>
      <w:r>
        <w:rPr>
          <w:rFonts w:ascii="Times New Roman" w:hAnsi="Times New Roman"/>
          <w:szCs w:val="21"/>
        </w:rPr>
        <w:fldChar w:fldCharType="end"/>
      </w:r>
      <w:r>
        <w:rPr>
          <w:rFonts w:ascii="Times New Roman" w:hAnsi="Times New Roman"/>
          <w:szCs w:val="21"/>
        </w:rPr>
        <w:fldChar w:fldCharType="begin"/>
      </w:r>
      <w:r>
        <w:rPr>
          <w:rFonts w:ascii="Times New Roman" w:hAnsi="Times New Roman"/>
          <w:szCs w:val="21"/>
        </w:rPr>
        <w:instrText xml:space="preserve"> = 4 \* GB3 \* MERGEFORMAT </w:instrText>
      </w:r>
      <w:r>
        <w:rPr>
          <w:rFonts w:ascii="Times New Roman" w:hAnsi="Times New Roman"/>
          <w:szCs w:val="21"/>
        </w:rPr>
        <w:fldChar w:fldCharType="separate"/>
      </w:r>
      <w:r>
        <w:rPr>
          <w:rFonts w:hint="eastAsia" w:ascii="宋体" w:hAnsi="宋体" w:cs="宋体"/>
          <w:szCs w:val="21"/>
        </w:rPr>
        <w:t>④</w:t>
      </w:r>
      <w:r>
        <w:rPr>
          <w:rFonts w:ascii="Times New Roman" w:hAnsi="Times New Roman"/>
          <w:szCs w:val="21"/>
        </w:rPr>
        <w:fldChar w:fldCharType="end"/>
      </w:r>
      <w:r>
        <w:rPr>
          <w:rFonts w:hint="eastAsia" w:ascii="宋体" w:hAnsi="宋体" w:cs="宋体"/>
          <w:szCs w:val="21"/>
        </w:rPr>
        <w:t>②①③</w:t>
      </w:r>
      <w:r>
        <w:rPr>
          <w:rFonts w:ascii="Times New Roman" w:hAnsi="Times New Roman"/>
          <w:szCs w:val="21"/>
        </w:rPr>
        <w:t xml:space="preserve"> </w:t>
      </w:r>
      <w:r>
        <w:rPr>
          <w:rFonts w:ascii="Times New Roman" w:hAnsi="Times New Roman"/>
          <w:szCs w:val="21"/>
        </w:rPr>
        <w:tab/>
      </w:r>
      <w:r>
        <w:rPr>
          <w:rFonts w:ascii="Times New Roman" w:hAnsi="Times New Roman"/>
          <w:szCs w:val="21"/>
        </w:rPr>
        <w:t>D.</w:t>
      </w:r>
      <w:r>
        <w:rPr>
          <w:rFonts w:ascii="Times New Roman" w:hAnsi="Times New Roman"/>
          <w:szCs w:val="21"/>
        </w:rPr>
        <w:fldChar w:fldCharType="begin"/>
      </w:r>
      <w:r>
        <w:rPr>
          <w:rFonts w:ascii="Times New Roman" w:hAnsi="Times New Roman"/>
          <w:szCs w:val="21"/>
        </w:rPr>
        <w:instrText xml:space="preserve"> = 5 \* GB3 \* MERGEFORMAT </w:instrText>
      </w:r>
      <w:r>
        <w:rPr>
          <w:rFonts w:ascii="Times New Roman" w:hAnsi="Times New Roman"/>
          <w:szCs w:val="21"/>
        </w:rPr>
        <w:fldChar w:fldCharType="separate"/>
      </w:r>
      <w:r>
        <w:rPr>
          <w:rFonts w:hint="eastAsia" w:ascii="宋体" w:hAnsi="宋体" w:cs="宋体"/>
          <w:szCs w:val="21"/>
        </w:rPr>
        <w:t>⑤</w:t>
      </w:r>
      <w:r>
        <w:rPr>
          <w:rFonts w:ascii="Times New Roman" w:hAnsi="Times New Roman"/>
          <w:szCs w:val="21"/>
        </w:rPr>
        <w:fldChar w:fldCharType="end"/>
      </w:r>
      <w:r>
        <w:rPr>
          <w:rFonts w:hint="eastAsia" w:ascii="宋体" w:hAnsi="宋体" w:cs="宋体"/>
          <w:szCs w:val="21"/>
        </w:rPr>
        <w:t>①③</w:t>
      </w:r>
      <w:r>
        <w:rPr>
          <w:rFonts w:ascii="Times New Roman" w:hAnsi="Times New Roman"/>
          <w:szCs w:val="21"/>
        </w:rPr>
        <w:fldChar w:fldCharType="begin"/>
      </w:r>
      <w:r>
        <w:rPr>
          <w:rFonts w:ascii="Times New Roman" w:hAnsi="Times New Roman"/>
          <w:szCs w:val="21"/>
        </w:rPr>
        <w:instrText xml:space="preserve"> = 4 \* GB3 \* MERGEFORMAT </w:instrText>
      </w:r>
      <w:r>
        <w:rPr>
          <w:rFonts w:ascii="Times New Roman" w:hAnsi="Times New Roman"/>
          <w:szCs w:val="21"/>
        </w:rPr>
        <w:fldChar w:fldCharType="separate"/>
      </w:r>
      <w:r>
        <w:rPr>
          <w:rFonts w:hint="eastAsia" w:ascii="宋体" w:hAnsi="宋体" w:cs="宋体"/>
          <w:szCs w:val="21"/>
        </w:rPr>
        <w:t>④</w:t>
      </w:r>
      <w:r>
        <w:rPr>
          <w:rFonts w:ascii="Times New Roman" w:hAnsi="Times New Roman"/>
          <w:szCs w:val="21"/>
        </w:rPr>
        <w:fldChar w:fldCharType="end"/>
      </w:r>
      <w:r>
        <w:rPr>
          <w:rFonts w:hint="eastAsia" w:ascii="宋体" w:hAnsi="宋体" w:cs="宋体"/>
          <w:szCs w:val="21"/>
        </w:rPr>
        <w:t>②</w:t>
      </w:r>
      <w:r>
        <w:rPr>
          <w:rFonts w:ascii="Times New Roman" w:hAnsi="Times New Roman"/>
          <w:szCs w:val="21"/>
        </w:rPr>
        <w:t xml:space="preserve"> </w:t>
      </w:r>
    </w:p>
    <w:p>
      <w:pPr>
        <w:snapToGrid w:val="0"/>
        <w:spacing w:line="340" w:lineRule="atLeast"/>
        <w:rPr>
          <w:rFonts w:ascii="Times New Roman" w:hAnsi="Times New Roman"/>
          <w:szCs w:val="21"/>
        </w:rPr>
      </w:pPr>
      <w:r>
        <w:rPr>
          <w:rFonts w:ascii="Times New Roman" w:hAnsi="Times New Roman"/>
          <w:szCs w:val="21"/>
        </w:rPr>
        <w:t>29. What happened to the queen according to the passage?</w:t>
      </w:r>
    </w:p>
    <w:p>
      <w:pPr>
        <w:snapToGrid w:val="0"/>
        <w:spacing w:line="340" w:lineRule="atLeast"/>
        <w:ind w:firstLine="420" w:firstLineChars="200"/>
        <w:rPr>
          <w:rFonts w:ascii="Times New Roman" w:hAnsi="Times New Roman"/>
          <w:szCs w:val="21"/>
        </w:rPr>
      </w:pPr>
      <w:r>
        <w:rPr>
          <w:rFonts w:ascii="Times New Roman" w:hAnsi="Times New Roman"/>
          <w:szCs w:val="21"/>
        </w:rPr>
        <w:t>A.</w:t>
      </w:r>
      <w:r>
        <w:rPr>
          <w:rFonts w:hint="eastAsia" w:ascii="Times New Roman" w:hAnsi="Times New Roman"/>
          <w:szCs w:val="21"/>
        </w:rPr>
        <w:t xml:space="preserve"> </w:t>
      </w:r>
      <w:r>
        <w:rPr>
          <w:rFonts w:ascii="Times New Roman" w:hAnsi="Times New Roman"/>
          <w:szCs w:val="21"/>
        </w:rPr>
        <w:t>The king stood up and took the queen out of the fire.</w:t>
      </w:r>
    </w:p>
    <w:p>
      <w:pPr>
        <w:snapToGrid w:val="0"/>
        <w:spacing w:line="340" w:lineRule="atLeast"/>
        <w:ind w:firstLine="420" w:firstLineChars="200"/>
        <w:rPr>
          <w:rFonts w:ascii="Times New Roman" w:hAnsi="Times New Roman"/>
          <w:szCs w:val="21"/>
        </w:rPr>
      </w:pPr>
      <w:r>
        <w:rPr>
          <w:rFonts w:ascii="Times New Roman" w:hAnsi="Times New Roman"/>
          <w:szCs w:val="21"/>
        </w:rPr>
        <w:t>B.</w:t>
      </w:r>
      <w:r>
        <w:rPr>
          <w:rFonts w:hint="eastAsia" w:ascii="Times New Roman" w:hAnsi="Times New Roman"/>
          <w:szCs w:val="21"/>
        </w:rPr>
        <w:t xml:space="preserve"> </w:t>
      </w:r>
      <w:r>
        <w:rPr>
          <w:rFonts w:ascii="Times New Roman" w:hAnsi="Times New Roman"/>
          <w:szCs w:val="21"/>
        </w:rPr>
        <w:t xml:space="preserve">The king was dead, and the queen died with him in a big fire. </w:t>
      </w:r>
    </w:p>
    <w:p>
      <w:pPr>
        <w:snapToGrid w:val="0"/>
        <w:spacing w:line="340" w:lineRule="atLeast"/>
        <w:ind w:firstLine="420" w:firstLineChars="200"/>
        <w:rPr>
          <w:rFonts w:ascii="Times New Roman" w:hAnsi="Times New Roman"/>
          <w:szCs w:val="21"/>
        </w:rPr>
      </w:pPr>
      <w:r>
        <w:rPr>
          <w:rFonts w:ascii="Times New Roman" w:hAnsi="Times New Roman"/>
          <w:szCs w:val="21"/>
        </w:rPr>
        <w:t>C.</w:t>
      </w:r>
      <w:r>
        <w:rPr>
          <w:rFonts w:hint="eastAsia" w:ascii="Times New Roman" w:hAnsi="Times New Roman"/>
          <w:szCs w:val="21"/>
        </w:rPr>
        <w:t xml:space="preserve"> </w:t>
      </w:r>
      <w:r>
        <w:rPr>
          <w:rFonts w:ascii="Times New Roman" w:hAnsi="Times New Roman"/>
          <w:szCs w:val="21"/>
        </w:rPr>
        <w:t>The queen in the king’s clothes was saved and left India quickly.</w:t>
      </w:r>
    </w:p>
    <w:p>
      <w:pPr>
        <w:snapToGrid w:val="0"/>
        <w:spacing w:line="340" w:lineRule="atLeast"/>
        <w:ind w:firstLine="420" w:firstLineChars="200"/>
        <w:rPr>
          <w:rFonts w:ascii="Times New Roman" w:hAnsi="Times New Roman"/>
          <w:szCs w:val="21"/>
        </w:rPr>
      </w:pPr>
      <w:r>
        <w:rPr>
          <w:rFonts w:ascii="Times New Roman" w:hAnsi="Times New Roman"/>
          <w:szCs w:val="21"/>
        </w:rPr>
        <w:t>D. The queen was saved by the two Englishmen and escaped quickly.</w:t>
      </w:r>
    </w:p>
    <w:p>
      <w:pPr>
        <w:snapToGrid w:val="0"/>
        <w:spacing w:line="340" w:lineRule="atLeast"/>
        <w:rPr>
          <w:rFonts w:ascii="Times New Roman" w:hAnsi="Times New Roman"/>
          <w:szCs w:val="21"/>
        </w:rPr>
      </w:pPr>
      <w:r>
        <w:rPr>
          <w:rFonts w:ascii="Times New Roman" w:hAnsi="Times New Roman"/>
          <w:szCs w:val="21"/>
        </w:rPr>
        <w:t>30.Which book is this story probably from?</w:t>
      </w:r>
    </w:p>
    <w:p>
      <w:pPr>
        <w:snapToGrid w:val="0"/>
        <w:spacing w:line="340" w:lineRule="atLeast"/>
        <w:rPr>
          <w:rFonts w:ascii="Times New Roman" w:hAnsi="Times New Roman"/>
          <w:szCs w:val="21"/>
        </w:rPr>
      </w:pPr>
      <w:r>
        <w:rPr>
          <w:rFonts w:ascii="Times New Roman" w:hAnsi="Times New Roman"/>
          <w:szCs w:val="21"/>
        </w:rPr>
        <w:pict>
          <v:group id="_x0000_s1028" o:spid="_x0000_s1028" o:spt="203" style="position:absolute;left:0pt;margin-left:23.55pt;margin-top:6.6pt;height:96.6pt;width:368.35pt;z-index:251671552;mso-width-relative:page;mso-height-relative:page;" coordorigin="1859,3828" coordsize="10862,3578">
            <o:lock v:ext="edit" aspectratio="f"/>
            <v:shape id="图片 -2147482604" o:spid="_x0000_s1029" o:spt="75" type="#_x0000_t75" style="position:absolute;left:1859;top:3840;height:3565;width:2240;" filled="f" o:preferrelative="t" stroked="f" coordsize="21600,21600">
              <v:path/>
              <v:fill on="f" focussize="0,0"/>
              <v:stroke on="f" joinstyle="miter"/>
              <v:imagedata r:id="rId11" o:title=""/>
              <o:lock v:ext="edit" aspectratio="t"/>
            </v:shape>
            <v:shape id="图片 -2147482600" o:spid="_x0000_s1030" o:spt="75" alt="1629610907(1)" type="#_x0000_t75" style="position:absolute;left:4803;top:3840;height:3566;width:2200;" filled="f" o:preferrelative="t" stroked="f" coordsize="21600,21600">
              <v:path/>
              <v:fill on="f" focussize="0,0"/>
              <v:stroke on="f" joinstyle="miter"/>
              <v:imagedata r:id="rId12" o:title=""/>
              <o:lock v:ext="edit" aspectratio="t"/>
            </v:shape>
            <v:shape id="图片 -2147482598" o:spid="_x0000_s1031" o:spt="75" alt="1629610990(1)" type="#_x0000_t75" style="position:absolute;left:10537;top:3828;height:3577;width:2184;" filled="f" o:preferrelative="t" stroked="f" coordsize="21600,21600">
              <v:path/>
              <v:fill on="f" focussize="0,0"/>
              <v:stroke on="f" joinstyle="miter"/>
              <v:imagedata r:id="rId13" o:title=""/>
              <o:lock v:ext="edit" aspectratio="t"/>
            </v:shape>
            <v:shape id="_x0000_s1032" o:spid="_x0000_s1032" o:spt="75" type="#_x0000_t75" style="position:absolute;left:7693;top:3828;height:3578;width:2156;" filled="f" o:preferrelative="t" stroked="f" coordsize="21600,21600">
              <v:path/>
              <v:fill on="f" focussize="0,0"/>
              <v:stroke on="f" joinstyle="miter"/>
              <v:imagedata r:id="rId14" o:title=""/>
              <o:lock v:ext="edit" aspectratio="t"/>
            </v:shape>
          </v:group>
        </w:pict>
      </w:r>
    </w:p>
    <w:p>
      <w:pPr>
        <w:snapToGrid w:val="0"/>
        <w:spacing w:line="340" w:lineRule="atLeast"/>
        <w:rPr>
          <w:rFonts w:ascii="Times New Roman" w:hAnsi="Times New Roman"/>
          <w:b/>
          <w:bCs/>
          <w:szCs w:val="21"/>
        </w:rPr>
      </w:pPr>
    </w:p>
    <w:p>
      <w:pPr>
        <w:snapToGrid w:val="0"/>
        <w:spacing w:line="340" w:lineRule="atLeast"/>
        <w:rPr>
          <w:rFonts w:ascii="Times New Roman" w:hAnsi="Times New Roman"/>
          <w:b/>
          <w:bCs/>
          <w:szCs w:val="21"/>
        </w:rPr>
      </w:pPr>
    </w:p>
    <w:p>
      <w:pPr>
        <w:snapToGrid w:val="0"/>
        <w:spacing w:line="340" w:lineRule="atLeast"/>
        <w:ind w:firstLine="4216" w:firstLineChars="2000"/>
        <w:rPr>
          <w:rFonts w:ascii="Times New Roman" w:hAnsi="Times New Roman"/>
          <w:b/>
          <w:bCs/>
          <w:szCs w:val="21"/>
        </w:rPr>
      </w:pPr>
    </w:p>
    <w:p>
      <w:pPr>
        <w:snapToGrid w:val="0"/>
        <w:spacing w:line="340" w:lineRule="atLeast"/>
        <w:ind w:firstLine="4216" w:firstLineChars="2000"/>
        <w:rPr>
          <w:rFonts w:ascii="Times New Roman" w:hAnsi="Times New Roman"/>
          <w:b/>
          <w:bCs/>
          <w:szCs w:val="21"/>
        </w:rPr>
      </w:pPr>
    </w:p>
    <w:p>
      <w:pPr>
        <w:snapToGrid w:val="0"/>
        <w:spacing w:line="340" w:lineRule="atLeast"/>
        <w:ind w:firstLine="4216" w:firstLineChars="2000"/>
        <w:rPr>
          <w:rFonts w:ascii="Times New Roman" w:hAnsi="Times New Roman"/>
          <w:b/>
          <w:bCs/>
          <w:szCs w:val="21"/>
        </w:rPr>
      </w:pPr>
    </w:p>
    <w:p>
      <w:pPr>
        <w:snapToGrid w:val="0"/>
        <w:spacing w:line="340" w:lineRule="atLeast"/>
        <w:ind w:firstLine="1050" w:firstLineChars="500"/>
        <w:rPr>
          <w:rFonts w:ascii="Times New Roman" w:hAnsi="Times New Roman"/>
          <w:szCs w:val="21"/>
        </w:rPr>
      </w:pPr>
      <w:r>
        <w:rPr>
          <w:rFonts w:ascii="Times New Roman" w:hAnsi="Times New Roman"/>
          <w:szCs w:val="21"/>
        </w:rPr>
        <w:t>A                   B                  C                 D</w:t>
      </w:r>
    </w:p>
    <w:p>
      <w:pPr>
        <w:snapToGrid w:val="0"/>
        <w:spacing w:line="340" w:lineRule="atLeast"/>
        <w:ind w:firstLine="4216" w:firstLineChars="2000"/>
        <w:rPr>
          <w:rFonts w:ascii="Times New Roman" w:hAnsi="Times New Roman"/>
          <w:b/>
          <w:bCs/>
          <w:szCs w:val="21"/>
        </w:rPr>
      </w:pPr>
      <w:r>
        <w:rPr>
          <w:rFonts w:ascii="Times New Roman" w:hAnsi="Times New Roman"/>
          <w:b/>
          <w:bCs/>
          <w:szCs w:val="21"/>
        </w:rPr>
        <w:t>B</w:t>
      </w:r>
    </w:p>
    <w:p>
      <w:pPr>
        <w:snapToGrid w:val="0"/>
        <w:spacing w:line="340" w:lineRule="atLeast"/>
        <w:ind w:firstLine="3373" w:firstLineChars="1600"/>
        <w:rPr>
          <w:rFonts w:ascii="Times New Roman" w:hAnsi="Times New Roman"/>
          <w:b/>
          <w:bCs/>
          <w:szCs w:val="21"/>
        </w:rPr>
      </w:pPr>
      <w:r>
        <w:rPr>
          <w:rFonts w:ascii="Times New Roman" w:hAnsi="Times New Roman"/>
          <w:b/>
          <w:bCs/>
          <w:szCs w:val="21"/>
        </w:rPr>
        <w:t>Will robots replace us?</w:t>
      </w:r>
    </w:p>
    <w:p>
      <w:pPr>
        <w:snapToGrid w:val="0"/>
        <w:spacing w:line="340" w:lineRule="atLeast"/>
        <w:ind w:firstLine="420" w:firstLineChars="200"/>
        <w:rPr>
          <w:rFonts w:ascii="Times New Roman" w:hAnsi="Times New Roman"/>
          <w:szCs w:val="21"/>
        </w:rPr>
      </w:pPr>
      <w:r>
        <w:rPr>
          <w:rFonts w:ascii="Times New Roman" w:hAnsi="Times New Roman"/>
          <w:szCs w:val="21"/>
        </w:rPr>
        <w:t>Robots make our lives easier and better. But they can also cause trouble. One big problem is that we are losing our jobs to them! Robot salesmen,robot cooks, robot drivers ... have you ever seen them? Will robots replace all of us one day?</w:t>
      </w:r>
    </w:p>
    <w:p>
      <w:pPr>
        <w:widowControl/>
        <w:snapToGrid w:val="0"/>
        <w:spacing w:line="340" w:lineRule="atLeast"/>
        <w:jc w:val="left"/>
        <w:rPr>
          <w:rFonts w:ascii="Times New Roman" w:hAnsi="Times New Roman"/>
          <w:kern w:val="0"/>
          <w:szCs w:val="21"/>
        </w:rPr>
      </w:pPr>
    </w:p>
    <w:p>
      <w:pPr>
        <w:widowControl/>
        <w:snapToGrid w:val="0"/>
        <w:spacing w:line="340" w:lineRule="atLeast"/>
        <w:jc w:val="left"/>
        <w:rPr>
          <w:rFonts w:ascii="Times New Roman" w:hAnsi="Times New Roman"/>
          <w:szCs w:val="21"/>
        </w:rPr>
      </w:pPr>
      <w:r>
        <w:rPr>
          <w:rFonts w:ascii="Times New Roman" w:hAnsi="Times New Roman"/>
          <w:szCs w:val="21"/>
        </w:rPr>
        <w:pict>
          <v:shape id="文本框 5" o:spid="_x0000_s1033" o:spt="202" type="#_x0000_t202" style="position:absolute;left:0pt;margin-left:109.8pt;margin-top:45.45pt;height:99pt;width:86.7pt;z-index:251659264;mso-width-relative:page;mso-height-relative:page;" stroked="f" coordsize="21600,21600">
            <v:path/>
            <v:fill focussize="0,0"/>
            <v:stroke on="f" joinstyle="miter"/>
            <v:imagedata o:title=""/>
            <o:lock v:ext="edit"/>
            <v:textbox>
              <w:txbxContent>
                <w:p>
                  <w:pPr>
                    <w:ind w:firstLine="180" w:firstLineChars="100"/>
                    <w:rPr>
                      <w:rFonts w:ascii="Times New Roman" w:hAnsi="Times New Roman"/>
                    </w:rPr>
                  </w:pPr>
                  <w:r>
                    <w:rPr>
                      <w:rFonts w:hint="eastAsia" w:ascii="宋体" w:hAnsi="宋体" w:cs="宋体"/>
                      <w:sz w:val="18"/>
                      <w:szCs w:val="18"/>
                    </w:rPr>
                    <w:t xml:space="preserve">  </w:t>
                  </w:r>
                  <w:r>
                    <w:rPr>
                      <w:rFonts w:hint="eastAsia" w:ascii="Times New Roman" w:hAnsi="Times New Roman"/>
                    </w:rPr>
                    <w:t xml:space="preserve"> </w:t>
                  </w:r>
                  <w:r>
                    <w:rPr>
                      <w:rFonts w:hint="eastAsia" w:ascii="Times New Roman" w:hAnsi="Times New Roman"/>
                      <w:b/>
                      <w:bCs/>
                      <w:color w:val="0000FF"/>
                    </w:rPr>
                    <w:t>Robots</w:t>
                  </w:r>
                </w:p>
                <w:p>
                  <w:pPr>
                    <w:rPr>
                      <w:rFonts w:ascii="Times New Roman" w:hAnsi="Times New Roman"/>
                    </w:rPr>
                  </w:pPr>
                  <w:r>
                    <w:rPr>
                      <w:rFonts w:hint="eastAsia" w:ascii="Times New Roman" w:hAnsi="Times New Roman"/>
                    </w:rPr>
                    <w:t>＊I</w:t>
                  </w:r>
                  <w:r>
                    <w:rPr>
                      <w:rFonts w:ascii="Times New Roman" w:hAnsi="Times New Roman"/>
                    </w:rPr>
                    <w:t xml:space="preserve"> don't need to eat or sleep.</w:t>
                  </w:r>
                </w:p>
                <w:p>
                  <w:pPr>
                    <w:rPr>
                      <w:rFonts w:ascii="Times New Roman" w:hAnsi="Times New Roman"/>
                    </w:rPr>
                  </w:pPr>
                  <w:r>
                    <w:rPr>
                      <w:rFonts w:ascii="Times New Roman" w:hAnsi="Times New Roman"/>
                    </w:rPr>
                    <w:t>＊l'm strong.</w:t>
                  </w:r>
                </w:p>
                <w:p>
                  <w:pPr>
                    <w:rPr>
                      <w:rFonts w:ascii="Times New Roman" w:hAnsi="Times New Roman"/>
                    </w:rPr>
                  </w:pPr>
                  <w:r>
                    <w:rPr>
                      <w:rFonts w:ascii="Times New Roman" w:hAnsi="Times New Roman"/>
                    </w:rPr>
                    <w:t>＊l have a great memory.</w:t>
                  </w:r>
                </w:p>
                <w:p/>
              </w:txbxContent>
            </v:textbox>
          </v:shape>
        </w:pict>
      </w:r>
      <w:r>
        <w:rPr>
          <w:rFonts w:ascii="Times New Roman" w:hAnsi="Times New Roman"/>
          <w:szCs w:val="21"/>
        </w:rPr>
        <w:pict>
          <v:shape id="文本框 6" o:spid="_x0000_s1034" o:spt="202" type="#_x0000_t202" style="position:absolute;left:0pt;margin-left:201pt;margin-top:45.45pt;height:97.05pt;width:107.1pt;z-index:251660288;mso-width-relative:page;mso-height-relative:page;" stroked="f" coordsize="21600,21600">
            <v:path/>
            <v:fill focussize="0,0"/>
            <v:stroke on="f" joinstyle="miter"/>
            <v:imagedata o:title=""/>
            <o:lock v:ext="edit"/>
            <v:textbox>
              <w:txbxContent>
                <w:p>
                  <w:pPr>
                    <w:ind w:firstLine="180" w:firstLineChars="100"/>
                    <w:rPr>
                      <w:rFonts w:ascii="Times New Roman" w:hAnsi="Times New Roman"/>
                      <w:b/>
                      <w:bCs/>
                      <w:color w:val="0000FF"/>
                    </w:rPr>
                  </w:pPr>
                  <w:r>
                    <w:rPr>
                      <w:rFonts w:hint="eastAsia" w:ascii="宋体" w:hAnsi="宋体" w:cs="宋体"/>
                      <w:sz w:val="18"/>
                      <w:szCs w:val="18"/>
                    </w:rPr>
                    <w:t xml:space="preserve">  </w:t>
                  </w:r>
                  <w:r>
                    <w:rPr>
                      <w:rFonts w:hint="eastAsia" w:ascii="Times New Roman" w:hAnsi="Times New Roman"/>
                    </w:rPr>
                    <w:t xml:space="preserve"> </w:t>
                  </w:r>
                  <w:r>
                    <w:rPr>
                      <w:rFonts w:hint="eastAsia" w:ascii="Times New Roman" w:hAnsi="Times New Roman"/>
                      <w:b/>
                      <w:bCs/>
                      <w:color w:val="0000FF"/>
                    </w:rPr>
                    <w:t>Humans</w:t>
                  </w:r>
                </w:p>
                <w:p>
                  <w:pPr>
                    <w:rPr>
                      <w:rFonts w:ascii="Times New Roman" w:hAnsi="Times New Roman"/>
                    </w:rPr>
                  </w:pPr>
                  <w:r>
                    <w:rPr>
                      <w:rFonts w:hint="eastAsia" w:ascii="Times New Roman" w:hAnsi="Times New Roman"/>
                    </w:rPr>
                    <w:t>＊I have a great</w:t>
                  </w:r>
                </w:p>
                <w:p>
                  <w:pPr>
                    <w:rPr>
                      <w:rFonts w:ascii="Times New Roman" w:hAnsi="Times New Roman"/>
                    </w:rPr>
                  </w:pPr>
                  <w:r>
                    <w:rPr>
                      <w:rFonts w:hint="eastAsia" w:ascii="Times New Roman" w:hAnsi="Times New Roman"/>
                    </w:rPr>
                    <w:t>imagination.</w:t>
                  </w:r>
                </w:p>
                <w:p>
                  <w:pPr>
                    <w:rPr>
                      <w:rFonts w:ascii="Times New Roman" w:hAnsi="Times New Roman"/>
                    </w:rPr>
                  </w:pPr>
                  <w:r>
                    <w:rPr>
                      <w:rFonts w:hint="eastAsia" w:ascii="Times New Roman" w:hAnsi="Times New Roman"/>
                    </w:rPr>
                    <w:t>＊l have feelings.</w:t>
                  </w:r>
                </w:p>
                <w:p>
                  <w:pPr>
                    <w:rPr>
                      <w:rFonts w:ascii="Times New Roman" w:hAnsi="Times New Roman"/>
                    </w:rPr>
                  </w:pPr>
                  <w:r>
                    <w:rPr>
                      <w:rFonts w:hint="eastAsia" w:ascii="Times New Roman" w:hAnsi="Times New Roman"/>
                    </w:rPr>
                    <w:t>＊l know how to love.</w:t>
                  </w:r>
                </w:p>
                <w:p>
                  <w:pPr>
                    <w:spacing w:line="240" w:lineRule="atLeast"/>
                    <w:rPr>
                      <w:sz w:val="18"/>
                      <w:szCs w:val="18"/>
                    </w:rPr>
                  </w:pPr>
                </w:p>
                <w:p>
                  <w:pPr>
                    <w:spacing w:line="240" w:lineRule="atLeast"/>
                    <w:ind w:left="360" w:hanging="360" w:hangingChars="200"/>
                    <w:rPr>
                      <w:sz w:val="18"/>
                      <w:szCs w:val="18"/>
                    </w:rPr>
                  </w:pPr>
                  <w:r>
                    <w:rPr>
                      <w:rFonts w:hint="eastAsia" w:ascii="宋体" w:hAnsi="宋体" w:cs="宋体"/>
                      <w:sz w:val="18"/>
                      <w:szCs w:val="18"/>
                    </w:rPr>
                    <w:t>＊</w:t>
                  </w:r>
                </w:p>
                <w:p/>
              </w:txbxContent>
            </v:textbox>
          </v:shape>
        </w:pict>
      </w:r>
      <w:r>
        <w:rPr>
          <w:rFonts w:ascii="Times New Roman" w:hAnsi="Times New Roman"/>
          <w:kern w:val="0"/>
          <w:szCs w:val="21"/>
        </w:rPr>
        <w:pict>
          <v:shape id="_x0000_i1028" o:spt="75" alt="说明: IMG_256" type="#_x0000_t75" style="height:165pt;width:389.05pt;" filled="f" o:preferrelative="t" stroked="f" coordsize="21600,21600">
            <v:path/>
            <v:fill on="f" focussize="0,0"/>
            <v:stroke on="f" joinstyle="miter"/>
            <v:imagedata r:id="rId15" croptop="11344f" cropbottom="32779f" o:title="IMG_256"/>
            <o:lock v:ext="edit" aspectratio="t"/>
            <w10:wrap type="none"/>
            <w10:anchorlock/>
          </v:shape>
        </w:pict>
      </w:r>
      <w:r>
        <w:rPr>
          <w:rFonts w:ascii="Times New Roman" w:hAnsi="Times New Roman"/>
          <w:szCs w:val="21"/>
        </w:rPr>
        <w:pict>
          <v:shape id="文本框 8" o:spid="_x0000_s1036" o:spt="202" type="#_x0000_t202" style="position:absolute;left:0pt;margin-left:0.7pt;margin-top:181.2pt;height:37.15pt;width:427.5pt;z-index:251661312;mso-width-relative:page;mso-height-relative:page;" fillcolor="#D6DCE5" filled="t" stroked="f" coordsize="21600,21600">
            <v:path/>
            <v:fill on="t" focussize="0,0"/>
            <v:stroke on="f" joinstyle="miter"/>
            <v:imagedata o:title=""/>
            <o:lock v:ext="edit"/>
            <v:textbox>
              <w:txbxContent>
                <w:p>
                  <w:pPr>
                    <w:ind w:firstLine="211" w:firstLineChars="100"/>
                    <w:rPr>
                      <w:rFonts w:ascii="Times New Roman" w:hAnsi="Times New Roman"/>
                      <w:b/>
                      <w:bCs/>
                    </w:rPr>
                  </w:pPr>
                  <w:r>
                    <w:rPr>
                      <w:rFonts w:ascii="Times New Roman" w:hAnsi="Times New Roman"/>
                      <w:b/>
                      <w:bCs/>
                    </w:rPr>
                    <w:t>Robots will do dangerous and boring jobs for us.This is a good thing. It gives people more time to do more creative jobs.</w:t>
                  </w:r>
                </w:p>
                <w:p/>
              </w:txbxContent>
            </v:textbox>
          </v:shape>
        </w:pict>
      </w:r>
    </w:p>
    <w:p>
      <w:pPr>
        <w:snapToGrid w:val="0"/>
        <w:spacing w:line="340" w:lineRule="atLeast"/>
        <w:ind w:firstLine="3360" w:firstLineChars="1600"/>
        <w:rPr>
          <w:rFonts w:hint="eastAsia" w:ascii="Times New Roman" w:hAnsi="Times New Roman"/>
          <w:szCs w:val="21"/>
        </w:rPr>
      </w:pPr>
    </w:p>
    <w:p>
      <w:pPr>
        <w:snapToGrid w:val="0"/>
        <w:spacing w:line="340" w:lineRule="atLeast"/>
        <w:ind w:firstLine="3360" w:firstLineChars="1600"/>
        <w:rPr>
          <w:rFonts w:hint="eastAsia" w:ascii="Times New Roman" w:hAnsi="Times New Roman"/>
          <w:szCs w:val="21"/>
        </w:rPr>
      </w:pPr>
    </w:p>
    <w:p>
      <w:pPr>
        <w:snapToGrid w:val="0"/>
        <w:spacing w:line="340" w:lineRule="atLeast"/>
        <w:ind w:firstLine="3360" w:firstLineChars="1600"/>
        <w:rPr>
          <w:rFonts w:ascii="Times New Roman" w:hAnsi="Times New Roman"/>
          <w:szCs w:val="21"/>
        </w:rPr>
      </w:pPr>
    </w:p>
    <w:p>
      <w:pPr>
        <w:snapToGrid w:val="0"/>
        <w:spacing w:line="340" w:lineRule="atLeast"/>
        <w:ind w:firstLine="3360" w:firstLineChars="1600"/>
        <w:rPr>
          <w:rFonts w:ascii="Times New Roman" w:hAnsi="Times New Roman"/>
          <w:szCs w:val="21"/>
        </w:rPr>
      </w:pPr>
    </w:p>
    <w:p>
      <w:pPr>
        <w:snapToGrid w:val="0"/>
        <w:spacing w:line="340" w:lineRule="atLeast"/>
        <w:ind w:firstLine="3360" w:firstLineChars="1600"/>
        <w:rPr>
          <w:rFonts w:ascii="Times New Roman" w:hAnsi="Times New Roman"/>
          <w:szCs w:val="21"/>
        </w:rPr>
      </w:pPr>
      <w:r>
        <w:rPr>
          <w:rFonts w:ascii="Times New Roman" w:hAnsi="Times New Roman"/>
          <w:szCs w:val="21"/>
        </w:rPr>
        <w:pict>
          <v:shape id="文本框 17" o:spid="_x0000_s1037" o:spt="202" type="#_x0000_t202" style="position:absolute;left:0pt;margin-left:300.3pt;margin-top:4.55pt;height:109.95pt;width:118.4pt;mso-wrap-distance-left:9pt;mso-wrap-distance-right:9pt;z-index:-251651072;mso-width-relative:page;mso-height-relative:page;" coordsize="21600,21600" wrapcoords="21591 -2 0 0 0 21600 21591 21602 8 21602 21599 21600 21599 0 8 -2 21591 -2">
            <v:path/>
            <v:fill focussize="0,0"/>
            <v:stroke joinstyle="miter"/>
            <v:imagedata o:title=""/>
            <o:lock v:ext="edit"/>
            <v:textbox>
              <w:txbxContent>
                <w:p>
                  <w:pPr>
                    <w:ind w:firstLine="210" w:firstLineChars="100"/>
                    <w:rPr>
                      <w:rFonts w:ascii="Times New Roman" w:hAnsi="Times New Roman"/>
                    </w:rPr>
                  </w:pPr>
                  <w:r>
                    <w:rPr>
                      <w:rFonts w:ascii="Times New Roman" w:hAnsi="Times New Roman"/>
                    </w:rPr>
                    <w:t>Robots can also work in factories.</w:t>
                  </w:r>
                  <w:r>
                    <w:rPr>
                      <w:rFonts w:hint="eastAsia" w:ascii="Times New Roman" w:hAnsi="Times New Roman"/>
                    </w:rPr>
                    <w:t xml:space="preserve"> </w:t>
                  </w:r>
                  <w:r>
                    <w:rPr>
                      <w:rFonts w:ascii="Times New Roman" w:hAnsi="Times New Roman"/>
                    </w:rPr>
                    <w:t>They can do heavy work and will never get tired.</w:t>
                  </w:r>
                </w:p>
                <w:p>
                  <w:pPr>
                    <w:jc w:val="center"/>
                  </w:pPr>
                  <w:r>
                    <w:pict>
                      <v:shape id="_x0000_i1029" o:spt="75" alt="说明: 258360785650319585" type="#_x0000_t75" style="height:59.3pt;width:53.25pt;" filled="f" o:preferrelative="t" stroked="f" coordsize="21600,21600">
                        <v:path/>
                        <v:fill on="f" focussize="0,0"/>
                        <v:stroke on="f" joinstyle="miter"/>
                        <v:imagedata r:id="rId16" o:title="258360785650319585"/>
                        <o:lock v:ext="edit" aspectratio="t"/>
                        <w10:wrap type="none"/>
                        <w10:anchorlock/>
                      </v:shape>
                    </w:pict>
                  </w:r>
                </w:p>
                <w:p>
                  <w:pPr>
                    <w:widowControl/>
                    <w:jc w:val="left"/>
                  </w:pPr>
                </w:p>
                <w:p>
                  <w:pPr>
                    <w:spacing w:line="160" w:lineRule="exact"/>
                  </w:pPr>
                </w:p>
              </w:txbxContent>
            </v:textbox>
            <w10:wrap type="tight"/>
          </v:shape>
        </w:pict>
      </w:r>
      <w:r>
        <w:rPr>
          <w:rFonts w:ascii="Times New Roman" w:hAnsi="Times New Roman"/>
          <w:szCs w:val="21"/>
        </w:rPr>
        <w:pict>
          <v:shape id="文本框 16" o:spid="_x0000_s1039" o:spt="202" type="#_x0000_t202" style="position:absolute;left:0pt;margin-left:1pt;margin-top:7.55pt;height:106.95pt;width:125.6pt;z-index:251663360;mso-width-relative:page;mso-height-relative:page;" coordsize="21600,21600">
            <v:path/>
            <v:fill focussize="0,0"/>
            <v:stroke joinstyle="miter"/>
            <v:imagedata o:title=""/>
            <o:lock v:ext="edit"/>
            <v:textbox>
              <w:txbxContent>
                <w:p>
                  <w:pPr>
                    <w:ind w:firstLine="210" w:firstLineChars="100"/>
                    <w:rPr>
                      <w:rFonts w:ascii="Times New Roman" w:hAnsi="Times New Roman"/>
                    </w:rPr>
                  </w:pPr>
                  <w:r>
                    <w:rPr>
                      <w:rFonts w:ascii="Times New Roman" w:hAnsi="Times New Roman"/>
                    </w:rPr>
                    <w:t>Robots can be divers or climbers.</w:t>
                  </w:r>
                  <w:r>
                    <w:rPr>
                      <w:rFonts w:hint="eastAsia" w:ascii="Times New Roman" w:hAnsi="Times New Roman"/>
                    </w:rPr>
                    <w:t xml:space="preserve"> </w:t>
                  </w:r>
                  <w:r>
                    <w:rPr>
                      <w:rFonts w:ascii="Times New Roman" w:hAnsi="Times New Roman"/>
                    </w:rPr>
                    <w:t>They can work in the sea or high above the ground.</w:t>
                  </w:r>
                </w:p>
                <w:p>
                  <w:pPr>
                    <w:ind w:firstLine="240" w:firstLineChars="100"/>
                    <w:jc w:val="center"/>
                  </w:pPr>
                  <w:r>
                    <w:rPr>
                      <w:rFonts w:ascii="宋体" w:hAnsi="宋体" w:cs="宋体"/>
                      <w:kern w:val="0"/>
                      <w:sz w:val="24"/>
                    </w:rPr>
                    <w:pict>
                      <v:shape id="_x0000_i1030" o:spt="75" alt="说明: IMG_256" type="#_x0000_t75" style="height:46pt;width:55.05pt;" filled="f" o:preferrelative="t" stroked="f" coordsize="21600,21600">
                        <v:path/>
                        <v:fill on="f" focussize="0,0"/>
                        <v:stroke on="f" joinstyle="miter"/>
                        <v:imagedata r:id="rId17" o:title="IMG_256"/>
                        <o:lock v:ext="edit" aspectratio="t"/>
                        <w10:wrap type="none"/>
                        <w10:anchorlock/>
                      </v:shape>
                    </w:pict>
                  </w:r>
                </w:p>
              </w:txbxContent>
            </v:textbox>
          </v:shape>
        </w:pict>
      </w:r>
      <w:r>
        <w:rPr>
          <w:rFonts w:ascii="Times New Roman" w:hAnsi="Times New Roman"/>
          <w:szCs w:val="21"/>
        </w:rPr>
        <w:pict>
          <v:shape id="文本框 18" o:spid="_x0000_s1041" o:spt="202" type="#_x0000_t202" style="position:absolute;left:0pt;margin-left:136.3pt;margin-top:6.2pt;height:108.3pt;width:158.05pt;z-index:251664384;mso-width-relative:page;mso-height-relative:page;" coordsize="21600,21600">
            <v:path/>
            <v:fill focussize="0,0"/>
            <v:stroke joinstyle="miter"/>
            <v:imagedata o:title=""/>
            <o:lock v:ext="edit"/>
            <v:textbox>
              <w:txbxContent>
                <w:p>
                  <w:pPr>
                    <w:ind w:firstLine="210" w:firstLineChars="100"/>
                    <w:rPr>
                      <w:rFonts w:ascii="Times New Roman" w:hAnsi="Times New Roman"/>
                    </w:rPr>
                  </w:pPr>
                  <w:r>
                    <w:rPr>
                      <w:rFonts w:ascii="Times New Roman" w:hAnsi="Times New Roman"/>
                    </w:rPr>
                    <w:t>Robots can be accountants(会计). They can calculate (计) more quickly than humans.They don't make mistakes.</w:t>
                  </w:r>
                </w:p>
                <w:p>
                  <w:pPr>
                    <w:ind w:firstLine="210" w:firstLineChars="100"/>
                    <w:jc w:val="center"/>
                  </w:pPr>
                  <w:r>
                    <w:pict>
                      <v:shape id="_x0000_i1031" o:spt="75" alt="说明: QQ图片20210820144406" type="#_x0000_t75" style="height:38.1pt;width:50.8pt;" filled="f" o:preferrelative="t" stroked="f" coordsize="21600,21600">
                        <v:path/>
                        <v:fill on="f" focussize="0,0"/>
                        <v:stroke on="f" joinstyle="miter"/>
                        <v:imagedata r:id="rId18" o:title="QQ图片20210820144406"/>
                        <o:lock v:ext="edit" aspectratio="t"/>
                        <w10:wrap type="none"/>
                        <w10:anchorlock/>
                      </v:shape>
                    </w:pict>
                  </w:r>
                </w:p>
                <w:p>
                  <w:pPr>
                    <w:spacing w:line="160" w:lineRule="exact"/>
                  </w:pPr>
                </w:p>
              </w:txbxContent>
            </v:textbox>
          </v:shape>
        </w:pict>
      </w:r>
    </w:p>
    <w:p>
      <w:pPr>
        <w:snapToGrid w:val="0"/>
        <w:spacing w:line="340" w:lineRule="atLeast"/>
        <w:ind w:firstLine="3360" w:firstLineChars="1600"/>
        <w:rPr>
          <w:rFonts w:ascii="Times New Roman" w:hAnsi="Times New Roman"/>
          <w:szCs w:val="21"/>
        </w:rPr>
      </w:pPr>
    </w:p>
    <w:p>
      <w:pPr>
        <w:snapToGrid w:val="0"/>
        <w:spacing w:line="340" w:lineRule="atLeast"/>
        <w:ind w:firstLine="3360" w:firstLineChars="1600"/>
        <w:rPr>
          <w:rFonts w:ascii="Times New Roman" w:hAnsi="Times New Roman"/>
          <w:szCs w:val="21"/>
        </w:rPr>
      </w:pPr>
    </w:p>
    <w:p>
      <w:pPr>
        <w:snapToGrid w:val="0"/>
        <w:spacing w:line="340" w:lineRule="atLeast"/>
        <w:ind w:firstLine="3360" w:firstLineChars="1600"/>
        <w:rPr>
          <w:rFonts w:ascii="Times New Roman" w:hAnsi="Times New Roman"/>
          <w:szCs w:val="21"/>
        </w:rPr>
      </w:pPr>
    </w:p>
    <w:p>
      <w:pPr>
        <w:snapToGrid w:val="0"/>
        <w:spacing w:line="340" w:lineRule="atLeast"/>
        <w:ind w:firstLine="3360" w:firstLineChars="1600"/>
        <w:rPr>
          <w:rFonts w:ascii="Times New Roman" w:hAnsi="Times New Roman"/>
          <w:szCs w:val="21"/>
        </w:rPr>
      </w:pPr>
    </w:p>
    <w:p>
      <w:pPr>
        <w:snapToGrid w:val="0"/>
        <w:spacing w:line="340" w:lineRule="atLeast"/>
        <w:ind w:firstLine="3360" w:firstLineChars="1600"/>
        <w:rPr>
          <w:rFonts w:ascii="Times New Roman" w:hAnsi="Times New Roman"/>
          <w:szCs w:val="21"/>
        </w:rPr>
      </w:pPr>
    </w:p>
    <w:p>
      <w:pPr>
        <w:snapToGrid w:val="0"/>
        <w:spacing w:line="340" w:lineRule="atLeast"/>
        <w:ind w:firstLine="3360" w:firstLineChars="1600"/>
        <w:rPr>
          <w:rFonts w:ascii="Times New Roman" w:hAnsi="Times New Roman"/>
          <w:szCs w:val="21"/>
        </w:rPr>
      </w:pPr>
    </w:p>
    <w:p>
      <w:pPr>
        <w:snapToGrid w:val="0"/>
        <w:spacing w:line="340" w:lineRule="atLeast"/>
        <w:ind w:firstLine="210" w:firstLineChars="100"/>
        <w:rPr>
          <w:rFonts w:ascii="Times New Roman" w:hAnsi="Times New Roman"/>
          <w:szCs w:val="21"/>
        </w:rPr>
      </w:pPr>
      <w:r>
        <w:rPr>
          <w:rFonts w:ascii="Times New Roman" w:hAnsi="Times New Roman"/>
          <w:szCs w:val="21"/>
        </w:rPr>
        <w:pict>
          <v:shape id="文本框 14" o:spid="_x0000_s1043" o:spt="202" type="#_x0000_t202" style="position:absolute;left:0pt;margin-left:6.15pt;margin-top:10.7pt;height:20.05pt;width:427.5pt;z-index:251662336;mso-width-relative:page;mso-height-relative:page;" fillcolor="#D6DCE5" filled="t" stroked="f" coordsize="21600,21600">
            <v:path/>
            <v:fill on="t" focussize="0,0"/>
            <v:stroke on="f" joinstyle="miter"/>
            <v:imagedata o:title=""/>
            <o:lock v:ext="edit"/>
            <v:textbox>
              <w:txbxContent>
                <w:p>
                  <w:pPr>
                    <w:rPr>
                      <w:b/>
                      <w:bCs/>
                    </w:rPr>
                  </w:pPr>
                  <w:r>
                    <w:rPr>
                      <w:rFonts w:hint="eastAsia"/>
                      <w:b/>
                      <w:bCs/>
                    </w:rPr>
                    <w:t>Three rules for robots</w:t>
                  </w:r>
                </w:p>
                <w:p/>
              </w:txbxContent>
            </v:textbox>
          </v:shape>
        </w:pict>
      </w:r>
      <w:r>
        <w:rPr>
          <w:rFonts w:ascii="Times New Roman" w:hAnsi="Times New Roman"/>
          <w:szCs w:val="21"/>
        </w:rPr>
        <w:t xml:space="preserve"> </w:t>
      </w:r>
    </w:p>
    <w:p>
      <w:pPr>
        <w:snapToGrid w:val="0"/>
        <w:spacing w:line="340" w:lineRule="atLeast"/>
        <w:ind w:firstLine="210" w:firstLineChars="100"/>
        <w:rPr>
          <w:rFonts w:ascii="Times New Roman" w:hAnsi="Times New Roman"/>
          <w:szCs w:val="21"/>
        </w:rPr>
      </w:pPr>
    </w:p>
    <w:p>
      <w:pPr>
        <w:snapToGrid w:val="0"/>
        <w:spacing w:line="340" w:lineRule="atLeast"/>
        <w:ind w:firstLine="420" w:firstLineChars="200"/>
        <w:rPr>
          <w:rFonts w:ascii="Times New Roman" w:hAnsi="Times New Roman"/>
          <w:szCs w:val="21"/>
        </w:rPr>
      </w:pPr>
      <w:r>
        <w:rPr>
          <w:rFonts w:ascii="Times New Roman" w:hAnsi="Times New Roman"/>
          <w:szCs w:val="21"/>
        </w:rPr>
        <w:t>In 1942,a US writer named Isaac Asimov wrote about three rules for robots.He thought all robots should follow them. These rules ensure(确保) that robots will protect humans.</w:t>
      </w:r>
      <w:r>
        <w:rPr>
          <w:rFonts w:hint="eastAsia" w:ascii="Times New Roman" w:hAnsi="Times New Roman"/>
          <w:szCs w:val="21"/>
        </w:rPr>
        <w:t>　</w:t>
      </w:r>
      <w:r>
        <w:rPr>
          <w:rFonts w:ascii="Times New Roman" w:hAnsi="Times New Roman"/>
          <w:szCs w:val="21"/>
        </w:rPr>
        <w:t>They will never hurt us if they follow these rules.</w:t>
      </w:r>
    </w:p>
    <w:p>
      <w:pPr>
        <w:snapToGrid w:val="0"/>
        <w:spacing w:line="340" w:lineRule="atLeast"/>
        <w:ind w:firstLine="420"/>
        <w:rPr>
          <w:rFonts w:ascii="Times New Roman" w:hAnsi="Times New Roman"/>
          <w:szCs w:val="21"/>
        </w:rPr>
      </w:pPr>
      <w:r>
        <w:rPr>
          <w:rFonts w:ascii="Times New Roman" w:hAnsi="Times New Roman"/>
          <w:szCs w:val="21"/>
        </w:rPr>
        <w:t>●Robots should not hurt humans or let others hurt humans.</w:t>
      </w:r>
    </w:p>
    <w:p>
      <w:pPr>
        <w:snapToGrid w:val="0"/>
        <w:spacing w:line="340" w:lineRule="atLeast"/>
        <w:ind w:firstLine="420"/>
        <w:rPr>
          <w:rFonts w:ascii="Times New Roman" w:hAnsi="Times New Roman"/>
          <w:szCs w:val="21"/>
        </w:rPr>
      </w:pPr>
      <w:r>
        <w:rPr>
          <w:rFonts w:ascii="Times New Roman" w:hAnsi="Times New Roman"/>
          <w:szCs w:val="21"/>
        </w:rPr>
        <w:t>●Robots must obey orders，unless the orders are to hurt humans.</w:t>
      </w:r>
    </w:p>
    <w:p>
      <w:pPr>
        <w:snapToGrid w:val="0"/>
        <w:spacing w:line="340" w:lineRule="atLeast"/>
        <w:ind w:firstLine="420"/>
        <w:rPr>
          <w:rFonts w:ascii="Times New Roman" w:hAnsi="Times New Roman"/>
          <w:i/>
          <w:iCs/>
          <w:szCs w:val="21"/>
        </w:rPr>
      </w:pPr>
      <w:r>
        <w:rPr>
          <w:rFonts w:ascii="Times New Roman" w:hAnsi="Times New Roman"/>
          <w:szCs w:val="21"/>
        </w:rPr>
        <w:t>●Robots must protect themselves.</w:t>
      </w:r>
    </w:p>
    <w:p>
      <w:pPr>
        <w:snapToGrid w:val="0"/>
        <w:spacing w:line="340" w:lineRule="atLeast"/>
        <w:ind w:firstLine="420" w:firstLineChars="199"/>
        <w:rPr>
          <w:rFonts w:ascii="Times New Roman" w:hAnsi="Times New Roman"/>
          <w:b/>
          <w:bCs/>
          <w:szCs w:val="21"/>
        </w:rPr>
      </w:pPr>
      <w:r>
        <w:rPr>
          <w:rFonts w:ascii="Times New Roman" w:hAnsi="Times New Roman"/>
          <w:b/>
          <w:bCs/>
          <w:szCs w:val="21"/>
        </w:rPr>
        <w:t>Will robots replace us?</w:t>
      </w:r>
      <w:r>
        <w:rPr>
          <w:rFonts w:hint="eastAsia" w:ascii="Times New Roman" w:hAnsi="Times New Roman"/>
          <w:b/>
          <w:bCs/>
          <w:szCs w:val="21"/>
        </w:rPr>
        <w:t>　</w:t>
      </w:r>
      <w:r>
        <w:rPr>
          <w:rFonts w:ascii="Times New Roman" w:hAnsi="Times New Roman"/>
          <w:b/>
          <w:bCs/>
          <w:szCs w:val="21"/>
        </w:rPr>
        <w:t>What do you think?</w:t>
      </w:r>
    </w:p>
    <w:p>
      <w:pPr>
        <w:snapToGrid w:val="0"/>
        <w:spacing w:line="340" w:lineRule="atLeast"/>
        <w:rPr>
          <w:rFonts w:ascii="Times New Roman" w:hAnsi="Times New Roman"/>
          <w:szCs w:val="21"/>
        </w:rPr>
      </w:pPr>
      <w:r>
        <w:rPr>
          <w:rFonts w:ascii="Times New Roman" w:hAnsi="Times New Roman"/>
          <w:szCs w:val="21"/>
        </w:rPr>
        <w:t>31.Which is not an advantage for a robot?</w:t>
      </w:r>
    </w:p>
    <w:p>
      <w:pPr>
        <w:snapToGrid w:val="0"/>
        <w:spacing w:line="340" w:lineRule="atLeast"/>
        <w:ind w:firstLine="420"/>
        <w:rPr>
          <w:rFonts w:ascii="Times New Roman" w:hAnsi="Times New Roman"/>
          <w:szCs w:val="21"/>
        </w:rPr>
      </w:pPr>
      <w:r>
        <w:rPr>
          <w:rFonts w:ascii="Times New Roman" w:hAnsi="Times New Roman"/>
          <w:szCs w:val="21"/>
        </w:rPr>
        <w:t xml:space="preserve">A. It doesn't need to eat or sleep.           B. It is strong.     </w:t>
      </w:r>
    </w:p>
    <w:p>
      <w:pPr>
        <w:snapToGrid w:val="0"/>
        <w:spacing w:line="340" w:lineRule="atLeast"/>
        <w:ind w:firstLine="420"/>
        <w:rPr>
          <w:rFonts w:ascii="Times New Roman" w:hAnsi="Times New Roman"/>
          <w:szCs w:val="21"/>
        </w:rPr>
      </w:pPr>
      <w:r>
        <w:rPr>
          <w:rFonts w:ascii="Times New Roman" w:hAnsi="Times New Roman"/>
          <w:szCs w:val="21"/>
        </w:rPr>
        <w:t xml:space="preserve">C. It has a good memory.               </w:t>
      </w:r>
      <w:r>
        <w:rPr>
          <w:rFonts w:ascii="Times New Roman" w:hAnsi="Times New Roman"/>
          <w:szCs w:val="21"/>
        </w:rPr>
        <w:tab/>
      </w:r>
      <w:r>
        <w:rPr>
          <w:rFonts w:ascii="Times New Roman" w:hAnsi="Times New Roman"/>
          <w:szCs w:val="21"/>
        </w:rPr>
        <w:t xml:space="preserve"> D. It can drink in the sea.</w:t>
      </w:r>
    </w:p>
    <w:p>
      <w:pPr>
        <w:snapToGrid w:val="0"/>
        <w:spacing w:line="340" w:lineRule="atLeast"/>
        <w:rPr>
          <w:rFonts w:ascii="Times New Roman" w:hAnsi="Times New Roman"/>
          <w:szCs w:val="21"/>
        </w:rPr>
      </w:pPr>
      <w:r>
        <w:rPr>
          <w:rFonts w:ascii="Times New Roman" w:hAnsi="Times New Roman"/>
          <w:szCs w:val="21"/>
        </w:rPr>
        <w:t>32.Which job can’t robots do?</w:t>
      </w:r>
    </w:p>
    <w:p>
      <w:pPr>
        <w:snapToGrid w:val="0"/>
        <w:spacing w:line="340" w:lineRule="atLeast"/>
        <w:ind w:firstLine="420"/>
        <w:rPr>
          <w:rFonts w:hint="eastAsia" w:ascii="Times New Roman" w:hAnsi="Times New Roman"/>
          <w:szCs w:val="21"/>
        </w:rPr>
      </w:pPr>
      <w:r>
        <w:rPr>
          <w:rFonts w:ascii="Times New Roman" w:hAnsi="Times New Roman"/>
          <w:szCs w:val="21"/>
        </w:rPr>
        <w:t xml:space="preserve">A. Be divers or climbers.                 </w:t>
      </w:r>
    </w:p>
    <w:p>
      <w:pPr>
        <w:snapToGrid w:val="0"/>
        <w:spacing w:line="340" w:lineRule="atLeast"/>
        <w:ind w:firstLine="420"/>
        <w:rPr>
          <w:rFonts w:ascii="Times New Roman" w:hAnsi="Times New Roman"/>
          <w:szCs w:val="21"/>
        </w:rPr>
      </w:pPr>
      <w:r>
        <w:rPr>
          <w:rFonts w:ascii="Times New Roman" w:hAnsi="Times New Roman"/>
          <w:szCs w:val="21"/>
        </w:rPr>
        <w:t>B. Do heavy and boring work .</w:t>
      </w:r>
    </w:p>
    <w:p>
      <w:pPr>
        <w:snapToGrid w:val="0"/>
        <w:spacing w:line="340" w:lineRule="atLeast"/>
        <w:ind w:firstLine="420"/>
        <w:rPr>
          <w:rFonts w:hint="eastAsia" w:ascii="Times New Roman" w:hAnsi="Times New Roman"/>
          <w:szCs w:val="21"/>
        </w:rPr>
      </w:pPr>
      <w:r>
        <w:rPr>
          <w:rFonts w:ascii="Times New Roman" w:hAnsi="Times New Roman"/>
          <w:szCs w:val="21"/>
        </w:rPr>
        <w:t xml:space="preserve">C.Work in all kinds of places in the world.   </w:t>
      </w:r>
    </w:p>
    <w:p>
      <w:pPr>
        <w:snapToGrid w:val="0"/>
        <w:spacing w:line="340" w:lineRule="atLeast"/>
        <w:ind w:firstLine="420"/>
        <w:rPr>
          <w:rFonts w:ascii="Times New Roman" w:hAnsi="Times New Roman"/>
          <w:szCs w:val="21"/>
        </w:rPr>
      </w:pPr>
      <w:r>
        <w:rPr>
          <w:rFonts w:ascii="Times New Roman" w:hAnsi="Times New Roman"/>
          <w:szCs w:val="21"/>
        </w:rPr>
        <w:t>D. Calculate (计) more quickly than humans.</w:t>
      </w:r>
    </w:p>
    <w:p>
      <w:pPr>
        <w:snapToGrid w:val="0"/>
        <w:spacing w:line="340" w:lineRule="atLeast"/>
        <w:rPr>
          <w:rFonts w:ascii="Times New Roman" w:hAnsi="Times New Roman"/>
          <w:szCs w:val="21"/>
        </w:rPr>
      </w:pPr>
      <w:r>
        <w:rPr>
          <w:rFonts w:ascii="Times New Roman" w:hAnsi="Times New Roman"/>
          <w:szCs w:val="21"/>
        </w:rPr>
        <w:t>33.Why did Isaac Asimov write rules for robots? Because_____</w:t>
      </w:r>
    </w:p>
    <w:p>
      <w:pPr>
        <w:snapToGrid w:val="0"/>
        <w:spacing w:line="340" w:lineRule="atLeast"/>
        <w:rPr>
          <w:rFonts w:ascii="Times New Roman" w:hAnsi="Times New Roman"/>
          <w:szCs w:val="21"/>
        </w:rPr>
      </w:pPr>
      <w:r>
        <w:rPr>
          <w:rFonts w:ascii="Times New Roman" w:hAnsi="Times New Roman"/>
          <w:szCs w:val="21"/>
        </w:rPr>
        <w:t xml:space="preserve">    A. he thought all robots should follow them. </w:t>
      </w:r>
    </w:p>
    <w:p>
      <w:pPr>
        <w:snapToGrid w:val="0"/>
        <w:spacing w:line="340" w:lineRule="atLeast"/>
        <w:ind w:firstLine="420" w:firstLineChars="200"/>
        <w:rPr>
          <w:rFonts w:ascii="Times New Roman" w:hAnsi="Times New Roman"/>
          <w:szCs w:val="21"/>
        </w:rPr>
      </w:pPr>
      <w:r>
        <w:rPr>
          <w:rFonts w:ascii="Times New Roman" w:hAnsi="Times New Roman"/>
          <w:szCs w:val="21"/>
        </w:rPr>
        <w:t>B. these rules ensure that robots will protect humans.</w:t>
      </w:r>
    </w:p>
    <w:p>
      <w:pPr>
        <w:snapToGrid w:val="0"/>
        <w:spacing w:line="340" w:lineRule="atLeast"/>
        <w:ind w:firstLine="420" w:firstLineChars="200"/>
        <w:rPr>
          <w:rFonts w:ascii="Times New Roman" w:hAnsi="Times New Roman"/>
          <w:szCs w:val="21"/>
        </w:rPr>
      </w:pPr>
      <w:r>
        <w:rPr>
          <w:rFonts w:ascii="Times New Roman" w:hAnsi="Times New Roman"/>
          <w:szCs w:val="21"/>
        </w:rPr>
        <w:t>C. robots must obey orders to help humans better.</w:t>
      </w:r>
    </w:p>
    <w:p>
      <w:pPr>
        <w:snapToGrid w:val="0"/>
        <w:spacing w:line="340" w:lineRule="atLeast"/>
        <w:ind w:firstLine="420" w:firstLineChars="200"/>
        <w:rPr>
          <w:rFonts w:ascii="Times New Roman" w:hAnsi="Times New Roman"/>
          <w:szCs w:val="21"/>
        </w:rPr>
      </w:pPr>
      <w:r>
        <w:rPr>
          <w:rFonts w:ascii="Times New Roman" w:hAnsi="Times New Roman"/>
          <w:szCs w:val="21"/>
        </w:rPr>
        <w:t>D. they give people more time to do more creative jobs.</w:t>
      </w:r>
    </w:p>
    <w:p>
      <w:pPr>
        <w:snapToGrid w:val="0"/>
        <w:spacing w:line="340" w:lineRule="atLeast"/>
        <w:rPr>
          <w:rFonts w:ascii="Times New Roman" w:hAnsi="Times New Roman"/>
          <w:szCs w:val="21"/>
        </w:rPr>
      </w:pPr>
      <w:r>
        <w:rPr>
          <w:rFonts w:ascii="Times New Roman" w:hAnsi="Times New Roman"/>
          <w:szCs w:val="21"/>
        </w:rPr>
        <w:t>34.What column(专栏) in the newspaper might the passage come from?</w:t>
      </w:r>
    </w:p>
    <w:p>
      <w:pPr>
        <w:snapToGrid w:val="0"/>
        <w:spacing w:line="340" w:lineRule="atLeast"/>
        <w:ind w:firstLine="420"/>
        <w:rPr>
          <w:rFonts w:ascii="Times New Roman" w:hAnsi="Times New Roman"/>
          <w:szCs w:val="21"/>
        </w:rPr>
      </w:pPr>
      <w:r>
        <w:rPr>
          <w:rFonts w:ascii="Times New Roman" w:hAnsi="Times New Roman"/>
          <w:szCs w:val="21"/>
        </w:rPr>
        <w:t xml:space="preserve">A. History and culture.            </w:t>
      </w:r>
      <w:r>
        <w:rPr>
          <w:rFonts w:ascii="Times New Roman" w:hAnsi="Times New Roman"/>
          <w:szCs w:val="21"/>
        </w:rPr>
        <w:tab/>
      </w:r>
      <w:r>
        <w:rPr>
          <w:rFonts w:ascii="Times New Roman" w:hAnsi="Times New Roman"/>
          <w:szCs w:val="21"/>
        </w:rPr>
        <w:tab/>
      </w:r>
      <w:r>
        <w:rPr>
          <w:rFonts w:ascii="Times New Roman" w:hAnsi="Times New Roman"/>
          <w:szCs w:val="21"/>
        </w:rPr>
        <w:t xml:space="preserve">B. Science and technology.   </w:t>
      </w:r>
    </w:p>
    <w:p>
      <w:pPr>
        <w:snapToGrid w:val="0"/>
        <w:spacing w:line="340" w:lineRule="atLeast"/>
        <w:ind w:firstLine="420"/>
        <w:rPr>
          <w:rFonts w:ascii="Times New Roman" w:hAnsi="Times New Roman"/>
          <w:szCs w:val="21"/>
        </w:rPr>
      </w:pPr>
      <w:r>
        <w:rPr>
          <w:rFonts w:ascii="Times New Roman" w:hAnsi="Times New Roman"/>
          <w:szCs w:val="21"/>
        </w:rPr>
        <w:t xml:space="preserve">C. Music and art.                </w:t>
      </w:r>
      <w:r>
        <w:rPr>
          <w:rFonts w:ascii="Times New Roman" w:hAnsi="Times New Roman"/>
          <w:szCs w:val="21"/>
        </w:rPr>
        <w:tab/>
      </w:r>
      <w:r>
        <w:rPr>
          <w:rFonts w:ascii="Times New Roman" w:hAnsi="Times New Roman"/>
          <w:szCs w:val="21"/>
        </w:rPr>
        <w:tab/>
      </w:r>
      <w:r>
        <w:rPr>
          <w:rFonts w:ascii="Times New Roman" w:hAnsi="Times New Roman"/>
          <w:szCs w:val="21"/>
        </w:rPr>
        <w:t>D. Environment and society.</w:t>
      </w:r>
    </w:p>
    <w:p>
      <w:pPr>
        <w:snapToGrid w:val="0"/>
        <w:spacing w:line="340" w:lineRule="atLeast"/>
        <w:rPr>
          <w:rFonts w:ascii="Times New Roman" w:hAnsi="Times New Roman"/>
          <w:szCs w:val="21"/>
        </w:rPr>
      </w:pPr>
      <w:r>
        <w:rPr>
          <w:rFonts w:ascii="Times New Roman" w:hAnsi="Times New Roman"/>
          <w:szCs w:val="21"/>
        </w:rPr>
        <w:t>35.What’s the writer’s attitude to robots?</w:t>
      </w:r>
    </w:p>
    <w:p>
      <w:pPr>
        <w:snapToGrid w:val="0"/>
        <w:spacing w:line="340" w:lineRule="atLeast"/>
        <w:rPr>
          <w:rFonts w:ascii="Times New Roman" w:hAnsi="Times New Roman"/>
          <w:szCs w:val="21"/>
        </w:rPr>
      </w:pPr>
      <w:r>
        <w:rPr>
          <w:rFonts w:ascii="Times New Roman" w:hAnsi="Times New Roman"/>
          <w:szCs w:val="21"/>
        </w:rPr>
        <w:t xml:space="preserve">   A. Critical（批判的）  B. Hostile（敌意的）  C. Objective(客观的)   </w:t>
      </w:r>
      <w:r>
        <w:rPr>
          <w:rFonts w:ascii="Times New Roman" w:hAnsi="Times New Roman"/>
          <w:szCs w:val="21"/>
        </w:rPr>
        <w:tab/>
      </w:r>
      <w:r>
        <w:rPr>
          <w:rFonts w:ascii="Times New Roman" w:hAnsi="Times New Roman"/>
          <w:szCs w:val="21"/>
        </w:rPr>
        <w:t xml:space="preserve">  D.Worried</w:t>
      </w:r>
    </w:p>
    <w:p>
      <w:pPr>
        <w:snapToGrid w:val="0"/>
        <w:spacing w:line="340" w:lineRule="atLeast"/>
        <w:rPr>
          <w:rFonts w:ascii="Times New Roman" w:hAnsi="Times New Roman"/>
          <w:szCs w:val="21"/>
        </w:rPr>
      </w:pPr>
    </w:p>
    <w:p>
      <w:pPr>
        <w:widowControl/>
        <w:shd w:val="clear" w:color="auto" w:fill="FFFFFF"/>
        <w:snapToGrid w:val="0"/>
        <w:spacing w:line="320" w:lineRule="atLeast"/>
        <w:jc w:val="center"/>
        <w:rPr>
          <w:rFonts w:ascii="Times New Roman" w:hAnsi="Times New Roman"/>
          <w:b/>
          <w:bCs/>
          <w:color w:val="262626"/>
          <w:kern w:val="0"/>
          <w:szCs w:val="21"/>
          <w:shd w:val="clear" w:color="auto" w:fill="FFFFFF"/>
        </w:rPr>
      </w:pPr>
      <w:r>
        <w:rPr>
          <w:rFonts w:ascii="Times New Roman" w:hAnsi="Times New Roman"/>
          <w:b/>
          <w:bCs/>
          <w:color w:val="262626"/>
          <w:kern w:val="0"/>
          <w:szCs w:val="21"/>
          <w:shd w:val="clear" w:color="auto" w:fill="FFFFFF"/>
        </w:rPr>
        <w:t>C</w:t>
      </w:r>
    </w:p>
    <w:p>
      <w:pPr>
        <w:snapToGrid w:val="0"/>
        <w:spacing w:line="320" w:lineRule="atLeast"/>
        <w:ind w:firstLine="2730" w:firstLineChars="1300"/>
        <w:rPr>
          <w:rFonts w:ascii="Times New Roman" w:hAnsi="Times New Roman"/>
          <w:szCs w:val="21"/>
        </w:rPr>
      </w:pPr>
      <w:r>
        <w:rPr>
          <w:rFonts w:ascii="Times New Roman" w:hAnsi="Times New Roman"/>
          <w:szCs w:val="21"/>
        </w:rPr>
        <w:t>Because I Was Told I Can</w:t>
      </w:r>
    </w:p>
    <w:p>
      <w:pPr>
        <w:snapToGrid w:val="0"/>
        <w:spacing w:line="320" w:lineRule="atLeast"/>
        <w:ind w:firstLine="420" w:firstLineChars="200"/>
        <w:rPr>
          <w:rFonts w:ascii="Times New Roman" w:hAnsi="Times New Roman"/>
          <w:szCs w:val="21"/>
        </w:rPr>
      </w:pPr>
      <w:r>
        <w:rPr>
          <w:rFonts w:ascii="Times New Roman" w:hAnsi="Times New Roman"/>
          <w:szCs w:val="21"/>
        </w:rPr>
        <w:t>About six months ago, I joined a gym.</w:t>
      </w:r>
    </w:p>
    <w:p>
      <w:pPr>
        <w:snapToGrid w:val="0"/>
        <w:spacing w:line="320" w:lineRule="atLeast"/>
        <w:ind w:firstLine="420" w:firstLineChars="200"/>
        <w:rPr>
          <w:rFonts w:ascii="Times New Roman" w:hAnsi="Times New Roman"/>
          <w:szCs w:val="21"/>
        </w:rPr>
      </w:pPr>
      <w:r>
        <w:rPr>
          <w:rFonts w:ascii="Times New Roman" w:hAnsi="Times New Roman"/>
          <w:szCs w:val="21"/>
        </w:rPr>
        <w:pict>
          <v:shape id="图片 4" o:spid="_x0000_s1044" o:spt="75" alt="说明: 微信图片_20210821210215" type="#_x0000_t75" style="position:absolute;left:0pt;margin-left:261.5pt;margin-top:6pt;height:95pt;width:131.55pt;mso-wrap-distance-left:9pt;mso-wrap-distance-right:9pt;z-index:-251645952;mso-width-relative:page;mso-height-relative:page;" filled="f" o:preferrelative="t" stroked="f" coordsize="21600,21600" wrapcoords="-142 0 -142 21402 21600 21402 21600 0 -142 0">
            <v:path/>
            <v:fill on="f" focussize="0,0"/>
            <v:stroke on="f" joinstyle="miter"/>
            <v:imagedata r:id="rId19" o:title="微信图片_20210821210215"/>
            <o:lock v:ext="edit" aspectratio="t"/>
            <w10:wrap type="tight"/>
          </v:shape>
        </w:pict>
      </w:r>
      <w:r>
        <w:rPr>
          <w:rFonts w:ascii="Times New Roman" w:hAnsi="Times New Roman"/>
          <w:szCs w:val="21"/>
        </w:rPr>
        <w:t>Every morning, there is one personal trainer there who works out at the same time that my little group does our workout.</w:t>
      </w:r>
    </w:p>
    <w:p>
      <w:pPr>
        <w:snapToGrid w:val="0"/>
        <w:spacing w:line="320" w:lineRule="atLeast"/>
        <w:ind w:firstLine="420" w:firstLineChars="200"/>
        <w:rPr>
          <w:rFonts w:ascii="Times New Roman" w:hAnsi="Times New Roman"/>
          <w:szCs w:val="21"/>
        </w:rPr>
      </w:pPr>
      <w:r>
        <w:rPr>
          <w:rFonts w:ascii="Times New Roman" w:hAnsi="Times New Roman"/>
          <w:szCs w:val="21"/>
        </w:rPr>
        <w:t>A couple of weeks ago, I was watching him do chin-ups(引体向上). He made them look effortless. I broke away from my group and asked him if I could try a chin-up.</w:t>
      </w:r>
    </w:p>
    <w:p>
      <w:pPr>
        <w:snapToGrid w:val="0"/>
        <w:spacing w:line="320" w:lineRule="atLeast"/>
        <w:ind w:firstLine="420" w:firstLineChars="200"/>
        <w:rPr>
          <w:rFonts w:ascii="Times New Roman" w:hAnsi="Times New Roman"/>
          <w:szCs w:val="21"/>
        </w:rPr>
      </w:pPr>
      <w:r>
        <w:rPr>
          <w:rFonts w:ascii="Times New Roman" w:hAnsi="Times New Roman"/>
          <w:szCs w:val="21"/>
        </w:rPr>
        <w:t>I had never tried before, but he just made it look so easy. He eagerly stepped aside and encouraged me to step up to the bar.</w:t>
      </w:r>
    </w:p>
    <w:p>
      <w:pPr>
        <w:snapToGrid w:val="0"/>
        <w:spacing w:line="320" w:lineRule="atLeast"/>
        <w:ind w:firstLine="420" w:firstLineChars="200"/>
        <w:rPr>
          <w:rFonts w:ascii="Times New Roman" w:hAnsi="Times New Roman"/>
          <w:szCs w:val="21"/>
        </w:rPr>
      </w:pPr>
      <w:r>
        <w:rPr>
          <w:rFonts w:ascii="Times New Roman" w:hAnsi="Times New Roman"/>
          <w:szCs w:val="21"/>
        </w:rPr>
        <w:t>I pulled myself up without thinking… once… then twice. That was all I had in me.</w:t>
      </w:r>
    </w:p>
    <w:p>
      <w:pPr>
        <w:snapToGrid w:val="0"/>
        <w:spacing w:line="320" w:lineRule="atLeast"/>
        <w:ind w:firstLine="420" w:firstLineChars="200"/>
        <w:rPr>
          <w:rFonts w:ascii="Times New Roman" w:hAnsi="Times New Roman"/>
          <w:szCs w:val="21"/>
        </w:rPr>
      </w:pPr>
      <w:r>
        <w:rPr>
          <w:rFonts w:ascii="Times New Roman" w:hAnsi="Times New Roman"/>
          <w:szCs w:val="21"/>
        </w:rPr>
        <w:t>The next day, I asked him to pay attention to me again. Again, I did two. Again on day three and so on.</w:t>
      </w:r>
    </w:p>
    <w:p>
      <w:pPr>
        <w:snapToGrid w:val="0"/>
        <w:spacing w:line="320" w:lineRule="atLeast"/>
        <w:ind w:firstLine="420" w:firstLineChars="200"/>
        <w:rPr>
          <w:rFonts w:ascii="Times New Roman" w:hAnsi="Times New Roman"/>
          <w:szCs w:val="21"/>
        </w:rPr>
      </w:pPr>
      <w:r>
        <w:rPr>
          <w:rFonts w:ascii="Times New Roman" w:hAnsi="Times New Roman"/>
          <w:szCs w:val="21"/>
        </w:rPr>
        <w:t>I thought it was pitiful (可怜的) that I could only do two, but when I came to the gym at the end of the week, he was standing there just shaking his head.</w:t>
      </w:r>
    </w:p>
    <w:p>
      <w:pPr>
        <w:snapToGrid w:val="0"/>
        <w:spacing w:line="320" w:lineRule="atLeast"/>
        <w:ind w:firstLine="420" w:firstLineChars="200"/>
        <w:rPr>
          <w:rFonts w:ascii="Times New Roman" w:hAnsi="Times New Roman"/>
          <w:szCs w:val="21"/>
        </w:rPr>
      </w:pPr>
      <w:r>
        <w:rPr>
          <w:rFonts w:ascii="Times New Roman" w:hAnsi="Times New Roman"/>
          <w:szCs w:val="21"/>
        </w:rPr>
        <w:t>When I asked him what was up, he said he was impressed with my chin-ups.</w:t>
      </w:r>
    </w:p>
    <w:p>
      <w:pPr>
        <w:snapToGrid w:val="0"/>
        <w:spacing w:line="320" w:lineRule="atLeast"/>
        <w:ind w:firstLine="420" w:firstLineChars="200"/>
        <w:rPr>
          <w:rFonts w:ascii="Times New Roman" w:hAnsi="Times New Roman"/>
          <w:szCs w:val="21"/>
        </w:rPr>
      </w:pPr>
      <w:r>
        <w:rPr>
          <w:rFonts w:ascii="Times New Roman" w:hAnsi="Times New Roman"/>
          <w:szCs w:val="21"/>
        </w:rPr>
        <w:t xml:space="preserve">He told me that when they are training firefighters, the men are required to do five chin-ups, and women are required to do one or two. At this point, I should probably add that I am 50 years old… and female. </w:t>
      </w:r>
    </w:p>
    <w:p>
      <w:pPr>
        <w:snapToGrid w:val="0"/>
        <w:spacing w:line="320" w:lineRule="atLeast"/>
        <w:ind w:firstLine="420" w:firstLineChars="200"/>
        <w:rPr>
          <w:rFonts w:ascii="Times New Roman" w:hAnsi="Times New Roman"/>
          <w:szCs w:val="21"/>
        </w:rPr>
      </w:pPr>
      <w:r>
        <w:rPr>
          <w:rFonts w:ascii="Times New Roman" w:hAnsi="Times New Roman"/>
          <w:szCs w:val="21"/>
        </w:rPr>
        <w:t>Had he told me at the very beginning how difficult it was, I more than likely would not have tried at all. Or I might have tried, but given it only half an effort, because failure would have been the expectation.</w:t>
      </w:r>
    </w:p>
    <w:p>
      <w:pPr>
        <w:snapToGrid w:val="0"/>
        <w:spacing w:line="320" w:lineRule="atLeast"/>
        <w:ind w:firstLine="420" w:firstLineChars="200"/>
        <w:rPr>
          <w:rFonts w:ascii="Times New Roman" w:hAnsi="Times New Roman"/>
          <w:szCs w:val="21"/>
        </w:rPr>
      </w:pPr>
      <w:r>
        <w:rPr>
          <w:rFonts w:ascii="Times New Roman" w:hAnsi="Times New Roman"/>
          <w:szCs w:val="21"/>
        </w:rPr>
        <w:t xml:space="preserve">I </w:t>
      </w:r>
      <w:r>
        <w:rPr>
          <w:rFonts w:ascii="Times New Roman" w:hAnsi="Times New Roman"/>
          <w:b/>
          <w:color w:val="262626"/>
          <w:kern w:val="0"/>
          <w:szCs w:val="21"/>
          <w:u w:val="single"/>
          <w:shd w:val="clear" w:color="auto" w:fill="FFFFFF"/>
        </w:rPr>
        <w:t>applauded</w:t>
      </w:r>
      <w:r>
        <w:rPr>
          <w:rFonts w:ascii="Times New Roman" w:hAnsi="Times New Roman"/>
          <w:szCs w:val="21"/>
        </w:rPr>
        <w:t xml:space="preserve"> him for letting me believe that for me, it was not only a possibility, but that success was a realistic expectation.</w:t>
      </w:r>
    </w:p>
    <w:p>
      <w:pPr>
        <w:snapToGrid w:val="0"/>
        <w:spacing w:line="320" w:lineRule="atLeast"/>
        <w:rPr>
          <w:rFonts w:ascii="Times New Roman" w:hAnsi="Times New Roman"/>
          <w:szCs w:val="21"/>
        </w:rPr>
      </w:pPr>
      <w:r>
        <w:rPr>
          <w:rFonts w:ascii="Times New Roman" w:hAnsi="Times New Roman"/>
          <w:szCs w:val="21"/>
        </w:rPr>
        <w:t>36. What does the man think of the writer’s chin-ups?</w:t>
      </w:r>
    </w:p>
    <w:p>
      <w:pPr>
        <w:snapToGrid w:val="0"/>
        <w:spacing w:line="320" w:lineRule="atLeast"/>
        <w:ind w:firstLine="420" w:firstLineChars="200"/>
        <w:rPr>
          <w:rFonts w:ascii="Times New Roman" w:hAnsi="Times New Roman"/>
          <w:szCs w:val="21"/>
        </w:rPr>
      </w:pPr>
      <w:r>
        <w:rPr>
          <w:rFonts w:ascii="Times New Roman" w:hAnsi="Times New Roman"/>
          <w:szCs w:val="21"/>
        </w:rPr>
        <w:t xml:space="preserve">A . Pitiful.  </w:t>
      </w:r>
      <w:r>
        <w:rPr>
          <w:rFonts w:ascii="Times New Roman" w:hAnsi="Times New Roman"/>
          <w:szCs w:val="21"/>
        </w:rPr>
        <w:tab/>
      </w:r>
      <w:r>
        <w:rPr>
          <w:rFonts w:ascii="Times New Roman" w:hAnsi="Times New Roman"/>
          <w:szCs w:val="21"/>
        </w:rPr>
        <w:tab/>
      </w:r>
      <w:r>
        <w:rPr>
          <w:rFonts w:ascii="Times New Roman" w:hAnsi="Times New Roman"/>
          <w:szCs w:val="21"/>
        </w:rPr>
        <w:t xml:space="preserve">B. Angry.  </w:t>
      </w:r>
      <w:r>
        <w:rPr>
          <w:rFonts w:ascii="Times New Roman" w:hAnsi="Times New Roman"/>
          <w:szCs w:val="21"/>
        </w:rPr>
        <w:tab/>
      </w:r>
      <w:r>
        <w:rPr>
          <w:rFonts w:ascii="Times New Roman" w:hAnsi="Times New Roman"/>
          <w:szCs w:val="21"/>
        </w:rPr>
        <w:tab/>
      </w:r>
      <w:r>
        <w:rPr>
          <w:rFonts w:ascii="Times New Roman" w:hAnsi="Times New Roman"/>
          <w:szCs w:val="21"/>
        </w:rPr>
        <w:t xml:space="preserve">C. Impressed.  </w:t>
      </w:r>
      <w:r>
        <w:rPr>
          <w:rFonts w:ascii="Times New Roman" w:hAnsi="Times New Roman"/>
          <w:szCs w:val="21"/>
        </w:rPr>
        <w:tab/>
      </w:r>
      <w:r>
        <w:rPr>
          <w:rFonts w:ascii="Times New Roman" w:hAnsi="Times New Roman"/>
          <w:szCs w:val="21"/>
        </w:rPr>
        <w:tab/>
      </w:r>
      <w:r>
        <w:rPr>
          <w:rFonts w:ascii="Times New Roman" w:hAnsi="Times New Roman"/>
          <w:szCs w:val="21"/>
        </w:rPr>
        <w:t>D. Expectant.</w:t>
      </w:r>
    </w:p>
    <w:p>
      <w:pPr>
        <w:snapToGrid w:val="0"/>
        <w:spacing w:line="320" w:lineRule="atLeast"/>
        <w:rPr>
          <w:rFonts w:ascii="Times New Roman" w:hAnsi="Times New Roman"/>
          <w:szCs w:val="21"/>
        </w:rPr>
      </w:pPr>
      <w:r>
        <w:rPr>
          <w:rFonts w:ascii="Times New Roman" w:hAnsi="Times New Roman"/>
          <w:szCs w:val="21"/>
        </w:rPr>
        <w:t>37. What does the underlined word “</w:t>
      </w:r>
      <w:r>
        <w:rPr>
          <w:rFonts w:ascii="Times New Roman" w:hAnsi="Times New Roman"/>
          <w:b/>
          <w:color w:val="262626"/>
          <w:kern w:val="0"/>
          <w:szCs w:val="21"/>
          <w:u w:val="single"/>
          <w:shd w:val="clear" w:color="auto" w:fill="FFFFFF"/>
        </w:rPr>
        <w:t>applaud</w:t>
      </w:r>
      <w:r>
        <w:rPr>
          <w:rFonts w:ascii="Times New Roman" w:hAnsi="Times New Roman"/>
          <w:b/>
          <w:szCs w:val="21"/>
        </w:rPr>
        <w:t>”</w:t>
      </w:r>
      <w:r>
        <w:rPr>
          <w:rFonts w:ascii="Times New Roman" w:hAnsi="Times New Roman"/>
          <w:szCs w:val="21"/>
        </w:rPr>
        <w:t xml:space="preserve"> mean?</w:t>
      </w:r>
    </w:p>
    <w:p>
      <w:pPr>
        <w:snapToGrid w:val="0"/>
        <w:spacing w:line="320" w:lineRule="atLeast"/>
        <w:rPr>
          <w:rFonts w:ascii="Times New Roman" w:hAnsi="Times New Roman"/>
          <w:szCs w:val="21"/>
        </w:rPr>
      </w:pPr>
      <w:r>
        <w:rPr>
          <w:rFonts w:ascii="Times New Roman" w:hAnsi="Times New Roman"/>
          <w:szCs w:val="21"/>
        </w:rPr>
        <w:t xml:space="preserve">  </w:t>
      </w:r>
      <w:r>
        <w:rPr>
          <w:rFonts w:ascii="Times New Roman" w:hAnsi="Times New Roman"/>
          <w:szCs w:val="21"/>
        </w:rPr>
        <w:tab/>
      </w:r>
      <w:r>
        <w:rPr>
          <w:rFonts w:ascii="Times New Roman" w:hAnsi="Times New Roman"/>
          <w:szCs w:val="21"/>
        </w:rPr>
        <w:t xml:space="preserve">A. clap your hands  </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 xml:space="preserve">B. give him a hug  </w:t>
      </w:r>
    </w:p>
    <w:p>
      <w:pPr>
        <w:snapToGrid w:val="0"/>
        <w:spacing w:line="320" w:lineRule="atLeast"/>
        <w:ind w:firstLine="420" w:firstLineChars="200"/>
        <w:rPr>
          <w:rFonts w:ascii="Times New Roman" w:hAnsi="Times New Roman"/>
          <w:szCs w:val="21"/>
        </w:rPr>
      </w:pPr>
      <w:r>
        <w:rPr>
          <w:rFonts w:ascii="Times New Roman" w:hAnsi="Times New Roman"/>
          <w:szCs w:val="21"/>
        </w:rPr>
        <w:t xml:space="preserve">C. speak highly of   </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D. complain somebody.</w:t>
      </w:r>
    </w:p>
    <w:p>
      <w:pPr>
        <w:snapToGrid w:val="0"/>
        <w:spacing w:line="320" w:lineRule="atLeast"/>
        <w:rPr>
          <w:rFonts w:ascii="Times New Roman" w:hAnsi="Times New Roman"/>
          <w:szCs w:val="21"/>
        </w:rPr>
      </w:pPr>
      <w:r>
        <w:rPr>
          <w:rFonts w:ascii="Times New Roman" w:hAnsi="Times New Roman"/>
          <w:szCs w:val="21"/>
        </w:rPr>
        <w:t>38. How many chin-ups could the writer do if she was told it was difficult at the very beginning?</w:t>
      </w:r>
    </w:p>
    <w:p>
      <w:pPr>
        <w:snapToGrid w:val="0"/>
        <w:spacing w:line="320" w:lineRule="atLeast"/>
        <w:rPr>
          <w:rFonts w:ascii="Times New Roman" w:hAnsi="Times New Roman"/>
          <w:szCs w:val="21"/>
        </w:rPr>
      </w:pPr>
      <w:r>
        <w:rPr>
          <w:rFonts w:ascii="Times New Roman" w:hAnsi="Times New Roman"/>
          <w:szCs w:val="21"/>
        </w:rPr>
        <w:t xml:space="preserve">  </w:t>
      </w:r>
      <w:r>
        <w:rPr>
          <w:rFonts w:ascii="Times New Roman" w:hAnsi="Times New Roman"/>
          <w:szCs w:val="21"/>
        </w:rPr>
        <w:tab/>
      </w:r>
      <w:r>
        <w:rPr>
          <w:rFonts w:ascii="Times New Roman" w:hAnsi="Times New Roman"/>
          <w:szCs w:val="21"/>
        </w:rPr>
        <w:t xml:space="preserve">A. 1  </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 xml:space="preserve">B. 2  </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 xml:space="preserve">C. 3  </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D. 4</w:t>
      </w:r>
    </w:p>
    <w:p>
      <w:pPr>
        <w:snapToGrid w:val="0"/>
        <w:spacing w:line="320" w:lineRule="atLeast"/>
        <w:rPr>
          <w:rFonts w:ascii="Times New Roman" w:hAnsi="Times New Roman"/>
          <w:szCs w:val="21"/>
        </w:rPr>
      </w:pPr>
      <w:r>
        <w:rPr>
          <w:rFonts w:ascii="Times New Roman" w:hAnsi="Times New Roman"/>
          <w:szCs w:val="21"/>
        </w:rPr>
        <w:t>39. Which one is true according to the passage?</w:t>
      </w:r>
    </w:p>
    <w:p>
      <w:pPr>
        <w:snapToGrid w:val="0"/>
        <w:spacing w:line="320" w:lineRule="atLeast"/>
        <w:ind w:firstLine="420"/>
        <w:rPr>
          <w:rFonts w:ascii="Times New Roman" w:hAnsi="Times New Roman"/>
          <w:szCs w:val="21"/>
        </w:rPr>
      </w:pPr>
      <w:r>
        <w:rPr>
          <w:rFonts w:ascii="Times New Roman" w:hAnsi="Times New Roman"/>
          <w:szCs w:val="21"/>
        </w:rPr>
        <w:t>A. It is effortless to do a chin-up.</w:t>
      </w:r>
    </w:p>
    <w:p>
      <w:pPr>
        <w:snapToGrid w:val="0"/>
        <w:spacing w:line="320" w:lineRule="atLeast"/>
        <w:ind w:firstLine="420"/>
        <w:rPr>
          <w:rFonts w:ascii="Times New Roman" w:hAnsi="Times New Roman"/>
          <w:szCs w:val="21"/>
        </w:rPr>
      </w:pPr>
      <w:r>
        <w:rPr>
          <w:rFonts w:ascii="Times New Roman" w:hAnsi="Times New Roman"/>
          <w:szCs w:val="21"/>
        </w:rPr>
        <w:t>B .The writer is a female firefighter.</w:t>
      </w:r>
    </w:p>
    <w:p>
      <w:pPr>
        <w:snapToGrid w:val="0"/>
        <w:spacing w:line="320" w:lineRule="atLeast"/>
        <w:ind w:firstLine="420"/>
        <w:rPr>
          <w:rFonts w:ascii="Times New Roman" w:hAnsi="Times New Roman"/>
          <w:szCs w:val="21"/>
        </w:rPr>
      </w:pPr>
      <w:r>
        <w:rPr>
          <w:rFonts w:ascii="Times New Roman" w:hAnsi="Times New Roman"/>
          <w:szCs w:val="21"/>
        </w:rPr>
        <w:t>C. The man in the passage is the writer’s personal trainer.</w:t>
      </w:r>
    </w:p>
    <w:p>
      <w:pPr>
        <w:snapToGrid w:val="0"/>
        <w:spacing w:line="320" w:lineRule="atLeast"/>
        <w:ind w:firstLine="420"/>
        <w:rPr>
          <w:rFonts w:ascii="Times New Roman" w:hAnsi="Times New Roman"/>
          <w:szCs w:val="21"/>
        </w:rPr>
      </w:pPr>
      <w:r>
        <w:rPr>
          <w:rFonts w:ascii="Times New Roman" w:hAnsi="Times New Roman"/>
          <w:szCs w:val="21"/>
        </w:rPr>
        <w:t>D. The writer do chin-up for the first time.</w:t>
      </w:r>
    </w:p>
    <w:p>
      <w:pPr>
        <w:snapToGrid w:val="0"/>
        <w:spacing w:line="340" w:lineRule="atLeast"/>
        <w:rPr>
          <w:rFonts w:ascii="Times New Roman" w:hAnsi="Times New Roman"/>
          <w:szCs w:val="21"/>
        </w:rPr>
      </w:pPr>
      <w:r>
        <w:rPr>
          <w:rFonts w:ascii="Times New Roman" w:hAnsi="Times New Roman"/>
          <w:szCs w:val="21"/>
        </w:rPr>
        <w:t>40. Why did the writer write this passage?</w:t>
      </w:r>
    </w:p>
    <w:p>
      <w:pPr>
        <w:snapToGrid w:val="0"/>
        <w:spacing w:line="340" w:lineRule="atLeast"/>
        <w:ind w:firstLine="420"/>
        <w:rPr>
          <w:rFonts w:ascii="Times New Roman" w:hAnsi="Times New Roman"/>
          <w:szCs w:val="21"/>
        </w:rPr>
      </w:pPr>
      <w:r>
        <w:rPr>
          <w:rFonts w:ascii="Times New Roman" w:hAnsi="Times New Roman"/>
          <w:szCs w:val="21"/>
        </w:rPr>
        <w:t>A. To encourage people to do chin-ups.</w:t>
      </w:r>
    </w:p>
    <w:p>
      <w:pPr>
        <w:snapToGrid w:val="0"/>
        <w:spacing w:line="340" w:lineRule="atLeast"/>
        <w:ind w:firstLine="420"/>
        <w:rPr>
          <w:rFonts w:ascii="Times New Roman" w:hAnsi="Times New Roman"/>
          <w:szCs w:val="21"/>
        </w:rPr>
      </w:pPr>
      <w:r>
        <w:rPr>
          <w:rFonts w:ascii="Times New Roman" w:hAnsi="Times New Roman"/>
          <w:szCs w:val="21"/>
        </w:rPr>
        <w:t>B. To tell us how difficult it is to do chin-ups.</w:t>
      </w:r>
    </w:p>
    <w:p>
      <w:pPr>
        <w:snapToGrid w:val="0"/>
        <w:spacing w:line="340" w:lineRule="atLeast"/>
        <w:ind w:firstLine="420"/>
        <w:rPr>
          <w:rFonts w:ascii="Times New Roman" w:hAnsi="Times New Roman"/>
          <w:szCs w:val="21"/>
        </w:rPr>
      </w:pPr>
      <w:r>
        <w:rPr>
          <w:rFonts w:ascii="Times New Roman" w:hAnsi="Times New Roman"/>
          <w:szCs w:val="21"/>
        </w:rPr>
        <w:t>C. To applaud the personal trainer.</w:t>
      </w:r>
    </w:p>
    <w:p>
      <w:pPr>
        <w:snapToGrid w:val="0"/>
        <w:spacing w:line="340" w:lineRule="atLeast"/>
        <w:ind w:firstLine="420"/>
        <w:rPr>
          <w:rFonts w:ascii="Times New Roman" w:hAnsi="Times New Roman"/>
          <w:szCs w:val="21"/>
        </w:rPr>
      </w:pPr>
      <w:r>
        <w:rPr>
          <w:rFonts w:ascii="Times New Roman" w:hAnsi="Times New Roman"/>
          <w:szCs w:val="21"/>
        </w:rPr>
        <w:t>D. To tell the power of expectation.</w:t>
      </w:r>
    </w:p>
    <w:p>
      <w:pPr>
        <w:snapToGrid w:val="0"/>
        <w:spacing w:line="340" w:lineRule="atLeast"/>
        <w:rPr>
          <w:rFonts w:ascii="Times New Roman" w:hAnsi="Times New Roman"/>
          <w:szCs w:val="21"/>
        </w:rPr>
      </w:pPr>
    </w:p>
    <w:p>
      <w:pPr>
        <w:snapToGrid w:val="0"/>
        <w:spacing w:line="340" w:lineRule="atLeast"/>
        <w:jc w:val="center"/>
        <w:rPr>
          <w:rFonts w:ascii="Times New Roman" w:hAnsi="Times New Roman"/>
          <w:szCs w:val="21"/>
        </w:rPr>
      </w:pPr>
      <w:r>
        <w:rPr>
          <w:rFonts w:ascii="Times New Roman" w:hAnsi="Times New Roman"/>
          <w:szCs w:val="21"/>
        </w:rPr>
        <w:t>D</w:t>
      </w:r>
    </w:p>
    <w:p>
      <w:pPr>
        <w:snapToGrid w:val="0"/>
        <w:spacing w:line="340" w:lineRule="atLeast"/>
        <w:ind w:firstLine="420" w:firstLineChars="200"/>
        <w:rPr>
          <w:rFonts w:ascii="Times New Roman" w:hAnsi="Times New Roman"/>
          <w:szCs w:val="21"/>
        </w:rPr>
      </w:pPr>
      <w:r>
        <w:rPr>
          <w:rFonts w:ascii="Times New Roman" w:hAnsi="Times New Roman"/>
          <w:szCs w:val="21"/>
        </w:rPr>
        <w:pict>
          <v:shape id="图片 1" o:spid="_x0000_s1045" o:spt="75" alt="说明: C:\Users\ADMINI~1\AppData\Local\Temp\WeChat Files\46ab6c7e41048d0c14a12131ef110a9.jpg" type="#_x0000_t75" style="position:absolute;left:0pt;margin-left:317.4pt;margin-top:5.6pt;height:117.9pt;width:97.7pt;mso-wrap-distance-left:9pt;mso-wrap-distance-right:9pt;z-index:-251649024;mso-width-relative:page;mso-height-relative:page;" filled="f" o:preferrelative="t" stroked="f" coordsize="21600,21600" wrapcoords="-166 0 -166 21462 21600 21462 21600 0 -166 0">
            <v:path/>
            <v:fill on="f" focussize="0,0"/>
            <v:stroke on="f" joinstyle="miter"/>
            <v:imagedata r:id="rId20" o:title="46ab6c7e41048d0c14a12131ef110a9"/>
            <o:lock v:ext="edit" aspectratio="t"/>
            <w10:wrap type="tight"/>
          </v:shape>
        </w:pict>
      </w:r>
      <w:r>
        <w:rPr>
          <w:rFonts w:ascii="Times New Roman" w:hAnsi="Times New Roman"/>
          <w:szCs w:val="21"/>
        </w:rPr>
        <w:t>The spread(传播)of COVID-19 has completely changed many people’s lives around the world. But some are trying their best to find a"new normal" during this time. For example, Live music has been called off for a long time because of COVID-19.However, people’s love for live music has not died out and musicians have been working on new ways to perform. Musician Jodi Beder takes her cello(大提琴) to her home’s front porch (门廊) each afternoon.When she begins to play the cello at around 4 o’clock each day, her neighbors will come to enjoy the music. They stay at least two meters away from each other, smiling at each other from a safe distance.</w:t>
      </w:r>
    </w:p>
    <w:p>
      <w:pPr>
        <w:snapToGrid w:val="0"/>
        <w:spacing w:line="340" w:lineRule="atLeast"/>
        <w:ind w:firstLine="420" w:firstLineChars="200"/>
        <w:rPr>
          <w:rFonts w:ascii="Times New Roman" w:hAnsi="Times New Roman"/>
          <w:szCs w:val="21"/>
        </w:rPr>
      </w:pPr>
      <w:r>
        <w:rPr>
          <w:rFonts w:ascii="Times New Roman" w:hAnsi="Times New Roman"/>
          <w:szCs w:val="21"/>
        </w:rPr>
        <w:t>Beder, 69, is now working with a non-profit(非营利的) group to play music for patients who</w:t>
      </w:r>
      <w:r>
        <w:rPr>
          <w:rFonts w:hint="eastAsia" w:ascii="Times New Roman" w:hAnsi="Times New Roman"/>
          <w:szCs w:val="21"/>
        </w:rPr>
        <w:t xml:space="preserve"> </w:t>
      </w:r>
      <w:r>
        <w:rPr>
          <w:rFonts w:ascii="Times New Roman" w:hAnsi="Times New Roman"/>
          <w:szCs w:val="21"/>
        </w:rPr>
        <w:t>are nearing death. She lives in Mount Rainier, Maryland, a small city just outside Washington,D.C.The city is home to a large number of musicians and artists.</w:t>
      </w:r>
    </w:p>
    <w:p>
      <w:pPr>
        <w:snapToGrid w:val="0"/>
        <w:spacing w:line="340" w:lineRule="atLeast"/>
        <w:ind w:firstLine="420" w:firstLineChars="200"/>
        <w:rPr>
          <w:rFonts w:ascii="Times New Roman" w:hAnsi="Times New Roman"/>
          <w:szCs w:val="21"/>
        </w:rPr>
      </w:pPr>
      <w:r>
        <w:rPr>
          <w:rFonts w:ascii="Times New Roman" w:hAnsi="Times New Roman"/>
          <w:szCs w:val="21"/>
        </w:rPr>
        <w:t>As Americans are asked to stay at home and avoid public</w:t>
      </w:r>
      <w:r>
        <w:rPr>
          <w:rFonts w:ascii="Times New Roman" w:hAnsi="Times New Roman"/>
          <w:b/>
          <w:szCs w:val="21"/>
          <w:u w:val="single"/>
        </w:rPr>
        <w:t xml:space="preserve"> gatherings</w:t>
      </w:r>
      <w:r>
        <w:rPr>
          <w:rFonts w:ascii="Times New Roman" w:hAnsi="Times New Roman"/>
          <w:szCs w:val="21"/>
        </w:rPr>
        <w:t>, Beder hopes her live cello music brings joy to her neighbors and other listeners in the age of social distancing(保持社交距离). Live music shows are not possible in the United States now, so many famous musicians have put on special "concerts"from their homes to offer shows to their fans recently.</w:t>
      </w:r>
    </w:p>
    <w:p>
      <w:pPr>
        <w:snapToGrid w:val="0"/>
        <w:spacing w:line="340" w:lineRule="atLeast"/>
        <w:ind w:firstLine="420" w:firstLineChars="200"/>
        <w:rPr>
          <w:rFonts w:ascii="Times New Roman" w:hAnsi="Times New Roman"/>
          <w:szCs w:val="21"/>
        </w:rPr>
      </w:pPr>
      <w:r>
        <w:rPr>
          <w:rFonts w:ascii="Times New Roman" w:hAnsi="Times New Roman"/>
          <w:szCs w:val="21"/>
        </w:rPr>
        <w:t>lt seems that the special "concert” is reshaping entertainment and re-building the relationship between performers and their audiences. After all, the show must go on, and  the special "concert”might be the future. </w:t>
      </w:r>
    </w:p>
    <w:p>
      <w:pPr>
        <w:snapToGrid w:val="0"/>
        <w:spacing w:line="340" w:lineRule="atLeast"/>
        <w:rPr>
          <w:rFonts w:ascii="Times New Roman" w:hAnsi="Times New Roman"/>
          <w:szCs w:val="21"/>
        </w:rPr>
      </w:pPr>
      <w:r>
        <w:rPr>
          <w:rFonts w:ascii="Times New Roman" w:hAnsi="Times New Roman"/>
          <w:szCs w:val="21"/>
        </w:rPr>
        <w:t>41. Who can enjoy Beder’s Live cello show now according to the passage?</w:t>
      </w:r>
    </w:p>
    <w:p>
      <w:pPr>
        <w:snapToGrid w:val="0"/>
        <w:spacing w:line="340" w:lineRule="atLeast"/>
        <w:rPr>
          <w:rFonts w:ascii="Times New Roman" w:hAnsi="Times New Roman"/>
          <w:szCs w:val="21"/>
        </w:rPr>
      </w:pPr>
      <w:r>
        <w:rPr>
          <w:rFonts w:ascii="Times New Roman" w:hAnsi="Times New Roman"/>
          <w:szCs w:val="21"/>
        </w:rPr>
        <w:t xml:space="preserve">    A. Her best friend.                     B. People who live around her house.  </w:t>
      </w:r>
    </w:p>
    <w:p>
      <w:pPr>
        <w:snapToGrid w:val="0"/>
        <w:spacing w:line="340" w:lineRule="atLeast"/>
        <w:ind w:firstLine="420" w:firstLineChars="200"/>
        <w:rPr>
          <w:rFonts w:ascii="Times New Roman" w:hAnsi="Times New Roman"/>
          <w:szCs w:val="21"/>
        </w:rPr>
      </w:pPr>
      <w:r>
        <w:rPr>
          <w:rFonts w:ascii="Times New Roman" w:hAnsi="Times New Roman"/>
          <w:szCs w:val="21"/>
        </w:rPr>
        <w:t>C. Other musicians in Washington D.C.    D. Her fans in China.</w:t>
      </w:r>
    </w:p>
    <w:p>
      <w:pPr>
        <w:snapToGrid w:val="0"/>
        <w:spacing w:line="340" w:lineRule="atLeast"/>
        <w:rPr>
          <w:rFonts w:ascii="Times New Roman" w:hAnsi="Times New Roman"/>
          <w:szCs w:val="21"/>
        </w:rPr>
      </w:pPr>
      <w:r>
        <w:rPr>
          <w:rFonts w:ascii="Times New Roman" w:hAnsi="Times New Roman"/>
          <w:szCs w:val="21"/>
        </w:rPr>
        <w:t>42. In the age of social distancing, where we can watch Beder’s cello show?</w:t>
      </w:r>
    </w:p>
    <w:p>
      <w:pPr>
        <w:snapToGrid w:val="0"/>
        <w:spacing w:line="340" w:lineRule="atLeast"/>
        <w:rPr>
          <w:rFonts w:ascii="Times New Roman" w:hAnsi="Times New Roman"/>
          <w:szCs w:val="21"/>
        </w:rPr>
      </w:pPr>
      <w:r>
        <w:rPr>
          <w:rFonts w:ascii="Times New Roman" w:hAnsi="Times New Roman"/>
          <w:szCs w:val="21"/>
        </w:rPr>
        <w:t xml:space="preserve">   </w:t>
      </w:r>
      <w:r>
        <w:rPr>
          <w:rFonts w:ascii="Times New Roman" w:hAnsi="Times New Roman"/>
          <w:szCs w:val="21"/>
        </w:rPr>
        <w:tab/>
      </w:r>
      <w:r>
        <w:rPr>
          <w:rFonts w:ascii="Times New Roman" w:hAnsi="Times New Roman"/>
          <w:szCs w:val="21"/>
        </w:rPr>
        <w:t xml:space="preserve">A. In a gym.   </w:t>
      </w:r>
      <w:r>
        <w:rPr>
          <w:rFonts w:ascii="Times New Roman" w:hAnsi="Times New Roman"/>
          <w:szCs w:val="21"/>
        </w:rPr>
        <w:tab/>
      </w:r>
      <w:r>
        <w:rPr>
          <w:rFonts w:ascii="Times New Roman" w:hAnsi="Times New Roman"/>
          <w:szCs w:val="21"/>
        </w:rPr>
        <w:t xml:space="preserve">B. In a bar.  </w:t>
      </w:r>
      <w:r>
        <w:rPr>
          <w:rFonts w:ascii="Times New Roman" w:hAnsi="Times New Roman"/>
          <w:szCs w:val="21"/>
        </w:rPr>
        <w:tab/>
      </w:r>
      <w:r>
        <w:rPr>
          <w:rFonts w:ascii="Times New Roman" w:hAnsi="Times New Roman"/>
          <w:szCs w:val="21"/>
        </w:rPr>
        <w:tab/>
      </w:r>
      <w:r>
        <w:rPr>
          <w:rFonts w:ascii="Times New Roman" w:hAnsi="Times New Roman"/>
          <w:szCs w:val="21"/>
        </w:rPr>
        <w:t xml:space="preserve">C. On line.  </w:t>
      </w:r>
      <w:r>
        <w:rPr>
          <w:rFonts w:ascii="Times New Roman" w:hAnsi="Times New Roman"/>
          <w:szCs w:val="21"/>
        </w:rPr>
        <w:tab/>
      </w:r>
      <w:r>
        <w:rPr>
          <w:rFonts w:ascii="Times New Roman" w:hAnsi="Times New Roman"/>
          <w:szCs w:val="21"/>
        </w:rPr>
        <w:tab/>
      </w:r>
      <w:r>
        <w:rPr>
          <w:rFonts w:ascii="Times New Roman" w:hAnsi="Times New Roman"/>
          <w:szCs w:val="21"/>
        </w:rPr>
        <w:t>D. In a hall.</w:t>
      </w:r>
    </w:p>
    <w:p>
      <w:pPr>
        <w:snapToGrid w:val="0"/>
        <w:spacing w:line="340" w:lineRule="atLeast"/>
        <w:rPr>
          <w:rFonts w:ascii="Times New Roman" w:hAnsi="Times New Roman"/>
          <w:szCs w:val="21"/>
        </w:rPr>
      </w:pPr>
      <w:r>
        <w:rPr>
          <w:rFonts w:ascii="Times New Roman" w:hAnsi="Times New Roman"/>
          <w:szCs w:val="21"/>
        </w:rPr>
        <w:t>43. Why the “special concert ”becomes a “new normal”?</w:t>
      </w:r>
    </w:p>
    <w:p>
      <w:pPr>
        <w:snapToGrid w:val="0"/>
        <w:spacing w:line="340" w:lineRule="atLeast"/>
        <w:rPr>
          <w:rFonts w:ascii="Times New Roman" w:hAnsi="Times New Roman"/>
          <w:szCs w:val="21"/>
        </w:rPr>
      </w:pPr>
      <w:r>
        <w:rPr>
          <w:rFonts w:ascii="Times New Roman" w:hAnsi="Times New Roman"/>
          <w:szCs w:val="21"/>
        </w:rPr>
        <w:t xml:space="preserve">  </w:t>
      </w:r>
      <w:r>
        <w:rPr>
          <w:rFonts w:ascii="Times New Roman" w:hAnsi="Times New Roman"/>
          <w:szCs w:val="21"/>
        </w:rPr>
        <w:tab/>
      </w:r>
      <w:r>
        <w:rPr>
          <w:rFonts w:ascii="Times New Roman" w:hAnsi="Times New Roman"/>
          <w:szCs w:val="21"/>
        </w:rPr>
        <w:t>A. Because COVID-19 is harmless to us.</w:t>
      </w:r>
    </w:p>
    <w:p>
      <w:pPr>
        <w:snapToGrid w:val="0"/>
        <w:spacing w:line="340" w:lineRule="atLeast"/>
        <w:rPr>
          <w:rFonts w:ascii="Times New Roman" w:hAnsi="Times New Roman"/>
          <w:szCs w:val="21"/>
        </w:rPr>
      </w:pPr>
      <w:r>
        <w:rPr>
          <w:rFonts w:ascii="Times New Roman" w:hAnsi="Times New Roman"/>
          <w:szCs w:val="21"/>
        </w:rPr>
        <w:t xml:space="preserve">  </w:t>
      </w:r>
      <w:r>
        <w:rPr>
          <w:rFonts w:ascii="Times New Roman" w:hAnsi="Times New Roman"/>
          <w:szCs w:val="21"/>
        </w:rPr>
        <w:tab/>
      </w:r>
      <w:r>
        <w:rPr>
          <w:rFonts w:ascii="Times New Roman" w:hAnsi="Times New Roman"/>
          <w:szCs w:val="21"/>
        </w:rPr>
        <w:t>B. Because it can save a lot of money.</w:t>
      </w:r>
    </w:p>
    <w:p>
      <w:pPr>
        <w:snapToGrid w:val="0"/>
        <w:spacing w:line="340" w:lineRule="atLeast"/>
        <w:rPr>
          <w:rFonts w:ascii="Times New Roman" w:hAnsi="Times New Roman"/>
          <w:szCs w:val="21"/>
        </w:rPr>
      </w:pPr>
      <w:r>
        <w:rPr>
          <w:rFonts w:ascii="Times New Roman" w:hAnsi="Times New Roman"/>
          <w:szCs w:val="21"/>
        </w:rPr>
        <w:t xml:space="preserve">  </w:t>
      </w:r>
      <w:r>
        <w:rPr>
          <w:rFonts w:ascii="Times New Roman" w:hAnsi="Times New Roman"/>
          <w:szCs w:val="21"/>
        </w:rPr>
        <w:tab/>
      </w:r>
      <w:r>
        <w:rPr>
          <w:rFonts w:ascii="Times New Roman" w:hAnsi="Times New Roman"/>
          <w:szCs w:val="21"/>
        </w:rPr>
        <w:t>C. Because Washington D.C. is home to a large number of musicians and artists.</w:t>
      </w:r>
    </w:p>
    <w:p>
      <w:pPr>
        <w:snapToGrid w:val="0"/>
        <w:spacing w:line="340" w:lineRule="atLeast"/>
        <w:rPr>
          <w:rFonts w:ascii="Times New Roman" w:hAnsi="Times New Roman"/>
          <w:szCs w:val="21"/>
        </w:rPr>
      </w:pPr>
      <w:r>
        <w:rPr>
          <w:rFonts w:ascii="Times New Roman" w:hAnsi="Times New Roman"/>
          <w:szCs w:val="21"/>
        </w:rPr>
        <w:t xml:space="preserve">  </w:t>
      </w:r>
      <w:r>
        <w:rPr>
          <w:rFonts w:ascii="Times New Roman" w:hAnsi="Times New Roman"/>
          <w:szCs w:val="21"/>
        </w:rPr>
        <w:tab/>
      </w:r>
      <w:r>
        <w:rPr>
          <w:rFonts w:ascii="Times New Roman" w:hAnsi="Times New Roman"/>
          <w:szCs w:val="21"/>
        </w:rPr>
        <w:t>D. Because we must keep a social distancing</w:t>
      </w:r>
      <w:r>
        <w:rPr>
          <w:rFonts w:ascii="Times New Roman" w:hAnsi="Times New Roman"/>
          <w:szCs w:val="21"/>
        </w:rPr>
        <w:tab/>
      </w:r>
      <w:r>
        <w:rPr>
          <w:rFonts w:ascii="Times New Roman" w:hAnsi="Times New Roman"/>
          <w:szCs w:val="21"/>
        </w:rPr>
        <w:t xml:space="preserve"> for the disease.</w:t>
      </w:r>
    </w:p>
    <w:p>
      <w:pPr>
        <w:tabs>
          <w:tab w:val="center" w:pos="4153"/>
        </w:tabs>
        <w:snapToGrid w:val="0"/>
        <w:spacing w:line="340" w:lineRule="atLeast"/>
        <w:rPr>
          <w:rFonts w:ascii="Times New Roman" w:hAnsi="Times New Roman"/>
          <w:szCs w:val="21"/>
        </w:rPr>
      </w:pPr>
      <w:r>
        <w:rPr>
          <w:rFonts w:ascii="Times New Roman" w:hAnsi="Times New Roman"/>
          <w:szCs w:val="21"/>
        </w:rPr>
        <w:t>44. Guess the meaning of the underlined word “</w:t>
      </w:r>
      <w:r>
        <w:rPr>
          <w:rFonts w:ascii="Times New Roman" w:hAnsi="Times New Roman"/>
          <w:b/>
          <w:szCs w:val="21"/>
          <w:u w:val="single"/>
        </w:rPr>
        <w:t>gatherings</w:t>
      </w:r>
      <w:r>
        <w:rPr>
          <w:rFonts w:ascii="Times New Roman" w:hAnsi="Times New Roman"/>
          <w:szCs w:val="21"/>
        </w:rPr>
        <w:t>”.</w:t>
      </w:r>
    </w:p>
    <w:p>
      <w:pPr>
        <w:snapToGrid w:val="0"/>
        <w:spacing w:line="340" w:lineRule="atLeast"/>
        <w:rPr>
          <w:rFonts w:ascii="Times New Roman" w:hAnsi="Times New Roman"/>
          <w:szCs w:val="21"/>
        </w:rPr>
      </w:pPr>
      <w:r>
        <w:rPr>
          <w:rFonts w:ascii="Times New Roman" w:hAnsi="Times New Roman"/>
          <w:szCs w:val="21"/>
        </w:rPr>
        <w:t xml:space="preserve">  </w:t>
      </w:r>
      <w:r>
        <w:rPr>
          <w:rFonts w:ascii="Times New Roman" w:hAnsi="Times New Roman"/>
          <w:szCs w:val="21"/>
        </w:rPr>
        <w:tab/>
      </w:r>
      <w:r>
        <w:rPr>
          <w:rFonts w:ascii="Times New Roman" w:hAnsi="Times New Roman"/>
          <w:szCs w:val="21"/>
        </w:rPr>
        <w:t xml:space="preserve">A. staying together  </w:t>
      </w:r>
      <w:r>
        <w:rPr>
          <w:rFonts w:ascii="Times New Roman" w:hAnsi="Times New Roman"/>
          <w:szCs w:val="21"/>
        </w:rPr>
        <w:tab/>
      </w:r>
      <w:r>
        <w:rPr>
          <w:rFonts w:ascii="Times New Roman" w:hAnsi="Times New Roman"/>
          <w:szCs w:val="21"/>
        </w:rPr>
        <w:t xml:space="preserve">B. chatting  </w:t>
      </w:r>
      <w:r>
        <w:rPr>
          <w:rFonts w:ascii="Times New Roman" w:hAnsi="Times New Roman"/>
          <w:szCs w:val="21"/>
        </w:rPr>
        <w:tab/>
      </w:r>
      <w:r>
        <w:rPr>
          <w:rFonts w:ascii="Times New Roman" w:hAnsi="Times New Roman"/>
          <w:szCs w:val="21"/>
        </w:rPr>
        <w:t xml:space="preserve">C. taking a walk  </w:t>
      </w:r>
      <w:r>
        <w:rPr>
          <w:rFonts w:ascii="Times New Roman" w:hAnsi="Times New Roman"/>
          <w:szCs w:val="21"/>
        </w:rPr>
        <w:tab/>
      </w:r>
      <w:r>
        <w:rPr>
          <w:rFonts w:ascii="Times New Roman" w:hAnsi="Times New Roman"/>
          <w:szCs w:val="21"/>
        </w:rPr>
        <w:t>D. enjoying a cello show</w:t>
      </w:r>
    </w:p>
    <w:p>
      <w:pPr>
        <w:tabs>
          <w:tab w:val="center" w:pos="4153"/>
        </w:tabs>
        <w:snapToGrid w:val="0"/>
        <w:spacing w:line="340" w:lineRule="atLeast"/>
        <w:rPr>
          <w:rFonts w:ascii="Times New Roman" w:hAnsi="Times New Roman"/>
          <w:szCs w:val="21"/>
        </w:rPr>
      </w:pPr>
      <w:r>
        <w:rPr>
          <w:rFonts w:ascii="Times New Roman" w:hAnsi="Times New Roman"/>
          <w:szCs w:val="21"/>
        </w:rPr>
        <w:t>45. According to the passage, which behavior is proper?</w:t>
      </w:r>
    </w:p>
    <w:p>
      <w:pPr>
        <w:snapToGrid w:val="0"/>
        <w:spacing w:line="340" w:lineRule="atLeast"/>
        <w:rPr>
          <w:rFonts w:ascii="Times New Roman" w:hAnsi="Times New Roman"/>
          <w:szCs w:val="21"/>
        </w:rPr>
      </w:pPr>
      <w:r>
        <w:rPr>
          <w:rFonts w:ascii="Times New Roman" w:hAnsi="Times New Roman"/>
          <w:szCs w:val="21"/>
        </w:rPr>
        <w:t xml:space="preserve">  </w:t>
      </w:r>
      <w:r>
        <w:rPr>
          <w:rFonts w:ascii="Times New Roman" w:hAnsi="Times New Roman"/>
          <w:szCs w:val="21"/>
        </w:rPr>
        <w:tab/>
      </w:r>
      <w:r>
        <w:rPr>
          <w:rFonts w:ascii="Times New Roman" w:hAnsi="Times New Roman"/>
          <w:szCs w:val="21"/>
        </w:rPr>
        <w:t>A. Enjoy Jodi Beder’s concert in the theater.</w:t>
      </w:r>
    </w:p>
    <w:p>
      <w:pPr>
        <w:snapToGrid w:val="0"/>
        <w:spacing w:line="340" w:lineRule="atLeast"/>
        <w:rPr>
          <w:rFonts w:ascii="Times New Roman" w:hAnsi="Times New Roman"/>
          <w:szCs w:val="21"/>
        </w:rPr>
      </w:pPr>
      <w:r>
        <w:rPr>
          <w:rFonts w:ascii="Times New Roman" w:hAnsi="Times New Roman"/>
          <w:szCs w:val="21"/>
        </w:rPr>
        <w:t xml:space="preserve">  </w:t>
      </w:r>
      <w:r>
        <w:rPr>
          <w:rFonts w:ascii="Times New Roman" w:hAnsi="Times New Roman"/>
          <w:szCs w:val="21"/>
        </w:rPr>
        <w:tab/>
      </w:r>
      <w:r>
        <w:rPr>
          <w:rFonts w:ascii="Times New Roman" w:hAnsi="Times New Roman"/>
          <w:szCs w:val="21"/>
        </w:rPr>
        <w:t>B. Stay at least two meters away from each other.</w:t>
      </w:r>
    </w:p>
    <w:p>
      <w:pPr>
        <w:snapToGrid w:val="0"/>
        <w:spacing w:line="340" w:lineRule="atLeast"/>
        <w:ind w:firstLine="420"/>
        <w:rPr>
          <w:rFonts w:ascii="Times New Roman" w:hAnsi="Times New Roman"/>
          <w:szCs w:val="21"/>
        </w:rPr>
      </w:pPr>
      <w:r>
        <w:rPr>
          <w:rFonts w:ascii="Times New Roman" w:hAnsi="Times New Roman"/>
          <w:szCs w:val="21"/>
        </w:rPr>
        <w:t>C. Talking about the news face to face without mask.</w:t>
      </w:r>
    </w:p>
    <w:p>
      <w:pPr>
        <w:snapToGrid w:val="0"/>
        <w:spacing w:line="340" w:lineRule="atLeast"/>
        <w:ind w:firstLine="420"/>
        <w:rPr>
          <w:rFonts w:ascii="Times New Roman" w:hAnsi="Times New Roman"/>
          <w:szCs w:val="21"/>
        </w:rPr>
      </w:pPr>
      <w:r>
        <w:rPr>
          <w:rFonts w:ascii="Times New Roman" w:hAnsi="Times New Roman"/>
          <w:szCs w:val="21"/>
        </w:rPr>
        <w:t>D. Having dinner in a little restaurant with some good friends.</w:t>
      </w:r>
    </w:p>
    <w:p>
      <w:pPr>
        <w:snapToGrid w:val="0"/>
        <w:spacing w:line="340" w:lineRule="atLeast"/>
        <w:jc w:val="left"/>
        <w:rPr>
          <w:rFonts w:ascii="Times New Roman" w:hAnsi="Times New Roman"/>
          <w:b/>
          <w:bCs/>
          <w:szCs w:val="21"/>
        </w:rPr>
      </w:pPr>
      <w:r>
        <w:rPr>
          <w:rFonts w:ascii="Times New Roman" w:hAnsi="Times New Roman"/>
          <w:b/>
          <w:bCs/>
          <w:szCs w:val="21"/>
        </w:rPr>
        <w:t>三、短文还原(共5空，每空2分，计10分)</w:t>
      </w:r>
    </w:p>
    <w:p>
      <w:pPr>
        <w:snapToGrid w:val="0"/>
        <w:spacing w:line="340" w:lineRule="atLeast"/>
        <w:ind w:firstLine="420" w:firstLineChars="200"/>
        <w:jc w:val="left"/>
        <w:rPr>
          <w:rFonts w:ascii="Times New Roman" w:hAnsi="Times New Roman"/>
          <w:szCs w:val="21"/>
        </w:rPr>
      </w:pPr>
      <w:r>
        <w:rPr>
          <w:rFonts w:ascii="Times New Roman" w:hAnsi="Times New Roman"/>
          <w:szCs w:val="21"/>
        </w:rPr>
        <w:pict>
          <v:shape id="图片 2" o:spid="_x0000_s1046" o:spt="75" alt="说明: C:\Users\ADMINI~1\AppData\Local\Temp\WeChat Files\64aabe9a5dee392a3d1b840a7662f29.jpg" type="#_x0000_t75" style="position:absolute;left:0pt;margin-left:310.95pt;margin-top:25.95pt;height:106.15pt;width:87.45pt;mso-wrap-distance-left:9pt;mso-wrap-distance-right:9pt;z-index:-251648000;mso-width-relative:page;mso-height-relative:page;" filled="f" o:preferrelative="t" stroked="f" coordsize="21600,21600" wrapcoords="-185 0 -185 21448 21600 21448 21600 0 -185 0">
            <v:path/>
            <v:fill on="f" focussize="0,0"/>
            <v:stroke on="f" joinstyle="miter"/>
            <v:imagedata r:id="rId21" o:title="64aabe9a5dee392a3d1b840a7662f29"/>
            <o:lock v:ext="edit" aspectratio="t"/>
            <w10:wrap type="tight"/>
          </v:shape>
        </w:pict>
      </w:r>
      <w:r>
        <w:rPr>
          <w:rFonts w:ascii="Times New Roman" w:hAnsi="Times New Roman"/>
          <w:szCs w:val="21"/>
        </w:rPr>
        <w:t>阅读短文，从短文下面方框中的六个句子中选择五个还原到短文中，使短文通顺完整、衔接自然。</w:t>
      </w:r>
    </w:p>
    <w:p>
      <w:pPr>
        <w:snapToGrid w:val="0"/>
        <w:spacing w:line="340" w:lineRule="atLeast"/>
        <w:ind w:firstLine="420" w:firstLineChars="200"/>
        <w:jc w:val="left"/>
        <w:rPr>
          <w:rFonts w:ascii="Times New Roman" w:hAnsi="Times New Roman"/>
          <w:szCs w:val="21"/>
        </w:rPr>
      </w:pPr>
      <w:r>
        <w:rPr>
          <w:rFonts w:ascii="Times New Roman" w:hAnsi="Times New Roman"/>
          <w:szCs w:val="21"/>
        </w:rPr>
        <w:t>Lichun, or the Start of Spring, the first solar term (节气) of traditional Chinese lunar calendar (阴历), falls on Feb.3 this year. It reminds people that spring is coming. 46.___________ People clearly see that the daytime is becoming longer and the weather is becoming warmer. Here are some things you should know about the Start of Spring.</w:t>
      </w:r>
    </w:p>
    <w:p>
      <w:pPr>
        <w:snapToGrid w:val="0"/>
        <w:spacing w:line="340" w:lineRule="atLeast"/>
        <w:ind w:firstLine="420" w:firstLineChars="200"/>
        <w:jc w:val="left"/>
        <w:rPr>
          <w:rFonts w:ascii="Times New Roman" w:hAnsi="Times New Roman"/>
          <w:szCs w:val="21"/>
        </w:rPr>
      </w:pPr>
      <w:r>
        <w:rPr>
          <w:rFonts w:ascii="Times New Roman" w:hAnsi="Times New Roman"/>
          <w:szCs w:val="21"/>
        </w:rPr>
        <w:t>Flying kites is a traditional folk activity and it has a history of more than 2,000 years. It can help build people’s health and prevent diseases. 47._______________.</w:t>
      </w:r>
    </w:p>
    <w:p>
      <w:pPr>
        <w:snapToGrid w:val="0"/>
        <w:spacing w:line="340" w:lineRule="atLeast"/>
        <w:ind w:firstLine="420" w:firstLineChars="200"/>
        <w:jc w:val="left"/>
        <w:rPr>
          <w:rFonts w:ascii="Times New Roman" w:hAnsi="Times New Roman"/>
          <w:szCs w:val="21"/>
        </w:rPr>
      </w:pPr>
      <w:r>
        <w:rPr>
          <w:rFonts w:ascii="Times New Roman" w:hAnsi="Times New Roman"/>
          <w:szCs w:val="21"/>
        </w:rPr>
        <w:t>In China, it is said that the egg can be set upright(直立的) on the first day of the Start of Spring. It is believed that if someone can make the egg stand on the first day of the Start of Spring, he will have good luck in the future. 48.________________.</w:t>
      </w:r>
    </w:p>
    <w:p>
      <w:pPr>
        <w:snapToGrid w:val="0"/>
        <w:spacing w:line="340" w:lineRule="atLeast"/>
        <w:ind w:firstLine="420" w:firstLineChars="200"/>
        <w:jc w:val="left"/>
        <w:rPr>
          <w:rFonts w:ascii="Times New Roman" w:hAnsi="Times New Roman"/>
          <w:szCs w:val="21"/>
        </w:rPr>
      </w:pPr>
      <w:r>
        <w:rPr>
          <w:rFonts w:ascii="Times New Roman" w:hAnsi="Times New Roman"/>
          <w:szCs w:val="21"/>
        </w:rPr>
        <w:t>49_____________.They eat spring pancakes, spring rolls, or a few mouthfuls of carrots.</w:t>
      </w:r>
    </w:p>
    <w:p>
      <w:pPr>
        <w:snapToGrid w:val="0"/>
        <w:spacing w:line="340" w:lineRule="atLeast"/>
        <w:ind w:firstLine="420" w:firstLineChars="200"/>
        <w:jc w:val="left"/>
        <w:rPr>
          <w:rFonts w:ascii="Times New Roman" w:hAnsi="Times New Roman"/>
          <w:szCs w:val="21"/>
        </w:rPr>
      </w:pPr>
      <w:r>
        <w:rPr>
          <w:rFonts w:ascii="Times New Roman" w:hAnsi="Times New Roman"/>
          <w:szCs w:val="21"/>
        </w:rPr>
        <w:t>People also go to see the plum blossom（梅花）. 50.___________ . In China, the plum blossom, orchid（兰花）, bamboo and chrysanthemum（菊） are praised as the four gentlemen of Chinese flowers.</w:t>
      </w:r>
    </w:p>
    <w:p>
      <w:pPr>
        <w:pBdr>
          <w:top w:val="single" w:color="auto" w:sz="4" w:space="1"/>
          <w:left w:val="single" w:color="auto" w:sz="4" w:space="4"/>
          <w:bottom w:val="single" w:color="auto" w:sz="4" w:space="1"/>
          <w:right w:val="single" w:color="auto" w:sz="4" w:space="0"/>
        </w:pBdr>
        <w:snapToGrid w:val="0"/>
        <w:spacing w:line="340" w:lineRule="atLeast"/>
        <w:jc w:val="left"/>
        <w:rPr>
          <w:rFonts w:ascii="Times New Roman" w:hAnsi="Times New Roman"/>
          <w:szCs w:val="21"/>
        </w:rPr>
      </w:pPr>
      <w:r>
        <w:rPr>
          <w:rFonts w:ascii="Times New Roman" w:hAnsi="Times New Roman"/>
          <w:szCs w:val="21"/>
        </w:rPr>
        <w:t>A. A breath of fresh air outside can make people refreshed.</w:t>
      </w:r>
    </w:p>
    <w:p>
      <w:pPr>
        <w:pBdr>
          <w:top w:val="single" w:color="auto" w:sz="4" w:space="1"/>
          <w:left w:val="single" w:color="auto" w:sz="4" w:space="4"/>
          <w:bottom w:val="single" w:color="auto" w:sz="4" w:space="1"/>
          <w:right w:val="single" w:color="auto" w:sz="4" w:space="0"/>
        </w:pBdr>
        <w:snapToGrid w:val="0"/>
        <w:spacing w:line="340" w:lineRule="atLeast"/>
        <w:jc w:val="left"/>
        <w:rPr>
          <w:rFonts w:ascii="Times New Roman" w:hAnsi="Times New Roman"/>
          <w:szCs w:val="21"/>
        </w:rPr>
      </w:pPr>
      <w:r>
        <w:rPr>
          <w:rFonts w:ascii="Times New Roman" w:hAnsi="Times New Roman"/>
          <w:szCs w:val="21"/>
        </w:rPr>
        <w:t>B. In many parts of China, people have the custom of "biting the spring" on this day.</w:t>
      </w:r>
    </w:p>
    <w:p>
      <w:pPr>
        <w:pBdr>
          <w:top w:val="single" w:color="auto" w:sz="4" w:space="1"/>
          <w:left w:val="single" w:color="auto" w:sz="4" w:space="4"/>
          <w:bottom w:val="single" w:color="auto" w:sz="4" w:space="1"/>
          <w:right w:val="single" w:color="auto" w:sz="4" w:space="0"/>
        </w:pBdr>
        <w:snapToGrid w:val="0"/>
        <w:spacing w:line="340" w:lineRule="atLeast"/>
        <w:jc w:val="left"/>
        <w:rPr>
          <w:rFonts w:ascii="Times New Roman" w:hAnsi="Times New Roman"/>
          <w:szCs w:val="21"/>
        </w:rPr>
      </w:pPr>
      <w:r>
        <w:rPr>
          <w:rFonts w:ascii="Times New Roman" w:hAnsi="Times New Roman"/>
          <w:szCs w:val="21"/>
        </w:rPr>
        <w:t>C. As it fights against the cold, it’s spoken highly of.</w:t>
      </w:r>
    </w:p>
    <w:p>
      <w:pPr>
        <w:pBdr>
          <w:top w:val="single" w:color="auto" w:sz="4" w:space="1"/>
          <w:left w:val="single" w:color="auto" w:sz="4" w:space="4"/>
          <w:bottom w:val="single" w:color="auto" w:sz="4" w:space="1"/>
          <w:right w:val="single" w:color="auto" w:sz="4" w:space="0"/>
        </w:pBdr>
        <w:snapToGrid w:val="0"/>
        <w:spacing w:line="340" w:lineRule="atLeast"/>
        <w:jc w:val="left"/>
        <w:rPr>
          <w:rFonts w:ascii="Times New Roman" w:hAnsi="Times New Roman"/>
          <w:szCs w:val="21"/>
        </w:rPr>
      </w:pPr>
      <w:r>
        <w:rPr>
          <w:rFonts w:ascii="Times New Roman" w:hAnsi="Times New Roman"/>
          <w:szCs w:val="21"/>
        </w:rPr>
        <w:t>D. Spring pancakes are very delicious.</w:t>
      </w:r>
    </w:p>
    <w:p>
      <w:pPr>
        <w:pBdr>
          <w:top w:val="single" w:color="auto" w:sz="4" w:space="1"/>
          <w:left w:val="single" w:color="auto" w:sz="4" w:space="4"/>
          <w:bottom w:val="single" w:color="auto" w:sz="4" w:space="1"/>
          <w:right w:val="single" w:color="auto" w:sz="4" w:space="0"/>
        </w:pBdr>
        <w:snapToGrid w:val="0"/>
        <w:spacing w:line="340" w:lineRule="atLeast"/>
        <w:jc w:val="left"/>
        <w:rPr>
          <w:rFonts w:ascii="Times New Roman" w:hAnsi="Times New Roman"/>
          <w:szCs w:val="21"/>
        </w:rPr>
      </w:pPr>
      <w:r>
        <w:rPr>
          <w:rFonts w:ascii="Times New Roman" w:hAnsi="Times New Roman"/>
          <w:szCs w:val="21"/>
        </w:rPr>
        <w:t>E. After that everything turns green and full of life.</w:t>
      </w:r>
    </w:p>
    <w:p>
      <w:pPr>
        <w:pBdr>
          <w:top w:val="single" w:color="auto" w:sz="4" w:space="1"/>
          <w:left w:val="single" w:color="auto" w:sz="4" w:space="4"/>
          <w:bottom w:val="single" w:color="auto" w:sz="4" w:space="1"/>
          <w:right w:val="single" w:color="auto" w:sz="4" w:space="0"/>
        </w:pBdr>
        <w:snapToGrid w:val="0"/>
        <w:spacing w:line="340" w:lineRule="atLeast"/>
        <w:jc w:val="left"/>
        <w:rPr>
          <w:rFonts w:ascii="Times New Roman" w:hAnsi="Times New Roman"/>
          <w:szCs w:val="21"/>
        </w:rPr>
      </w:pPr>
      <w:r>
        <w:rPr>
          <w:rFonts w:ascii="Times New Roman" w:hAnsi="Times New Roman"/>
          <w:szCs w:val="21"/>
        </w:rPr>
        <w:t>F. But the truth is that it has nothing to do with the Start of Spring.</w:t>
      </w:r>
    </w:p>
    <w:p>
      <w:pPr>
        <w:spacing w:line="320" w:lineRule="atLeast"/>
        <w:jc w:val="left"/>
        <w:rPr>
          <w:rFonts w:ascii="Times New Roman" w:hAnsi="Times New Roman"/>
          <w:b/>
          <w:bCs/>
          <w:szCs w:val="21"/>
        </w:rPr>
      </w:pPr>
      <w:r>
        <w:rPr>
          <w:rFonts w:ascii="Times New Roman" w:hAnsi="Times New Roman"/>
          <w:b/>
          <w:bCs/>
          <w:szCs w:val="21"/>
        </w:rPr>
        <w:br w:type="page"/>
      </w:r>
      <w:r>
        <w:rPr>
          <w:rFonts w:ascii="Times New Roman" w:hAnsi="Times New Roman"/>
          <w:b/>
          <w:bCs/>
          <w:szCs w:val="21"/>
        </w:rPr>
        <w:t>四、综合填空(共20空，每空1.5分，计30分)</w:t>
      </w:r>
    </w:p>
    <w:p>
      <w:pPr>
        <w:spacing w:line="320" w:lineRule="atLeast"/>
        <w:jc w:val="center"/>
        <w:rPr>
          <w:rFonts w:ascii="Times New Roman" w:hAnsi="Times New Roman"/>
          <w:b/>
          <w:szCs w:val="21"/>
        </w:rPr>
      </w:pPr>
      <w:r>
        <w:rPr>
          <w:rFonts w:ascii="Times New Roman" w:hAnsi="Times New Roman"/>
          <w:b/>
          <w:szCs w:val="21"/>
        </w:rPr>
        <w:t>A</w:t>
      </w:r>
    </w:p>
    <w:p>
      <w:pPr>
        <w:spacing w:line="320" w:lineRule="atLeast"/>
        <w:ind w:firstLine="420" w:firstLineChars="200"/>
        <w:jc w:val="left"/>
        <w:rPr>
          <w:rFonts w:ascii="Times New Roman" w:hAnsi="Times New Roman"/>
          <w:szCs w:val="21"/>
        </w:rPr>
      </w:pPr>
      <w:r>
        <w:rPr>
          <w:rFonts w:ascii="Times New Roman" w:hAnsi="Times New Roman"/>
          <w:szCs w:val="21"/>
        </w:rPr>
        <w:t>阅读下面的短文，根据短文内容，从下面方框内所给11个词中选择10个意义相符的词，必要时进行词形变化，填入空白处，每空一词。</w:t>
      </w:r>
    </w:p>
    <w:p>
      <w:pPr>
        <w:pBdr>
          <w:top w:val="single" w:color="auto" w:sz="4" w:space="1"/>
          <w:left w:val="single" w:color="auto" w:sz="4" w:space="4"/>
          <w:bottom w:val="single" w:color="auto" w:sz="4" w:space="1"/>
          <w:right w:val="single" w:color="auto" w:sz="4" w:space="0"/>
        </w:pBdr>
        <w:tabs>
          <w:tab w:val="left" w:pos="3115"/>
        </w:tabs>
        <w:spacing w:line="320" w:lineRule="atLeast"/>
        <w:ind w:left="769" w:leftChars="266" w:hanging="210" w:hangingChars="100"/>
        <w:rPr>
          <w:rFonts w:ascii="Times New Roman" w:hAnsi="Times New Roman"/>
          <w:szCs w:val="21"/>
        </w:rPr>
      </w:pPr>
      <w:r>
        <w:rPr>
          <w:rFonts w:ascii="Times New Roman" w:hAnsi="Times New Roman"/>
          <w:szCs w:val="21"/>
        </w:rPr>
        <w:t xml:space="preserve">with,  market,  although,  skill , you, quick, since,  much,  but,  he,  one </w:t>
      </w:r>
    </w:p>
    <w:p>
      <w:pPr>
        <w:spacing w:line="320" w:lineRule="atLeast"/>
        <w:ind w:firstLine="420" w:firstLineChars="200"/>
        <w:rPr>
          <w:rFonts w:ascii="Times New Roman" w:hAnsi="Times New Roman"/>
          <w:szCs w:val="21"/>
        </w:rPr>
      </w:pPr>
      <w:r>
        <w:rPr>
          <w:rFonts w:ascii="Times New Roman" w:hAnsi="Times New Roman"/>
          <w:szCs w:val="21"/>
        </w:rPr>
        <w:pict>
          <v:shape id="图片 10" o:spid="_x0000_s1047" o:spt="75" alt="说明: staff_1024.jpg" type="#_x0000_t75" style="position:absolute;left:0pt;margin-left:275.7pt;margin-top:4.7pt;height:84.1pt;width:124.95pt;mso-wrap-distance-left:9pt;mso-wrap-distance-right:9pt;z-index:-251646976;mso-width-relative:page;mso-height-relative:page;" filled="f" o:preferrelative="t" stroked="f" coordsize="21600,21600" wrapcoords="-129 0 -129 21407 21600 21407 21600 0 -129 0">
            <v:path/>
            <v:fill on="f" focussize="0,0"/>
            <v:stroke on="f" joinstyle="miter"/>
            <v:imagedata r:id="rId22" o:title="staff_1024"/>
            <o:lock v:ext="edit" aspectratio="t"/>
            <w10:wrap type="tight"/>
          </v:shape>
        </w:pict>
      </w:r>
      <w:r>
        <w:rPr>
          <w:rFonts w:ascii="Times New Roman" w:hAnsi="Times New Roman"/>
          <w:szCs w:val="21"/>
        </w:rPr>
        <w:t>There lived two woodcutters named Rohit and Sahil in a village. They both could make enough money by selling</w:t>
      </w:r>
      <w:r>
        <w:rPr>
          <w:rFonts w:hint="eastAsia" w:ascii="Times New Roman" w:hAnsi="Times New Roman"/>
          <w:szCs w:val="21"/>
        </w:rPr>
        <w:t xml:space="preserve"> </w:t>
      </w:r>
      <w:r>
        <w:rPr>
          <w:rFonts w:ascii="Times New Roman" w:hAnsi="Times New Roman"/>
          <w:szCs w:val="21"/>
        </w:rPr>
        <w:t>the wood.</w:t>
      </w:r>
    </w:p>
    <w:p>
      <w:pPr>
        <w:spacing w:line="320" w:lineRule="atLeast"/>
        <w:ind w:firstLine="420" w:firstLineChars="200"/>
        <w:rPr>
          <w:rFonts w:ascii="Times New Roman" w:hAnsi="Times New Roman"/>
          <w:szCs w:val="21"/>
        </w:rPr>
      </w:pPr>
      <w:r>
        <w:rPr>
          <w:rFonts w:ascii="Times New Roman" w:hAnsi="Times New Roman"/>
          <w:szCs w:val="21"/>
        </w:rPr>
        <w:t>One day,while they were eating lunch,Rohit noticed a beggar(乞丐). The beggar seemed very weak and he begged, “I’m very hungry. Would you like to give me some food?” Rohit felt sorry for him and decided to help him. But before Rohit gave the beggar food, Sahil stopped him. He said to the beggar,“We have no(51) __________food to give to you.(52) __________ if you wish,I can lend you my axe(斧子) (53) __________and we will teach you how to cut firewood，then you can sell it and buy (54) __________enough food with the money. This way you can learn to make a living (55) __________dignity(尊严)and will never have to beg again. ”</w:t>
      </w:r>
    </w:p>
    <w:p>
      <w:pPr>
        <w:spacing w:line="320" w:lineRule="atLeast"/>
        <w:ind w:firstLine="420" w:firstLineChars="200"/>
        <w:rPr>
          <w:rFonts w:ascii="Times New Roman" w:hAnsi="Times New Roman"/>
          <w:szCs w:val="21"/>
        </w:rPr>
      </w:pPr>
      <w:r>
        <w:rPr>
          <w:rFonts w:ascii="Times New Roman" w:hAnsi="Times New Roman"/>
          <w:szCs w:val="21"/>
        </w:rPr>
        <w:t>(56)_________the beggar felt disappointed，he agreed and joined(57) __________. With Sahil and Rohit’s help, he cut a lot of firewood. Then they led him to the different(58) __________ . When the beggar succeeded in selling his wood,he was very happy. He thanked them and then went to buy himself a new axe and some food.</w:t>
      </w:r>
    </w:p>
    <w:p>
      <w:pPr>
        <w:spacing w:line="320" w:lineRule="atLeast"/>
        <w:ind w:firstLine="420" w:firstLineChars="200"/>
        <w:rPr>
          <w:rFonts w:ascii="Times New Roman" w:hAnsi="Times New Roman"/>
          <w:szCs w:val="21"/>
        </w:rPr>
      </w:pPr>
      <w:r>
        <w:rPr>
          <w:rFonts w:ascii="Times New Roman" w:hAnsi="Times New Roman"/>
          <w:szCs w:val="21"/>
        </w:rPr>
        <w:t>After the beggar left, Sahil told Rohit,“If you had given him food, he wound have eaten it (59) __________and would be hungry again tonight. But by teaching him how to start his own trade in firewood, we have taught him a(60) __________ , which will last him a lifetime. Now he will never go hungry again.”</w:t>
      </w:r>
    </w:p>
    <w:p>
      <w:pPr>
        <w:spacing w:line="320" w:lineRule="atLeast"/>
        <w:ind w:firstLine="420" w:firstLineChars="200"/>
        <w:jc w:val="center"/>
        <w:rPr>
          <w:rFonts w:ascii="Times New Roman" w:hAnsi="Times New Roman"/>
          <w:szCs w:val="21"/>
          <w:shd w:val="clear" w:color="auto" w:fill="FFFFFF"/>
        </w:rPr>
      </w:pPr>
      <w:r>
        <w:rPr>
          <w:rFonts w:ascii="Times New Roman" w:hAnsi="Times New Roman"/>
          <w:szCs w:val="21"/>
          <w:shd w:val="clear" w:color="auto" w:fill="FFFFFF"/>
        </w:rPr>
        <w:t>B</w:t>
      </w:r>
    </w:p>
    <w:p>
      <w:pPr>
        <w:spacing w:line="320" w:lineRule="atLeast"/>
        <w:ind w:firstLine="420" w:firstLineChars="200"/>
        <w:jc w:val="left"/>
        <w:rPr>
          <w:rFonts w:ascii="Times New Roman" w:hAnsi="Times New Roman"/>
          <w:szCs w:val="21"/>
        </w:rPr>
      </w:pPr>
      <w:r>
        <w:rPr>
          <w:rFonts w:ascii="Times New Roman" w:hAnsi="Times New Roman"/>
          <w:szCs w:val="21"/>
        </w:rPr>
        <w:t>阅读下面的短文，根据短文内容，从下面方框内所给11个动词中选择10个意义相符的词，必要时进行词形变化 (可添加助动词或者情态动词)，填入空白处。</w:t>
      </w:r>
    </w:p>
    <w:p>
      <w:pPr>
        <w:spacing w:line="320" w:lineRule="atLeast"/>
        <w:ind w:firstLine="420" w:firstLineChars="200"/>
        <w:jc w:val="left"/>
        <w:rPr>
          <w:rFonts w:ascii="Times New Roman" w:hAnsi="Times New Roman"/>
          <w:szCs w:val="21"/>
        </w:rPr>
      </w:pPr>
      <w:r>
        <w:rPr>
          <w:rFonts w:ascii="Times New Roman" w:hAnsi="Times New Roman"/>
          <w:szCs w:val="21"/>
        </w:rPr>
        <w:pict>
          <v:shape id="文本框 15" o:spid="_x0000_s1048" o:spt="202" type="#_x0000_t202" style="position:absolute;left:0pt;margin-left:2.55pt;margin-top:4.9pt;height:24.5pt;width:411.9pt;z-index:251666432;mso-width-relative:page;mso-height-relative:page;" coordsize="21600,21600">
            <v:path/>
            <v:fill focussize="0,0"/>
            <v:stroke joinstyle="miter"/>
            <v:imagedata o:title=""/>
            <o:lock v:ext="edit"/>
            <v:textbox>
              <w:txbxContent>
                <w:p>
                  <w:pPr>
                    <w:ind w:firstLine="210" w:firstLineChars="100"/>
                    <w:rPr>
                      <w:rFonts w:ascii="Times New Roman" w:hAnsi="Times New Roman"/>
                    </w:rPr>
                  </w:pPr>
                  <w:r>
                    <w:rPr>
                      <w:rFonts w:hint="eastAsia" w:ascii="Times New Roman" w:hAnsi="Times New Roman"/>
                    </w:rPr>
                    <w:t>solve</w:t>
                  </w:r>
                  <w:r>
                    <w:rPr>
                      <w:rFonts w:ascii="Times New Roman" w:hAnsi="Times New Roman"/>
                    </w:rPr>
                    <w:t>,</w:t>
                  </w:r>
                  <w:r>
                    <w:rPr>
                      <w:rFonts w:hint="eastAsia" w:ascii="Times New Roman" w:hAnsi="Times New Roman"/>
                    </w:rPr>
                    <w:t xml:space="preserve"> </w:t>
                  </w:r>
                  <w:r>
                    <w:rPr>
                      <w:rFonts w:ascii="Times New Roman" w:hAnsi="Times New Roman"/>
                    </w:rPr>
                    <w:t xml:space="preserve"> </w:t>
                  </w:r>
                  <w:r>
                    <w:rPr>
                      <w:rFonts w:hint="eastAsia" w:ascii="Times New Roman" w:hAnsi="Times New Roman"/>
                    </w:rPr>
                    <w:t>think</w:t>
                  </w:r>
                  <w:r>
                    <w:rPr>
                      <w:rFonts w:ascii="Times New Roman" w:hAnsi="Times New Roman"/>
                    </w:rPr>
                    <w:t xml:space="preserve">, </w:t>
                  </w:r>
                  <w:r>
                    <w:rPr>
                      <w:rFonts w:hint="eastAsia" w:ascii="Times New Roman" w:hAnsi="Times New Roman"/>
                    </w:rPr>
                    <w:t xml:space="preserve"> design</w:t>
                  </w: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feed, </w:t>
                  </w:r>
                  <w:r>
                    <w:rPr>
                      <w:rFonts w:hint="eastAsia" w:ascii="Times New Roman" w:hAnsi="Times New Roman"/>
                    </w:rPr>
                    <w:t xml:space="preserve"> make</w:t>
                  </w:r>
                  <w:r>
                    <w:rPr>
                      <w:rFonts w:ascii="Times New Roman" w:hAnsi="Times New Roman"/>
                    </w:rPr>
                    <w:t xml:space="preserve">, </w:t>
                  </w:r>
                  <w:r>
                    <w:rPr>
                      <w:rFonts w:hint="eastAsia" w:ascii="Times New Roman" w:hAnsi="Times New Roman"/>
                    </w:rPr>
                    <w:t xml:space="preserve"> thr</w:t>
                  </w:r>
                  <w:r>
                    <w:rPr>
                      <w:rFonts w:ascii="Times New Roman" w:hAnsi="Times New Roman"/>
                    </w:rPr>
                    <w:t xml:space="preserve">ow, </w:t>
                  </w:r>
                  <w:r>
                    <w:rPr>
                      <w:rFonts w:hint="eastAsia" w:ascii="Times New Roman" w:hAnsi="Times New Roman"/>
                    </w:rPr>
                    <w:t xml:space="preserve"> </w:t>
                  </w:r>
                  <w:r>
                    <w:rPr>
                      <w:rFonts w:ascii="Times New Roman" w:hAnsi="Times New Roman"/>
                    </w:rPr>
                    <w:t xml:space="preserve">catch, </w:t>
                  </w:r>
                  <w:r>
                    <w:rPr>
                      <w:rFonts w:hint="eastAsia" w:ascii="Times New Roman" w:hAnsi="Times New Roman"/>
                    </w:rPr>
                    <w:t xml:space="preserve"> have</w:t>
                  </w:r>
                  <w:r>
                    <w:rPr>
                      <w:rFonts w:ascii="Times New Roman" w:hAnsi="Times New Roman"/>
                    </w:rPr>
                    <w:t>,</w:t>
                  </w:r>
                  <w:r>
                    <w:rPr>
                      <w:rFonts w:hint="eastAsia" w:ascii="Times New Roman" w:hAnsi="Times New Roman"/>
                    </w:rPr>
                    <w:t xml:space="preserve">  ta</w:t>
                  </w:r>
                  <w:r>
                    <w:rPr>
                      <w:rFonts w:ascii="Times New Roman" w:hAnsi="Times New Roman"/>
                    </w:rPr>
                    <w:t>k</w:t>
                  </w:r>
                  <w:r>
                    <w:rPr>
                      <w:rFonts w:hint="eastAsia" w:ascii="Times New Roman" w:hAnsi="Times New Roman"/>
                    </w:rPr>
                    <w:t>e</w:t>
                  </w:r>
                  <w:r>
                    <w:rPr>
                      <w:rFonts w:ascii="Times New Roman" w:hAnsi="Times New Roman"/>
                    </w:rPr>
                    <w:t xml:space="preserve">, </w:t>
                  </w:r>
                  <w:r>
                    <w:rPr>
                      <w:rFonts w:hint="eastAsia" w:ascii="Times New Roman" w:hAnsi="Times New Roman"/>
                    </w:rPr>
                    <w:t xml:space="preserve"> see, </w:t>
                  </w:r>
                  <w:r>
                    <w:rPr>
                      <w:rFonts w:ascii="Times New Roman" w:hAnsi="Times New Roman"/>
                    </w:rPr>
                    <w:t xml:space="preserve"> </w:t>
                  </w:r>
                  <w:r>
                    <w:rPr>
                      <w:rFonts w:hint="eastAsia" w:ascii="Times New Roman" w:hAnsi="Times New Roman"/>
                    </w:rPr>
                    <w:t>reuse</w:t>
                  </w:r>
                </w:p>
              </w:txbxContent>
            </v:textbox>
          </v:shape>
        </w:pict>
      </w:r>
    </w:p>
    <w:p>
      <w:pPr>
        <w:spacing w:line="320" w:lineRule="atLeast"/>
        <w:rPr>
          <w:rFonts w:ascii="Times New Roman" w:hAnsi="Times New Roman"/>
          <w:szCs w:val="21"/>
        </w:rPr>
      </w:pPr>
    </w:p>
    <w:p>
      <w:pPr>
        <w:spacing w:line="320" w:lineRule="atLeast"/>
        <w:ind w:firstLine="420" w:firstLineChars="200"/>
        <w:rPr>
          <w:rFonts w:ascii="Times New Roman" w:hAnsi="Times New Roman"/>
          <w:szCs w:val="21"/>
        </w:rPr>
      </w:pPr>
      <w:r>
        <w:rPr>
          <w:rFonts w:ascii="Times New Roman" w:hAnsi="Times New Roman"/>
          <w:szCs w:val="21"/>
        </w:rPr>
        <w:t>Can you image that we could build a beautiful city with rubbish? Maybe you will think it is unbelievable.However, it can be true!Nothing is a waste if we (61)__________a creative mind.Let me show you something about (62)__________ rubbish.</w:t>
      </w:r>
    </w:p>
    <w:p>
      <w:pPr>
        <w:spacing w:line="320" w:lineRule="atLeast"/>
        <w:ind w:firstLine="420" w:firstLineChars="200"/>
        <w:rPr>
          <w:rFonts w:ascii="Times New Roman" w:hAnsi="Times New Roman"/>
          <w:szCs w:val="21"/>
        </w:rPr>
      </w:pPr>
      <w:r>
        <w:rPr>
          <w:rFonts w:hint="eastAsia" w:ascii="Times New Roman" w:hAnsi="Times New Roman"/>
          <w:szCs w:val="21"/>
        </w:rPr>
        <w:t>Years ago，</w:t>
      </w:r>
      <w:r>
        <w:rPr>
          <w:rFonts w:ascii="Times New Roman" w:hAnsi="Times New Roman"/>
          <w:szCs w:val="21"/>
        </w:rPr>
        <w:t>tons of rubbish</w:t>
      </w:r>
      <w:r>
        <w:rPr>
          <w:rFonts w:hint="eastAsia" w:ascii="Times New Roman" w:hAnsi="Times New Roman"/>
          <w:szCs w:val="21"/>
        </w:rPr>
        <w:t xml:space="preserve"> </w:t>
      </w:r>
      <w:r>
        <w:rPr>
          <w:rFonts w:ascii="Times New Roman" w:hAnsi="Times New Roman"/>
          <w:szCs w:val="21"/>
        </w:rPr>
        <w:t>(63)</w:t>
      </w:r>
      <w:r>
        <w:rPr>
          <w:rFonts w:hint="eastAsia" w:ascii="Times New Roman" w:hAnsi="Times New Roman"/>
          <w:szCs w:val="21"/>
        </w:rPr>
        <w:t>__________</w:t>
      </w:r>
      <w:r>
        <w:rPr>
          <w:rFonts w:ascii="Times New Roman" w:hAnsi="Times New Roman"/>
          <w:szCs w:val="21"/>
        </w:rPr>
        <w:t xml:space="preserve"> in the streets</w:t>
      </w:r>
      <w:r>
        <w:rPr>
          <w:rFonts w:hint="eastAsia" w:ascii="Times New Roman" w:hAnsi="Times New Roman"/>
          <w:szCs w:val="21"/>
        </w:rPr>
        <w:t>，</w:t>
      </w:r>
      <w:r>
        <w:rPr>
          <w:rFonts w:ascii="Times New Roman" w:hAnsi="Times New Roman"/>
          <w:szCs w:val="21"/>
        </w:rPr>
        <w:t>on the roads，near the buildings ... here and there</w:t>
      </w:r>
      <w:r>
        <w:rPr>
          <w:rFonts w:hint="eastAsia" w:ascii="Times New Roman" w:hAnsi="Times New Roman"/>
          <w:szCs w:val="21"/>
        </w:rPr>
        <w:t xml:space="preserve"> and m</w:t>
      </w:r>
      <w:r>
        <w:rPr>
          <w:rFonts w:ascii="Times New Roman" w:hAnsi="Times New Roman"/>
          <w:szCs w:val="21"/>
        </w:rPr>
        <w:t xml:space="preserve">any large cities </w:t>
      </w:r>
      <w:r>
        <w:rPr>
          <w:rFonts w:hint="eastAsia" w:ascii="Times New Roman" w:hAnsi="Times New Roman"/>
          <w:szCs w:val="21"/>
        </w:rPr>
        <w:t xml:space="preserve">became </w:t>
      </w:r>
      <w:r>
        <w:rPr>
          <w:rFonts w:ascii="Times New Roman" w:hAnsi="Times New Roman"/>
          <w:szCs w:val="21"/>
        </w:rPr>
        <w:t>so ugly because of it. Nobody likes rubbish，but in fact,some rubbish can be used again.All of us want (6</w:t>
      </w:r>
      <w:r>
        <w:rPr>
          <w:rFonts w:hint="eastAsia" w:ascii="Times New Roman" w:hAnsi="Times New Roman"/>
          <w:szCs w:val="21"/>
        </w:rPr>
        <w:t>4</w:t>
      </w:r>
      <w:r>
        <w:rPr>
          <w:rFonts w:ascii="Times New Roman" w:hAnsi="Times New Roman"/>
          <w:szCs w:val="21"/>
        </w:rPr>
        <w:t>)__________the problem.We must do something to make use of rubbish. We (6</w:t>
      </w:r>
      <w:r>
        <w:rPr>
          <w:rFonts w:hint="eastAsia" w:ascii="Times New Roman" w:hAnsi="Times New Roman"/>
          <w:szCs w:val="21"/>
        </w:rPr>
        <w:t>5</w:t>
      </w:r>
      <w:r>
        <w:rPr>
          <w:rFonts w:ascii="Times New Roman" w:hAnsi="Times New Roman"/>
          <w:szCs w:val="21"/>
        </w:rPr>
        <w:t>)___________action from now on. In this way, some good things will not be wasted.</w:t>
      </w:r>
    </w:p>
    <w:p>
      <w:pPr>
        <w:spacing w:line="320" w:lineRule="atLeast"/>
        <w:ind w:firstLine="420" w:firstLineChars="200"/>
        <w:rPr>
          <w:rFonts w:ascii="Times New Roman" w:hAnsi="Times New Roman"/>
          <w:szCs w:val="21"/>
        </w:rPr>
      </w:pPr>
      <w:r>
        <w:rPr>
          <w:rFonts w:ascii="Times New Roman" w:hAnsi="Times New Roman"/>
          <w:szCs w:val="21"/>
        </w:rPr>
        <w:t>Do you often throw away things you don't need any more?</w:t>
      </w:r>
      <w:r>
        <w:rPr>
          <w:rFonts w:hint="eastAsia" w:ascii="Times New Roman" w:hAnsi="Times New Roman"/>
          <w:szCs w:val="21"/>
        </w:rPr>
        <w:t xml:space="preserve"> H</w:t>
      </w:r>
      <w:r>
        <w:rPr>
          <w:rFonts w:ascii="Times New Roman" w:hAnsi="Times New Roman"/>
          <w:szCs w:val="21"/>
        </w:rPr>
        <w:t>ow can</w:t>
      </w:r>
      <w:r>
        <w:rPr>
          <w:rFonts w:hint="eastAsia" w:ascii="Times New Roman" w:hAnsi="Times New Roman"/>
          <w:szCs w:val="21"/>
        </w:rPr>
        <w:t xml:space="preserve"> </w:t>
      </w:r>
      <w:r>
        <w:rPr>
          <w:rFonts w:ascii="Times New Roman" w:hAnsi="Times New Roman"/>
          <w:szCs w:val="21"/>
        </w:rPr>
        <w:t>these things  actually be put to good use</w:t>
      </w:r>
      <w:r>
        <w:rPr>
          <w:rFonts w:hint="eastAsia" w:ascii="Times New Roman" w:hAnsi="Times New Roman"/>
          <w:szCs w:val="21"/>
        </w:rPr>
        <w:t>?</w:t>
      </w:r>
      <w:r>
        <w:rPr>
          <w:rFonts w:ascii="Times New Roman" w:hAnsi="Times New Roman"/>
          <w:szCs w:val="21"/>
        </w:rPr>
        <w:t xml:space="preserve">And </w:t>
      </w:r>
      <w:r>
        <w:rPr>
          <w:rFonts w:hint="eastAsia" w:ascii="Times New Roman" w:hAnsi="Times New Roman"/>
          <w:szCs w:val="21"/>
        </w:rPr>
        <w:t>whether</w:t>
      </w:r>
      <w:r>
        <w:rPr>
          <w:rFonts w:ascii="Times New Roman" w:hAnsi="Times New Roman"/>
          <w:szCs w:val="21"/>
        </w:rPr>
        <w:t xml:space="preserve"> you (6</w:t>
      </w:r>
      <w:r>
        <w:rPr>
          <w:rFonts w:hint="eastAsia" w:ascii="Times New Roman" w:hAnsi="Times New Roman"/>
          <w:szCs w:val="21"/>
        </w:rPr>
        <w:t>6</w:t>
      </w:r>
      <w:r>
        <w:rPr>
          <w:rFonts w:ascii="Times New Roman" w:hAnsi="Times New Roman"/>
          <w:szCs w:val="21"/>
        </w:rPr>
        <w:t xml:space="preserve">)_________ about </w:t>
      </w:r>
      <w:r>
        <w:rPr>
          <w:rFonts w:hint="eastAsia" w:ascii="Times New Roman" w:hAnsi="Times New Roman"/>
          <w:szCs w:val="21"/>
        </w:rPr>
        <w:t>these</w:t>
      </w:r>
      <w:r>
        <w:rPr>
          <w:rFonts w:ascii="Times New Roman" w:hAnsi="Times New Roman"/>
          <w:szCs w:val="21"/>
        </w:rPr>
        <w:t xml:space="preserve"> </w:t>
      </w:r>
      <w:r>
        <w:rPr>
          <w:rFonts w:hint="eastAsia" w:ascii="Times New Roman" w:hAnsi="Times New Roman"/>
          <w:szCs w:val="21"/>
        </w:rPr>
        <w:t xml:space="preserve">or not </w:t>
      </w:r>
      <w:r>
        <w:rPr>
          <w:rFonts w:ascii="Times New Roman" w:hAnsi="Times New Roman"/>
          <w:szCs w:val="21"/>
        </w:rPr>
        <w:t>before? For example, when a car get too old, it may not run anymore. But we can use the metal of the car (6</w:t>
      </w:r>
      <w:r>
        <w:rPr>
          <w:rFonts w:hint="eastAsia" w:ascii="Times New Roman" w:hAnsi="Times New Roman"/>
          <w:szCs w:val="21"/>
        </w:rPr>
        <w:t>7</w:t>
      </w:r>
      <w:r>
        <w:rPr>
          <w:rFonts w:ascii="Times New Roman" w:hAnsi="Times New Roman"/>
          <w:szCs w:val="21"/>
        </w:rPr>
        <w:t>)__________ something else.</w:t>
      </w:r>
    </w:p>
    <w:p>
      <w:pPr>
        <w:spacing w:line="320" w:lineRule="atLeast"/>
        <w:ind w:firstLine="420" w:firstLineChars="200"/>
        <w:rPr>
          <w:rFonts w:ascii="Times New Roman" w:hAnsi="Times New Roman"/>
          <w:szCs w:val="21"/>
        </w:rPr>
      </w:pPr>
      <w:r>
        <w:rPr>
          <w:rFonts w:hint="eastAsia" w:ascii="Times New Roman" w:hAnsi="Times New Roman"/>
          <w:szCs w:val="21"/>
        </w:rPr>
        <w:t>If</w:t>
      </w:r>
      <w:r>
        <w:rPr>
          <w:rFonts w:ascii="Times New Roman" w:hAnsi="Times New Roman"/>
          <w:szCs w:val="21"/>
        </w:rPr>
        <w:t xml:space="preserve"> a bottle is empty, </w:t>
      </w:r>
      <w:r>
        <w:rPr>
          <w:rFonts w:hint="eastAsia" w:ascii="Times New Roman" w:hAnsi="Times New Roman"/>
          <w:szCs w:val="21"/>
        </w:rPr>
        <w:t>you</w:t>
      </w:r>
      <w:r>
        <w:rPr>
          <w:rFonts w:ascii="Times New Roman" w:hAnsi="Times New Roman"/>
          <w:szCs w:val="21"/>
        </w:rPr>
        <w:t>(68)__________ away as a waste. You don't know bottle glass can be made into sand and used to build streets.Rubbish from food can be changed into fertilizer(肥料) to make plants(69)__________better. It is cheap and safe.And other rubbish can also be used to make building blocks. Now, people (70)___________more and more machines for that.</w:t>
      </w:r>
    </w:p>
    <w:p>
      <w:pPr>
        <w:spacing w:line="320" w:lineRule="atLeast"/>
        <w:ind w:firstLine="420" w:firstLineChars="200"/>
        <w:rPr>
          <w:rFonts w:ascii="Times New Roman" w:hAnsi="Times New Roman"/>
          <w:szCs w:val="21"/>
        </w:rPr>
      </w:pPr>
      <w:r>
        <w:rPr>
          <w:rFonts w:ascii="Times New Roman" w:hAnsi="Times New Roman"/>
          <w:szCs w:val="21"/>
        </w:rPr>
        <w:t>Some day, people will watch films in a beautiful cinema which is built out of rubbish. Besides building and roads, cities may be made from rubbish. But so far, building beautiful cities made from rubbish is only a dream.</w:t>
      </w:r>
    </w:p>
    <w:p>
      <w:pPr>
        <w:pStyle w:val="48"/>
        <w:spacing w:before="0" w:beforeAutospacing="0" w:after="0" w:afterAutospacing="0" w:line="320" w:lineRule="atLeast"/>
        <w:rPr>
          <w:rFonts w:ascii="Times New Roman" w:hAnsi="Times New Roman" w:cs="Times New Roman"/>
          <w:color w:val="282828"/>
          <w:sz w:val="21"/>
          <w:szCs w:val="21"/>
          <w:shd w:val="clear" w:color="auto" w:fill="FFFFFF"/>
        </w:rPr>
      </w:pPr>
      <w:r>
        <w:rPr>
          <w:rFonts w:ascii="Times New Roman" w:hAnsi="Times New Roman" w:cs="Times New Roman"/>
          <w:b/>
          <w:bCs/>
          <w:color w:val="282828"/>
          <w:sz w:val="21"/>
          <w:szCs w:val="21"/>
          <w:shd w:val="clear" w:color="auto" w:fill="FFFFFF"/>
        </w:rPr>
        <w:t>五、阅读表达（共5小题， 每小题2分， 计10分）</w:t>
      </w:r>
    </w:p>
    <w:p>
      <w:pPr>
        <w:pStyle w:val="48"/>
        <w:spacing w:before="0" w:beforeAutospacing="0" w:after="0" w:afterAutospacing="0" w:line="320" w:lineRule="atLeast"/>
        <w:ind w:firstLine="420" w:firstLineChars="200"/>
        <w:rPr>
          <w:rFonts w:ascii="Times New Roman" w:hAnsi="Times New Roman" w:cs="Times New Roman"/>
          <w:sz w:val="21"/>
          <w:szCs w:val="21"/>
        </w:rPr>
      </w:pPr>
      <w:r>
        <w:rPr>
          <w:rFonts w:ascii="Times New Roman" w:hAnsi="Times New Roman" w:cs="Times New Roman"/>
          <w:color w:val="282828"/>
          <w:sz w:val="21"/>
          <w:szCs w:val="21"/>
          <w:shd w:val="clear" w:color="auto" w:fill="FFFFFF"/>
        </w:rPr>
        <w:t xml:space="preserve">I used to be so lazy all the day, </w:t>
      </w:r>
      <w:r>
        <w:rPr>
          <w:rFonts w:ascii="Times New Roman" w:hAnsi="Times New Roman" w:cs="Times New Roman"/>
          <w:sz w:val="21"/>
          <w:szCs w:val="21"/>
          <w:shd w:val="clear" w:color="auto" w:fill="FFFFFF"/>
        </w:rPr>
        <w:t>putting off what should be done today</w:t>
      </w:r>
      <w:r>
        <w:rPr>
          <w:rFonts w:ascii="Times New Roman" w:hAnsi="Times New Roman" w:cs="Times New Roman"/>
          <w:color w:val="282828"/>
          <w:sz w:val="21"/>
          <w:szCs w:val="21"/>
          <w:shd w:val="clear" w:color="auto" w:fill="FFFFFF"/>
        </w:rPr>
        <w:t>, sleeping under AC(空调), watching movies and eating all the food available. I always make myself very comfortable.</w:t>
      </w:r>
    </w:p>
    <w:p>
      <w:pPr>
        <w:pStyle w:val="48"/>
        <w:spacing w:before="0" w:beforeAutospacing="0" w:after="0" w:afterAutospacing="0" w:line="320" w:lineRule="atLeast"/>
        <w:rPr>
          <w:rFonts w:ascii="Times New Roman" w:hAnsi="Times New Roman" w:cs="Times New Roman"/>
          <w:color w:val="282828"/>
          <w:sz w:val="21"/>
          <w:szCs w:val="21"/>
          <w:shd w:val="clear" w:color="auto" w:fill="FFFFFF"/>
        </w:rPr>
      </w:pPr>
      <w:r>
        <w:rPr>
          <w:rFonts w:ascii="Times New Roman" w:hAnsi="Times New Roman" w:cs="Times New Roman"/>
          <w:color w:val="282828"/>
          <w:sz w:val="21"/>
          <w:szCs w:val="21"/>
          <w:shd w:val="clear" w:color="auto" w:fill="FFFFFF"/>
        </w:rPr>
        <w:t>After a few incidents（事变）, I decided to change myself. From then on, I am no more a lazy guy. If you want to change yourself like me, here are some tips to help you.</w:t>
      </w:r>
    </w:p>
    <w:p>
      <w:pPr>
        <w:pStyle w:val="48"/>
        <w:snapToGrid w:val="0"/>
        <w:spacing w:beforeAutospacing="0" w:afterAutospacing="0" w:line="320" w:lineRule="atLeast"/>
        <w:rPr>
          <w:rFonts w:ascii="Times New Roman" w:hAnsi="Times New Roman" w:cs="Times New Roman"/>
          <w:color w:val="282828"/>
          <w:sz w:val="21"/>
          <w:szCs w:val="21"/>
          <w:shd w:val="clear" w:color="auto" w:fill="FFFFFF"/>
        </w:rPr>
      </w:pPr>
      <w:r>
        <w:rPr>
          <w:rFonts w:ascii="Times New Roman" w:hAnsi="Times New Roman" w:cs="Times New Roman"/>
          <w:color w:val="282828"/>
          <w:sz w:val="21"/>
          <w:szCs w:val="21"/>
          <w:shd w:val="clear" w:color="auto" w:fill="FFFFFF"/>
        </w:rPr>
        <w:pict>
          <v:group id="组合 3" o:spid="_x0000_s1049" o:spt="203" style="height:241.8pt;width:410.35pt;" coordorigin="1572,1523" coordsize="8396,5014">
            <o:lock v:ext="edit"/>
            <v:shape id="文本框 4" o:spid="_x0000_s1050" o:spt="202" type="#_x0000_t202" style="position:absolute;left:1765;top:1690;height:1346;width:3892;" filled="t" stroked="t" coordsize="21600,21600">
              <v:path/>
              <v:fill on="t" focussize="0,0"/>
              <v:stroke weight="1pt" color="#00B0F0" joinstyle="round" dashstyle="1 1"/>
              <v:imagedata o:title=""/>
              <o:lock v:ext="edit"/>
              <v:textbox>
                <w:txbxContent>
                  <w:p>
                    <w:pPr>
                      <w:pStyle w:val="48"/>
                      <w:spacing w:beforeAutospacing="0" w:after="120" w:afterAutospacing="0"/>
                      <w:ind w:firstLine="105" w:firstLineChars="50"/>
                      <w:rPr>
                        <w:rFonts w:ascii="Times New Roman" w:hAnsi="Times New Roman"/>
                        <w:sz w:val="21"/>
                        <w:szCs w:val="21"/>
                      </w:rPr>
                    </w:pPr>
                    <w:r>
                      <w:rPr>
                        <w:rFonts w:ascii="Times New Roman" w:hAnsi="Times New Roman"/>
                        <w:color w:val="282828"/>
                        <w:sz w:val="21"/>
                        <w:szCs w:val="21"/>
                        <w:shd w:val="clear" w:color="auto" w:fill="FFFFFF"/>
                      </w:rPr>
                      <w:t>If you feel very lazy , first walk out from that place. Find new places for yourself , your brain will get</w:t>
                    </w:r>
                    <w:r>
                      <w:rPr>
                        <w:rFonts w:hint="eastAsia" w:ascii="Times New Roman" w:hAnsi="Times New Roman"/>
                        <w:color w:val="282828"/>
                        <w:sz w:val="21"/>
                        <w:szCs w:val="21"/>
                        <w:shd w:val="clear" w:color="auto" w:fill="FFFFFF"/>
                      </w:rPr>
                      <w:t xml:space="preserve"> </w:t>
                    </w:r>
                    <w:r>
                      <w:rPr>
                        <w:rFonts w:ascii="Times New Roman" w:hAnsi="Times New Roman"/>
                        <w:color w:val="282828"/>
                        <w:sz w:val="21"/>
                        <w:szCs w:val="21"/>
                        <w:shd w:val="clear" w:color="auto" w:fill="FFFFFF"/>
                      </w:rPr>
                      <w:t>active seeing new places.</w:t>
                    </w:r>
                  </w:p>
                  <w:p>
                    <w:pPr>
                      <w:rPr>
                        <w:rFonts w:ascii="Comic Sans MS" w:hAnsi="Comic Sans MS" w:cs="Comic Sans MS"/>
                      </w:rPr>
                    </w:pPr>
                  </w:p>
                </w:txbxContent>
              </v:textbox>
            </v:shape>
            <v:shape id="文本框 5" o:spid="_x0000_s1051" o:spt="202" type="#_x0000_t202" style="position:absolute;left:5905;top:1702;height:1324;width:4037;" filled="t" stroked="t" coordsize="21600,21600">
              <v:path/>
              <v:fill on="t" focussize="0,0"/>
              <v:stroke weight="1pt" color="#00B0F0" joinstyle="round" dashstyle="1 1"/>
              <v:imagedata o:title=""/>
              <o:lock v:ext="edit"/>
              <v:textbox>
                <w:txbxContent>
                  <w:p>
                    <w:pPr>
                      <w:pStyle w:val="48"/>
                      <w:spacing w:beforeAutospacing="0" w:after="120" w:afterAutospacing="0"/>
                      <w:ind w:firstLine="105" w:firstLineChars="50"/>
                      <w:rPr>
                        <w:rFonts w:ascii="Times New Roman" w:hAnsi="Times New Roman"/>
                        <w:sz w:val="21"/>
                        <w:szCs w:val="21"/>
                      </w:rPr>
                    </w:pPr>
                    <w:r>
                      <w:rPr>
                        <w:rFonts w:ascii="Times New Roman" w:hAnsi="Times New Roman"/>
                        <w:color w:val="282828"/>
                        <w:sz w:val="21"/>
                        <w:szCs w:val="21"/>
                        <w:shd w:val="clear" w:color="auto" w:fill="FFFFFF"/>
                      </w:rPr>
                      <w:t>Go out and play some game</w:t>
                    </w:r>
                    <w:r>
                      <w:rPr>
                        <w:rFonts w:hint="eastAsia" w:ascii="Times New Roman" w:hAnsi="Times New Roman"/>
                        <w:color w:val="282828"/>
                        <w:sz w:val="21"/>
                        <w:szCs w:val="21"/>
                        <w:shd w:val="clear" w:color="auto" w:fill="FFFFFF"/>
                      </w:rPr>
                      <w:t>s</w:t>
                    </w:r>
                    <w:r>
                      <w:rPr>
                        <w:rFonts w:ascii="Times New Roman" w:hAnsi="Times New Roman"/>
                        <w:color w:val="282828"/>
                        <w:sz w:val="21"/>
                        <w:szCs w:val="21"/>
                        <w:shd w:val="clear" w:color="auto" w:fill="FFFFFF"/>
                      </w:rPr>
                      <w:t xml:space="preserve"> that you like. Play for one hour , just one hour , you'll get refreshed for sure.</w:t>
                    </w:r>
                  </w:p>
                  <w:p>
                    <w:pPr>
                      <w:rPr>
                        <w:rFonts w:ascii="Comic Sans MS" w:hAnsi="Comic Sans MS" w:cs="Comic Sans MS"/>
                      </w:rPr>
                    </w:pPr>
                  </w:p>
                </w:txbxContent>
              </v:textbox>
            </v:shape>
            <v:shape id="文本框 6" o:spid="_x0000_s1052" o:spt="202" type="#_x0000_t202" style="position:absolute;left:5973;top:5213;height:1324;width:3953;" filled="t" stroked="t" coordsize="21600,21600">
              <v:path/>
              <v:fill on="t" focussize="0,0"/>
              <v:stroke weight="1pt" color="#00B0F0" joinstyle="round" dashstyle="1 1"/>
              <v:imagedata o:title=""/>
              <o:lock v:ext="edit"/>
              <v:textbox>
                <w:txbxContent>
                  <w:p>
                    <w:pPr>
                      <w:pStyle w:val="48"/>
                      <w:spacing w:beforeAutospacing="0" w:after="120" w:afterAutospacing="0"/>
                      <w:ind w:firstLine="210" w:firstLineChars="100"/>
                      <w:rPr>
                        <w:rFonts w:ascii="Times New Roman" w:hAnsi="Times New Roman"/>
                        <w:sz w:val="21"/>
                        <w:szCs w:val="21"/>
                      </w:rPr>
                    </w:pPr>
                    <w:r>
                      <w:rPr>
                        <w:rFonts w:ascii="Times New Roman" w:hAnsi="Times New Roman"/>
                        <w:color w:val="282828"/>
                        <w:sz w:val="21"/>
                        <w:szCs w:val="21"/>
                        <w:shd w:val="clear" w:color="auto" w:fill="FFFFFF"/>
                      </w:rPr>
                      <w:t>Don't prefer bed unless it is sleeping time at night. Try to sit or stand to do your work.</w:t>
                    </w:r>
                  </w:p>
                  <w:p>
                    <w:pPr>
                      <w:rPr>
                        <w:rFonts w:ascii="Comic Sans MS" w:hAnsi="Comic Sans MS" w:cs="Comic Sans MS"/>
                      </w:rPr>
                    </w:pPr>
                  </w:p>
                </w:txbxContent>
              </v:textbox>
            </v:shape>
            <v:shape id="文本框 7" o:spid="_x0000_s1053" o:spt="202" type="#_x0000_t202" style="position:absolute;left:5944;top:3240;height:1655;width:4024;" filled="t" stroked="t" coordsize="21600,21600">
              <v:path/>
              <v:fill on="t" focussize="0,0"/>
              <v:stroke weight="1pt" color="#00B0F0" joinstyle="round" dashstyle="1 1"/>
              <v:imagedata o:title=""/>
              <o:lock v:ext="edit"/>
              <v:textbox>
                <w:txbxContent>
                  <w:p>
                    <w:pPr>
                      <w:pStyle w:val="48"/>
                      <w:spacing w:beforeAutospacing="0" w:after="120" w:afterAutospacing="0"/>
                      <w:ind w:firstLine="105" w:firstLineChars="50"/>
                      <w:rPr>
                        <w:rFonts w:ascii="Times New Roman" w:hAnsi="Times New Roman"/>
                        <w:sz w:val="21"/>
                        <w:szCs w:val="21"/>
                      </w:rPr>
                    </w:pPr>
                    <w:r>
                      <w:rPr>
                        <w:rFonts w:ascii="Times New Roman" w:hAnsi="Times New Roman"/>
                        <w:color w:val="282828"/>
                        <w:sz w:val="21"/>
                        <w:szCs w:val="21"/>
                        <w:shd w:val="clear" w:color="auto" w:fill="FFFFFF"/>
                      </w:rPr>
                      <w:t>Try to organize things around you. Your room , bed , table , books , shoes rack , curtains. You make your surroundings</w:t>
                    </w:r>
                    <w:r>
                      <w:rPr>
                        <w:rFonts w:hint="eastAsia" w:ascii="Times New Roman" w:hAnsi="Times New Roman"/>
                        <w:color w:val="282828"/>
                        <w:sz w:val="21"/>
                        <w:szCs w:val="21"/>
                        <w:shd w:val="clear" w:color="auto" w:fill="FFFFFF"/>
                      </w:rPr>
                      <w:t xml:space="preserve"> </w:t>
                    </w:r>
                    <w:r>
                      <w:rPr>
                        <w:rFonts w:ascii="Times New Roman" w:hAnsi="Times New Roman"/>
                        <w:color w:val="282828"/>
                        <w:sz w:val="21"/>
                        <w:szCs w:val="21"/>
                        <w:shd w:val="clear" w:color="auto" w:fill="FFFFFF"/>
                      </w:rPr>
                      <w:t xml:space="preserve">clean and you will </w:t>
                    </w:r>
                    <w:r>
                      <w:rPr>
                        <w:rFonts w:hint="eastAsia" w:ascii="Times New Roman" w:hAnsi="Times New Roman"/>
                        <w:color w:val="282828"/>
                        <w:sz w:val="21"/>
                        <w:szCs w:val="21"/>
                        <w:shd w:val="clear" w:color="auto" w:fill="FFFFFF"/>
                      </w:rPr>
                      <w:t>naturally</w:t>
                    </w:r>
                    <w:r>
                      <w:rPr>
                        <w:rFonts w:ascii="Times New Roman" w:hAnsi="Times New Roman"/>
                        <w:color w:val="282828"/>
                        <w:sz w:val="21"/>
                        <w:szCs w:val="21"/>
                        <w:shd w:val="clear" w:color="auto" w:fill="FFFFFF"/>
                      </w:rPr>
                      <w:t xml:space="preserve"> feel more active than earlier.</w:t>
                    </w:r>
                  </w:p>
                  <w:p>
                    <w:pPr>
                      <w:rPr>
                        <w:rFonts w:ascii="Comic Sans MS" w:hAnsi="Comic Sans MS" w:cs="Comic Sans MS"/>
                      </w:rPr>
                    </w:pPr>
                  </w:p>
                </w:txbxContent>
              </v:textbox>
            </v:shape>
            <v:shape id="文本框 8" o:spid="_x0000_s1054" o:spt="202" type="#_x0000_t202" style="position:absolute;left:1802;top:3190;height:1705;width:3869;" filled="t" stroked="t" coordsize="21600,21600">
              <v:path/>
              <v:fill on="t" focussize="0,0"/>
              <v:stroke weight="1pt" color="#00B0F0" joinstyle="round" dashstyle="1 1"/>
              <v:imagedata o:title=""/>
              <o:lock v:ext="edit"/>
              <v:textbox>
                <w:txbxContent>
                  <w:p>
                    <w:pPr>
                      <w:ind w:firstLine="105" w:firstLineChars="50"/>
                      <w:jc w:val="left"/>
                      <w:rPr>
                        <w:rFonts w:ascii="Times New Roman" w:hAnsi="Times New Roman"/>
                        <w:szCs w:val="21"/>
                      </w:rPr>
                    </w:pPr>
                    <w:r>
                      <w:rPr>
                        <w:rFonts w:ascii="Times New Roman" w:hAnsi="Times New Roman"/>
                        <w:b/>
                        <w:bCs/>
                        <w:color w:val="282828"/>
                        <w:szCs w:val="21"/>
                        <w:u w:val="single"/>
                        <w:shd w:val="clear" w:color="auto" w:fill="FFFFFF"/>
                      </w:rPr>
                      <w:t>Everyday in the morning , make a list of</w:t>
                    </w:r>
                    <w:r>
                      <w:rPr>
                        <w:rFonts w:hint="eastAsia" w:ascii="Times New Roman" w:hAnsi="Times New Roman"/>
                        <w:b/>
                        <w:bCs/>
                        <w:color w:val="282828"/>
                        <w:szCs w:val="21"/>
                        <w:u w:val="single"/>
                        <w:shd w:val="clear" w:color="auto" w:fill="FFFFFF"/>
                      </w:rPr>
                      <w:t xml:space="preserve"> </w:t>
                    </w:r>
                    <w:r>
                      <w:rPr>
                        <w:rFonts w:ascii="Times New Roman" w:hAnsi="Times New Roman"/>
                        <w:b/>
                        <w:bCs/>
                        <w:color w:val="282828"/>
                        <w:szCs w:val="21"/>
                        <w:u w:val="single"/>
                        <w:shd w:val="clear" w:color="auto" w:fill="FFFFFF"/>
                      </w:rPr>
                      <w:t>the</w:t>
                    </w:r>
                    <w:r>
                      <w:rPr>
                        <w:rFonts w:hint="eastAsia" w:ascii="Times New Roman" w:hAnsi="Times New Roman"/>
                        <w:b/>
                        <w:bCs/>
                        <w:color w:val="282828"/>
                        <w:szCs w:val="21"/>
                        <w:u w:val="single"/>
                        <w:shd w:val="clear" w:color="auto" w:fill="FFFFFF"/>
                      </w:rPr>
                      <w:t xml:space="preserve"> </w:t>
                    </w:r>
                    <w:r>
                      <w:rPr>
                        <w:rFonts w:ascii="Times New Roman" w:hAnsi="Times New Roman"/>
                        <w:b/>
                        <w:bCs/>
                        <w:color w:val="282828"/>
                        <w:szCs w:val="21"/>
                        <w:u w:val="single"/>
                        <w:shd w:val="clear" w:color="auto" w:fill="FFFFFF"/>
                      </w:rPr>
                      <w:t>tasks you have to do</w:t>
                    </w:r>
                    <w:r>
                      <w:rPr>
                        <w:rFonts w:ascii="Times New Roman" w:hAnsi="Times New Roman"/>
                        <w:b/>
                        <w:color w:val="282828"/>
                        <w:szCs w:val="21"/>
                        <w:u w:val="single"/>
                        <w:shd w:val="clear" w:color="auto" w:fill="FFFFFF"/>
                      </w:rPr>
                      <w:t xml:space="preserve">. </w:t>
                    </w:r>
                    <w:r>
                      <w:rPr>
                        <w:rFonts w:hint="eastAsia" w:ascii="Times New Roman" w:hAnsi="Times New Roman"/>
                        <w:color w:val="282828"/>
                        <w:szCs w:val="21"/>
                        <w:shd w:val="clear" w:color="auto" w:fill="FFFFFF"/>
                      </w:rPr>
                      <w:t>U</w:t>
                    </w:r>
                    <w:r>
                      <w:rPr>
                        <w:rFonts w:ascii="Times New Roman" w:hAnsi="Times New Roman"/>
                        <w:color w:val="282828"/>
                        <w:szCs w:val="21"/>
                        <w:shd w:val="clear" w:color="auto" w:fill="FFFFFF"/>
                      </w:rPr>
                      <w:t>se SJF</w:t>
                    </w:r>
                    <w:r>
                      <w:rPr>
                        <w:rFonts w:hint="eastAsia" w:ascii="Times New Roman" w:hAnsi="Times New Roman"/>
                        <w:color w:val="282828"/>
                        <w:szCs w:val="21"/>
                        <w:shd w:val="clear" w:color="auto" w:fill="FFFFFF"/>
                      </w:rPr>
                      <w:t xml:space="preserve"> </w:t>
                    </w:r>
                    <w:r>
                      <w:rPr>
                        <w:rFonts w:ascii="Times New Roman" w:hAnsi="Times New Roman"/>
                        <w:color w:val="282828"/>
                        <w:szCs w:val="21"/>
                        <w:shd w:val="clear" w:color="auto" w:fill="FFFFFF"/>
                      </w:rPr>
                      <w:t xml:space="preserve">( shortest job first) method , you'll </w:t>
                    </w:r>
                    <w:r>
                      <w:rPr>
                        <w:rFonts w:hint="eastAsia" w:ascii="Times New Roman" w:hAnsi="Times New Roman"/>
                        <w:color w:val="282828"/>
                        <w:szCs w:val="21"/>
                        <w:shd w:val="clear" w:color="auto" w:fill="FFFFFF"/>
                      </w:rPr>
                      <w:t>surely</w:t>
                    </w:r>
                    <w:r>
                      <w:rPr>
                        <w:rFonts w:ascii="Times New Roman" w:hAnsi="Times New Roman"/>
                        <w:color w:val="282828"/>
                        <w:szCs w:val="21"/>
                        <w:shd w:val="clear" w:color="auto" w:fill="FFFFFF"/>
                      </w:rPr>
                      <w:t xml:space="preserve"> feel more encouraged. Then you will be ready to finish other tasks.</w:t>
                    </w:r>
                  </w:p>
                  <w:p>
                    <w:pPr>
                      <w:pStyle w:val="48"/>
                      <w:spacing w:beforeAutospacing="0" w:after="120" w:afterAutospacing="0"/>
                      <w:rPr>
                        <w:rFonts w:ascii="Comic Sans MS" w:hAnsi="Comic Sans MS" w:cs="Comic Sans MS"/>
                      </w:rPr>
                    </w:pPr>
                  </w:p>
                  <w:p>
                    <w:pPr>
                      <w:rPr>
                        <w:rFonts w:ascii="Comic Sans MS" w:hAnsi="Comic Sans MS" w:cs="Comic Sans MS"/>
                      </w:rPr>
                    </w:pPr>
                  </w:p>
                </w:txbxContent>
              </v:textbox>
            </v:shape>
            <v:shape id="文本框 9" o:spid="_x0000_s1055" o:spt="202" type="#_x0000_t202" style="position:absolute;left:1796;top:5153;height:1384;width:3881;" filled="t" stroked="t" coordsize="21600,21600">
              <v:path/>
              <v:fill on="t" focussize="0,0"/>
              <v:stroke weight="1pt" color="#00B0F0" joinstyle="round" dashstyle="1 1"/>
              <v:imagedata o:title=""/>
              <o:lock v:ext="edit"/>
              <v:textbox>
                <w:txbxContent>
                  <w:p>
                    <w:pPr>
                      <w:pStyle w:val="48"/>
                      <w:spacing w:beforeAutospacing="0" w:after="120" w:afterAutospacing="0"/>
                      <w:ind w:firstLine="105" w:firstLineChars="50"/>
                      <w:rPr>
                        <w:rFonts w:ascii="Times New Roman" w:hAnsi="Times New Roman"/>
                        <w:sz w:val="21"/>
                        <w:szCs w:val="21"/>
                      </w:rPr>
                    </w:pPr>
                    <w:r>
                      <w:rPr>
                        <w:rFonts w:ascii="Times New Roman" w:hAnsi="Times New Roman"/>
                        <w:color w:val="282828"/>
                        <w:sz w:val="21"/>
                        <w:szCs w:val="21"/>
                        <w:shd w:val="clear" w:color="auto" w:fill="FFFFFF"/>
                      </w:rPr>
                      <w:t>Try to write down your situation at present in a few words, read</w:t>
                    </w:r>
                    <w:r>
                      <w:rPr>
                        <w:rFonts w:ascii="Times New Roman" w:hAnsi="Times New Roman"/>
                        <w:color w:val="282828"/>
                        <w:shd w:val="clear" w:color="auto" w:fill="FFFFFF"/>
                      </w:rPr>
                      <w:t xml:space="preserve"> </w:t>
                    </w:r>
                    <w:r>
                      <w:rPr>
                        <w:rFonts w:ascii="Times New Roman" w:hAnsi="Times New Roman"/>
                        <w:b/>
                        <w:bCs/>
                        <w:color w:val="282828"/>
                        <w:u w:val="single"/>
                        <w:shd w:val="clear" w:color="auto" w:fill="FFFFFF"/>
                      </w:rPr>
                      <w:t xml:space="preserve">it </w:t>
                    </w:r>
                    <w:r>
                      <w:rPr>
                        <w:rFonts w:ascii="Times New Roman" w:hAnsi="Times New Roman"/>
                        <w:color w:val="282828"/>
                        <w:sz w:val="21"/>
                        <w:szCs w:val="21"/>
                        <w:shd w:val="clear" w:color="auto" w:fill="FFFFFF"/>
                      </w:rPr>
                      <w:t>out loud , I hope you don't like it ,</w:t>
                    </w:r>
                    <w:r>
                      <w:rPr>
                        <w:rFonts w:hint="eastAsia" w:ascii="Times New Roman" w:hAnsi="Times New Roman"/>
                        <w:color w:val="282828"/>
                        <w:sz w:val="21"/>
                        <w:szCs w:val="21"/>
                        <w:shd w:val="clear" w:color="auto" w:fill="FFFFFF"/>
                      </w:rPr>
                      <w:t xml:space="preserve"> </w:t>
                    </w:r>
                    <w:r>
                      <w:rPr>
                        <w:rFonts w:ascii="Times New Roman" w:hAnsi="Times New Roman"/>
                        <w:color w:val="282828"/>
                        <w:sz w:val="21"/>
                        <w:szCs w:val="21"/>
                        <w:shd w:val="clear" w:color="auto" w:fill="FFFFFF"/>
                      </w:rPr>
                      <w:t>only then you change your own story.</w:t>
                    </w:r>
                  </w:p>
                  <w:p>
                    <w:pPr>
                      <w:rPr>
                        <w:rFonts w:ascii="Comic Sans MS" w:hAnsi="Comic Sans MS" w:cs="Comic Sans MS"/>
                      </w:rPr>
                    </w:pPr>
                  </w:p>
                </w:txbxContent>
              </v:textbox>
            </v:shape>
            <v:shape id="自选图形 10" o:spid="_x0000_s1056" o:spt="187" type="#_x0000_t187" style="position:absolute;left:1572;top:1523;height:372;width:445;v-text-anchor:middle;" fillcolor="#4F81BD" filled="t" stroked="t" coordsize="21600,21600">
              <v:path/>
              <v:fill on="t" focussize="0,0"/>
              <v:stroke weight="1pt" color="#41719C" joinstyle="miter"/>
              <v:imagedata o:title=""/>
              <o:lock v:ext="edit"/>
            </v:shape>
            <v:shape id="自选图形 11" o:spid="_x0000_s1057" o:spt="187" type="#_x0000_t187" style="position:absolute;left:5785;top:1547;height:384;width:432;v-text-anchor:middle;" fillcolor="#4F81BD" filled="t" stroked="t" coordsize="21600,21600">
              <v:path/>
              <v:fill on="t" focussize="0,0"/>
              <v:stroke weight="1pt" color="#41719C" joinstyle="miter"/>
              <v:imagedata o:title=""/>
              <o:lock v:ext="edit"/>
            </v:shape>
            <v:shape id="自选图形 12" o:spid="_x0000_s1058" o:spt="187" type="#_x0000_t187" style="position:absolute;left:5751;top:3143;height:384;width:432;v-text-anchor:middle;" fillcolor="#4F81BD" filled="t" stroked="t" coordsize="21600,21600">
              <v:path/>
              <v:fill on="t" focussize="0,0"/>
              <v:stroke weight="1pt" color="#41719C" joinstyle="miter"/>
              <v:imagedata o:title=""/>
              <o:lock v:ext="edit"/>
            </v:shape>
            <v:shape id="自选图形 13" o:spid="_x0000_s1059" o:spt="187" type="#_x0000_t187" style="position:absolute;left:1629;top:5111;height:384;width:432;v-text-anchor:middle;" fillcolor="#4F81BD" filled="t" stroked="t" coordsize="21600,21600">
              <v:path/>
              <v:fill on="t" focussize="0,0"/>
              <v:stroke weight="1pt" color="#41719C" joinstyle="miter"/>
              <v:imagedata o:title=""/>
              <o:lock v:ext="edit"/>
            </v:shape>
            <v:shape id="自选图形 14" o:spid="_x0000_s1060" o:spt="187" type="#_x0000_t187" style="position:absolute;left:1587;top:3059;height:384;width:432;v-text-anchor:middle;" fillcolor="#4F81BD" filled="t" stroked="t" coordsize="21600,21600">
              <v:path/>
              <v:fill on="t" focussize="0,0"/>
              <v:stroke weight="1pt" color="#41719C" joinstyle="miter"/>
              <v:imagedata o:title=""/>
              <o:lock v:ext="edit"/>
            </v:shape>
            <v:shape id="自选图形 15" o:spid="_x0000_s1061" o:spt="187" type="#_x0000_t187" style="position:absolute;left:5793;top:5056;height:384;width:432;v-text-anchor:middle;" fillcolor="#4F81BD" filled="t" stroked="t" coordsize="21600,21600">
              <v:path/>
              <v:fill on="t" focussize="0,0"/>
              <v:stroke weight="1pt" color="#41719C" joinstyle="miter"/>
              <v:imagedata o:title=""/>
              <o:lock v:ext="edit"/>
            </v:shape>
            <w10:wrap type="none"/>
            <w10:anchorlock/>
          </v:group>
        </w:pict>
      </w:r>
    </w:p>
    <w:p>
      <w:pPr>
        <w:pStyle w:val="48"/>
        <w:snapToGrid w:val="0"/>
        <w:spacing w:beforeAutospacing="0" w:afterAutospacing="0" w:line="320" w:lineRule="atLeast"/>
        <w:ind w:firstLine="420" w:firstLineChars="200"/>
        <w:jc w:val="both"/>
        <w:rPr>
          <w:rFonts w:ascii="Times New Roman" w:hAnsi="Times New Roman" w:cs="Times New Roman"/>
          <w:color w:val="282828"/>
          <w:sz w:val="21"/>
          <w:szCs w:val="21"/>
          <w:shd w:val="clear" w:color="auto" w:fill="FFFFFF"/>
        </w:rPr>
      </w:pPr>
      <w:r>
        <w:rPr>
          <w:rFonts w:ascii="Times New Roman" w:hAnsi="Times New Roman" w:cs="Times New Roman"/>
          <w:color w:val="282828"/>
          <w:sz w:val="21"/>
          <w:szCs w:val="21"/>
          <w:shd w:val="clear" w:color="auto" w:fill="FFFFFF"/>
        </w:rPr>
        <w:t xml:space="preserve">These are from my personal experience, which changed my lifestyle. I hope some of these may help you get rid of laziness. </w:t>
      </w:r>
    </w:p>
    <w:p>
      <w:pPr>
        <w:tabs>
          <w:tab w:val="left" w:pos="312"/>
        </w:tabs>
        <w:snapToGrid w:val="0"/>
        <w:spacing w:line="360" w:lineRule="atLeast"/>
        <w:rPr>
          <w:rFonts w:ascii="Times New Roman" w:hAnsi="Times New Roman"/>
          <w:szCs w:val="21"/>
        </w:rPr>
      </w:pPr>
      <w:r>
        <w:rPr>
          <w:rFonts w:ascii="Times New Roman" w:hAnsi="Times New Roman"/>
          <w:szCs w:val="21"/>
        </w:rPr>
        <w:t>71.</w:t>
      </w:r>
      <w:r>
        <w:rPr>
          <w:rFonts w:ascii="Times New Roman" w:hAnsi="Times New Roman"/>
          <w:szCs w:val="21"/>
        </w:rPr>
        <w:tab/>
      </w:r>
      <w:r>
        <w:rPr>
          <w:rFonts w:ascii="Times New Roman" w:hAnsi="Times New Roman"/>
          <w:szCs w:val="21"/>
        </w:rPr>
        <w:t>The writer gives us ________ pieces of tips for getting rid of laziness. (填数字)</w:t>
      </w:r>
    </w:p>
    <w:p>
      <w:pPr>
        <w:snapToGrid w:val="0"/>
        <w:spacing w:line="360" w:lineRule="atLeast"/>
        <w:rPr>
          <w:rFonts w:ascii="Times New Roman" w:hAnsi="Times New Roman"/>
          <w:szCs w:val="21"/>
        </w:rPr>
      </w:pPr>
      <w:r>
        <w:rPr>
          <w:rFonts w:ascii="Times New Roman" w:hAnsi="Times New Roman"/>
          <w:szCs w:val="21"/>
        </w:rPr>
        <w:t>72. What does “it” refer to in the passage ?</w:t>
      </w:r>
    </w:p>
    <w:p>
      <w:pPr>
        <w:snapToGrid w:val="0"/>
        <w:spacing w:line="360" w:lineRule="atLeast"/>
        <w:rPr>
          <w:rFonts w:ascii="Times New Roman" w:hAnsi="Times New Roman"/>
          <w:szCs w:val="21"/>
        </w:rPr>
      </w:pPr>
      <w:r>
        <w:rPr>
          <w:rFonts w:ascii="Times New Roman" w:hAnsi="Times New Roman"/>
          <w:szCs w:val="21"/>
        </w:rPr>
        <w:t>___________________________________________________________________________</w:t>
      </w:r>
    </w:p>
    <w:p>
      <w:pPr>
        <w:snapToGrid w:val="0"/>
        <w:spacing w:line="360" w:lineRule="atLeast"/>
        <w:rPr>
          <w:rFonts w:ascii="Times New Roman" w:hAnsi="Times New Roman"/>
          <w:szCs w:val="21"/>
        </w:rPr>
      </w:pPr>
      <w:r>
        <w:rPr>
          <w:rFonts w:ascii="Times New Roman" w:hAnsi="Times New Roman"/>
          <w:szCs w:val="21"/>
        </w:rPr>
        <w:t>73. Translate the underlined sentence into Chinese.</w:t>
      </w:r>
    </w:p>
    <w:p>
      <w:pPr>
        <w:snapToGrid w:val="0"/>
        <w:spacing w:line="360" w:lineRule="atLeast"/>
        <w:rPr>
          <w:rFonts w:ascii="Times New Roman" w:hAnsi="Times New Roman"/>
          <w:szCs w:val="21"/>
        </w:rPr>
      </w:pPr>
      <w:r>
        <w:rPr>
          <w:rFonts w:ascii="Times New Roman" w:hAnsi="Times New Roman"/>
          <w:szCs w:val="21"/>
        </w:rPr>
        <w:t>___________________________________________________________________________74.Give one more tip of your own .</w:t>
      </w:r>
    </w:p>
    <w:p>
      <w:pPr>
        <w:snapToGrid w:val="0"/>
        <w:spacing w:line="360" w:lineRule="atLeast"/>
        <w:rPr>
          <w:rFonts w:ascii="Times New Roman" w:hAnsi="Times New Roman"/>
          <w:szCs w:val="21"/>
        </w:rPr>
      </w:pPr>
      <w:r>
        <w:rPr>
          <w:rFonts w:ascii="Times New Roman" w:hAnsi="Times New Roman"/>
          <w:szCs w:val="21"/>
        </w:rPr>
        <w:t>___________________________________________________________________________75.Give a proper title of the passage.</w:t>
      </w:r>
    </w:p>
    <w:p>
      <w:pPr>
        <w:snapToGrid w:val="0"/>
        <w:spacing w:line="360" w:lineRule="atLeast"/>
        <w:rPr>
          <w:rFonts w:ascii="Times New Roman" w:hAnsi="Times New Roman"/>
          <w:szCs w:val="21"/>
        </w:rPr>
      </w:pPr>
      <w:r>
        <w:rPr>
          <w:rFonts w:ascii="Times New Roman" w:hAnsi="Times New Roman"/>
          <w:szCs w:val="21"/>
        </w:rPr>
        <w:t>___________________________________________________________________________</w:t>
      </w:r>
    </w:p>
    <w:p>
      <w:pPr>
        <w:snapToGrid w:val="0"/>
        <w:spacing w:line="360" w:lineRule="atLeast"/>
        <w:jc w:val="left"/>
        <w:rPr>
          <w:rFonts w:ascii="Times New Roman" w:hAnsi="Times New Roman"/>
          <w:b/>
          <w:bCs/>
          <w:szCs w:val="21"/>
        </w:rPr>
      </w:pPr>
      <w:r>
        <w:rPr>
          <w:rFonts w:ascii="Times New Roman" w:hAnsi="Times New Roman"/>
          <w:b/>
          <w:szCs w:val="21"/>
        </w:rPr>
        <w:t>六、</w:t>
      </w:r>
      <w:r>
        <w:rPr>
          <w:rFonts w:ascii="Times New Roman" w:hAnsi="Times New Roman"/>
          <w:b/>
          <w:bCs/>
          <w:szCs w:val="21"/>
        </w:rPr>
        <w:t>书面表达(共1题，计20分)</w:t>
      </w:r>
    </w:p>
    <w:p>
      <w:pPr>
        <w:tabs>
          <w:tab w:val="left" w:pos="1776"/>
        </w:tabs>
        <w:snapToGrid w:val="0"/>
        <w:spacing w:line="360" w:lineRule="atLeast"/>
        <w:ind w:firstLine="420"/>
        <w:jc w:val="left"/>
        <w:rPr>
          <w:rFonts w:hint="eastAsia" w:ascii="Times New Roman" w:hAnsi="Times New Roman"/>
          <w:szCs w:val="21"/>
        </w:rPr>
      </w:pPr>
      <w:r>
        <w:rPr>
          <w:rFonts w:ascii="Times New Roman" w:hAnsi="Times New Roman"/>
          <w:szCs w:val="21"/>
        </w:rPr>
        <w:t>书籍是人类进步的阶梯。读书可以启迪智慧，愉悦人生。假设你是李华，学校要举行英语课外阅读汇报会，根据下图提示写一篇汇报会的发言稿，介绍读书的好处和你最喜欢的书籍，以及读后你希望参加什么样的阅读活动，你将并说明喜欢的</w:t>
      </w:r>
      <w:r>
        <w:rPr>
          <w:rFonts w:ascii="Times New Roman" w:hAnsi="Times New Roman"/>
          <w:b/>
          <w:bCs/>
          <w:szCs w:val="21"/>
        </w:rPr>
        <w:t>原因或推荐同学阅读的理由</w:t>
      </w:r>
      <w:r>
        <w:rPr>
          <w:rFonts w:ascii="Times New Roman" w:hAnsi="Times New Roman"/>
          <w:szCs w:val="21"/>
        </w:rPr>
        <w:t>。除了提示中的内容，请你可以再进行</w:t>
      </w:r>
      <w:r>
        <w:rPr>
          <w:rFonts w:ascii="Times New Roman" w:hAnsi="Times New Roman"/>
          <w:b/>
          <w:bCs/>
          <w:szCs w:val="21"/>
        </w:rPr>
        <w:t>补充</w:t>
      </w:r>
      <w:r>
        <w:rPr>
          <w:rFonts w:ascii="Times New Roman" w:hAnsi="Times New Roman"/>
          <w:szCs w:val="21"/>
        </w:rPr>
        <w:t>。</w:t>
      </w:r>
    </w:p>
    <w:p>
      <w:pPr>
        <w:tabs>
          <w:tab w:val="left" w:pos="1776"/>
        </w:tabs>
        <w:snapToGrid w:val="0"/>
        <w:spacing w:line="360" w:lineRule="atLeast"/>
        <w:ind w:firstLine="420"/>
        <w:jc w:val="left"/>
        <w:rPr>
          <w:rFonts w:ascii="Times New Roman" w:hAnsi="Times New Roman"/>
          <w:szCs w:val="21"/>
        </w:rPr>
      </w:pPr>
    </w:p>
    <w:p>
      <w:pPr>
        <w:tabs>
          <w:tab w:val="left" w:pos="1776"/>
        </w:tabs>
        <w:snapToGrid w:val="0"/>
        <w:spacing w:line="360" w:lineRule="atLeast"/>
        <w:jc w:val="left"/>
        <w:rPr>
          <w:rFonts w:ascii="Times New Roman" w:hAnsi="Times New Roman"/>
          <w:szCs w:val="21"/>
        </w:rPr>
      </w:pPr>
      <w:r>
        <w:rPr>
          <w:rFonts w:ascii="Times New Roman" w:hAnsi="Times New Roman"/>
          <w:szCs w:val="21"/>
        </w:rPr>
        <w:pict>
          <v:shape id="文本框 28" o:spid="_x0000_s1062" o:spt="202" type="#_x0000_t202" style="height:73.15pt;width:365.2pt;" coordsize="21600,21600">
            <v:path/>
            <v:fill focussize="0,0"/>
            <v:stroke joinstyle="miter"/>
            <v:imagedata o:title=""/>
            <o:lock v:ext="edit"/>
            <v:textbox>
              <w:txbxContent>
                <w:p>
                  <w:pPr>
                    <w:spacing w:line="360" w:lineRule="atLeast"/>
                    <w:ind w:firstLine="420" w:firstLineChars="200"/>
                    <w:rPr>
                      <w:rFonts w:ascii="Times New Roman" w:hAnsi="Times New Roman"/>
                    </w:rPr>
                  </w:pPr>
                  <w:r>
                    <w:rPr>
                      <w:rFonts w:hint="eastAsia" w:ascii="Times New Roman" w:hAnsi="Times New Roman"/>
                    </w:rPr>
                    <w:t>What are the advantages of reading?</w:t>
                  </w:r>
                </w:p>
                <w:p>
                  <w:pPr>
                    <w:spacing w:line="360" w:lineRule="atLeast"/>
                    <w:ind w:firstLine="420" w:firstLineChars="200"/>
                    <w:rPr>
                      <w:rFonts w:ascii="Times New Roman" w:hAnsi="Times New Roman"/>
                    </w:rPr>
                  </w:pPr>
                  <w:r>
                    <w:rPr>
                      <w:rFonts w:hint="eastAsia" w:ascii="Times New Roman" w:hAnsi="Times New Roman"/>
                    </w:rPr>
                    <w:t>What</w:t>
                  </w:r>
                  <w:r>
                    <w:rPr>
                      <w:rFonts w:ascii="Times New Roman" w:hAnsi="Times New Roman"/>
                    </w:rPr>
                    <w:t>’</w:t>
                  </w:r>
                  <w:r>
                    <w:rPr>
                      <w:rFonts w:hint="eastAsia" w:ascii="Times New Roman" w:hAnsi="Times New Roman"/>
                    </w:rPr>
                    <w:t>s your favourite book? Why?</w:t>
                  </w:r>
                </w:p>
                <w:p>
                  <w:pPr>
                    <w:spacing w:line="360" w:lineRule="atLeast"/>
                    <w:ind w:firstLine="420" w:firstLineChars="200"/>
                    <w:rPr>
                      <w:rFonts w:ascii="Times New Roman" w:hAnsi="Times New Roman"/>
                    </w:rPr>
                  </w:pPr>
                  <w:r>
                    <w:rPr>
                      <w:rFonts w:hint="eastAsia" w:ascii="Times New Roman" w:hAnsi="Times New Roman"/>
                    </w:rPr>
                    <w:t>What activities do you want to take part in after reading? Why?</w:t>
                  </w:r>
                </w:p>
              </w:txbxContent>
            </v:textbox>
            <w10:wrap type="none"/>
            <w10:anchorlock/>
          </v:shape>
        </w:pict>
      </w:r>
    </w:p>
    <w:p>
      <w:pPr>
        <w:tabs>
          <w:tab w:val="left" w:pos="1776"/>
        </w:tabs>
        <w:snapToGrid w:val="0"/>
        <w:spacing w:line="360" w:lineRule="atLeast"/>
        <w:jc w:val="left"/>
        <w:rPr>
          <w:rFonts w:hint="eastAsia" w:ascii="Times New Roman" w:hAnsi="Times New Roman"/>
          <w:szCs w:val="21"/>
        </w:rPr>
      </w:pPr>
    </w:p>
    <w:p>
      <w:pPr>
        <w:tabs>
          <w:tab w:val="left" w:pos="1776"/>
        </w:tabs>
        <w:snapToGrid w:val="0"/>
        <w:spacing w:line="360" w:lineRule="atLeast"/>
        <w:jc w:val="left"/>
        <w:rPr>
          <w:rFonts w:hint="eastAsia" w:ascii="Times New Roman" w:hAnsi="Times New Roman"/>
          <w:szCs w:val="21"/>
        </w:rPr>
      </w:pPr>
    </w:p>
    <w:p>
      <w:pPr>
        <w:tabs>
          <w:tab w:val="left" w:pos="1776"/>
        </w:tabs>
        <w:snapToGrid w:val="0"/>
        <w:spacing w:line="360" w:lineRule="atLeast"/>
        <w:jc w:val="left"/>
        <w:rPr>
          <w:rFonts w:ascii="Times New Roman" w:hAnsi="Times New Roman"/>
          <w:szCs w:val="21"/>
        </w:rPr>
      </w:pPr>
      <w:r>
        <w:rPr>
          <w:rFonts w:ascii="Times New Roman" w:hAnsi="Times New Roman"/>
          <w:szCs w:val="21"/>
        </w:rPr>
        <w:t>要求：1.语言通顺，要点齐全，意思连贯，条理清楚，书写规范；</w:t>
      </w:r>
    </w:p>
    <w:p>
      <w:pPr>
        <w:tabs>
          <w:tab w:val="left" w:pos="1776"/>
        </w:tabs>
        <w:snapToGrid w:val="0"/>
        <w:spacing w:line="360" w:lineRule="atLeast"/>
        <w:ind w:firstLine="630" w:firstLineChars="300"/>
        <w:jc w:val="left"/>
        <w:rPr>
          <w:rFonts w:ascii="Times New Roman" w:hAnsi="Times New Roman"/>
          <w:szCs w:val="21"/>
        </w:rPr>
      </w:pPr>
      <w:r>
        <w:rPr>
          <w:rFonts w:ascii="Times New Roman" w:hAnsi="Times New Roman"/>
          <w:szCs w:val="21"/>
        </w:rPr>
        <w:t>2.文中不得出现真实的姓名和学校名称；</w:t>
      </w:r>
    </w:p>
    <w:p>
      <w:pPr>
        <w:snapToGrid w:val="0"/>
        <w:spacing w:line="360" w:lineRule="atLeast"/>
        <w:ind w:firstLine="630" w:firstLineChars="300"/>
        <w:jc w:val="left"/>
        <w:rPr>
          <w:rFonts w:ascii="Times New Roman" w:hAnsi="Times New Roman"/>
          <w:szCs w:val="21"/>
        </w:rPr>
      </w:pPr>
      <w:r>
        <w:rPr>
          <w:rFonts w:ascii="Times New Roman" w:hAnsi="Times New Roman"/>
          <w:szCs w:val="21"/>
        </w:rPr>
        <w:t>3. 80~100词，文章开头已给出，不计入总词数。</w:t>
      </w:r>
    </w:p>
    <w:p>
      <w:pPr>
        <w:snapToGrid w:val="0"/>
        <w:spacing w:line="360" w:lineRule="atLeast"/>
        <w:rPr>
          <w:rFonts w:ascii="Times New Roman" w:hAnsi="Times New Roman"/>
          <w:szCs w:val="21"/>
        </w:rPr>
      </w:pPr>
      <w:r>
        <w:rPr>
          <w:rFonts w:ascii="Times New Roman" w:hAnsi="Times New Roman"/>
          <w:szCs w:val="21"/>
        </w:rPr>
        <w:t xml:space="preserve">Dear teachers and friends:  </w:t>
      </w:r>
    </w:p>
    <w:p>
      <w:pPr>
        <w:snapToGrid w:val="0"/>
        <w:spacing w:line="360" w:lineRule="atLeast"/>
        <w:ind w:firstLine="420" w:firstLineChars="200"/>
        <w:rPr>
          <w:rFonts w:ascii="Times New Roman" w:hAnsi="Times New Roman"/>
          <w:szCs w:val="21"/>
        </w:rPr>
      </w:pPr>
      <w:r>
        <w:rPr>
          <w:rFonts w:ascii="Times New Roman" w:hAnsi="Times New Roman"/>
          <w:szCs w:val="21"/>
        </w:rPr>
        <w:t xml:space="preserve">It’s great honour to stand here to report my favourite book I have read recently. The name of the book is  </w:t>
      </w:r>
    </w:p>
    <w:p>
      <w:pPr>
        <w:tabs>
          <w:tab w:val="left" w:pos="1776"/>
        </w:tabs>
        <w:snapToGrid w:val="0"/>
        <w:spacing w:line="360" w:lineRule="atLeast"/>
        <w:jc w:val="left"/>
        <w:rPr>
          <w:rFonts w:ascii="Times New Roman" w:hAnsi="Times New Roman"/>
          <w:szCs w:val="21"/>
          <w:u w:val="single"/>
        </w:rPr>
      </w:pP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ascii="Times New Roman" w:hAnsi="Times New Roman"/>
          <w:szCs w:val="21"/>
          <w:u w:val="single"/>
        </w:rPr>
        <w:tab/>
      </w:r>
      <w:r>
        <w:rPr>
          <w:rFonts w:hint="eastAsia" w:ascii="Times New Roman" w:hAnsi="Times New Roman"/>
          <w:szCs w:val="21"/>
          <w:u w:val="single"/>
        </w:rPr>
        <w:t>　　　　　　　　</w:t>
      </w:r>
    </w:p>
    <w:p>
      <w:pPr>
        <w:tabs>
          <w:tab w:val="left" w:pos="1776"/>
        </w:tabs>
        <w:snapToGrid w:val="0"/>
        <w:spacing w:line="360" w:lineRule="atLeast"/>
        <w:jc w:val="center"/>
        <w:rPr>
          <w:rFonts w:ascii="Times New Roman" w:hAnsi="Times New Roman"/>
          <w:szCs w:val="21"/>
        </w:rPr>
      </w:pPr>
      <w:r>
        <w:rPr>
          <w:rFonts w:ascii="Times New Roman" w:hAnsi="Times New Roman"/>
          <w:szCs w:val="21"/>
        </w:rPr>
        <w:t xml:space="preserve">                                                      Yours </w:t>
      </w:r>
    </w:p>
    <w:p>
      <w:pPr>
        <w:tabs>
          <w:tab w:val="left" w:pos="1776"/>
        </w:tabs>
        <w:snapToGrid w:val="0"/>
        <w:spacing w:line="360" w:lineRule="atLeast"/>
        <w:jc w:val="center"/>
        <w:rPr>
          <w:rFonts w:ascii="Times New Roman" w:hAnsi="Times New Roman"/>
          <w:szCs w:val="21"/>
        </w:rPr>
      </w:pPr>
      <w:r>
        <w:rPr>
          <w:rFonts w:ascii="Times New Roman" w:hAnsi="Times New Roman"/>
          <w:szCs w:val="21"/>
        </w:rPr>
        <w:t xml:space="preserve">                                                        Li Hua.</w:t>
      </w:r>
    </w:p>
    <w:p>
      <w:pPr>
        <w:snapToGrid w:val="0"/>
        <w:spacing w:line="360" w:lineRule="atLeast"/>
        <w:rPr>
          <w:rFonts w:ascii="Times New Roman" w:hAnsi="Times New Roman"/>
          <w:szCs w:val="21"/>
        </w:rPr>
      </w:pPr>
    </w:p>
    <w:p>
      <w:pPr>
        <w:spacing w:line="360" w:lineRule="atLeast"/>
        <w:rPr>
          <w:rFonts w:ascii="Times New Roman" w:hAnsi="Times New Roman"/>
          <w:szCs w:val="21"/>
        </w:rPr>
        <w:sectPr>
          <w:headerReference r:id="rId3" w:type="default"/>
          <w:footerReference r:id="rId4" w:type="default"/>
          <w:footerReference r:id="rId5" w:type="even"/>
          <w:pgSz w:w="20639" w:h="14572" w:orient="landscape"/>
          <w:pgMar w:top="1134" w:right="1134" w:bottom="1134" w:left="1701" w:header="0" w:footer="1021" w:gutter="0"/>
          <w:pgNumType w:start="1"/>
          <w:cols w:space="1890" w:num="2"/>
          <w:docGrid w:linePitch="312" w:charSpace="46933"/>
        </w:sectPr>
      </w:pPr>
    </w:p>
    <w:p>
      <w:bookmarkStart w:id="0" w:name="_GoBack"/>
      <w:bookmarkEnd w:id="0"/>
    </w:p>
    <w:sectPr>
      <w:pgSz w:w="20639" w:h="1457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Arial">
    <w:panose1 w:val="020B0604020202020204"/>
    <w:charset w:val="00"/>
    <w:family w:val="swiss"/>
    <w:pitch w:val="default"/>
    <w:sig w:usb0="E0002EFF" w:usb1="C000785B" w:usb2="00000009" w:usb3="00000000" w:csb0="400001FF" w:csb1="FFFF0000"/>
  </w:font>
  <w:font w:name="MS Sans Serif">
    <w:altName w:val="Arial"/>
    <w:panose1 w:val="00000000000000000000"/>
    <w:charset w:val="00"/>
    <w:family w:val="swiss"/>
    <w:pitch w:val="default"/>
    <w:sig w:usb0="00000000" w:usb1="00000000" w:usb2="00000000" w:usb3="00000000" w:csb0="00000001" w:csb1="00000000"/>
  </w:font>
  <w:font w:name="Courier New">
    <w:panose1 w:val="02070309020205020404"/>
    <w:charset w:val="00"/>
    <w:family w:val="modern"/>
    <w:pitch w:val="default"/>
    <w:sig w:usb0="E0002EFF" w:usb1="C0007843" w:usb2="00000009" w:usb3="00000000" w:csb0="400001FF" w:csb1="FFFF0000"/>
  </w:font>
  <w:font w:name="楷体_GB2312">
    <w:panose1 w:val="02010609030101010101"/>
    <w:charset w:val="86"/>
    <w:family w:val="modern"/>
    <w:pitch w:val="default"/>
    <w:sig w:usb0="00000001" w:usb1="080E0000" w:usb2="00000000" w:usb3="00000000" w:csb0="00040000" w:csb1="00000000"/>
  </w:font>
  <w:font w:name="Verdana">
    <w:panose1 w:val="020B0604030504040204"/>
    <w:charset w:val="00"/>
    <w:family w:val="swiss"/>
    <w:pitch w:val="default"/>
    <w:sig w:usb0="A00006FF" w:usb1="4000205B" w:usb2="00000010" w:usb3="00000000" w:csb0="2000019F" w:csb1="00000000"/>
  </w:font>
  <w:font w:name="EU-BX">
    <w:altName w:val="黑体"/>
    <w:panose1 w:val="00000000000000000000"/>
    <w:charset w:val="86"/>
    <w:family w:val="script"/>
    <w:pitch w:val="default"/>
    <w:sig w:usb0="00000000" w:usb1="00000000" w:usb2="00000010" w:usb3="00000000" w:csb0="00040000" w:csb1="00000000"/>
  </w:font>
  <w:font w:name="??">
    <w:altName w:val="Times New Roman"/>
    <w:panose1 w:val="00000000000000000000"/>
    <w:charset w:val="00"/>
    <w:family w:val="roman"/>
    <w:pitch w:val="default"/>
    <w:sig w:usb0="00000000" w:usb1="00000000" w:usb2="00000000" w:usb3="00000000" w:csb0="00040001" w:csb1="00000000"/>
  </w:font>
  <w:font w:name="Times">
    <w:altName w:val="Times New Roman"/>
    <w:panose1 w:val="02020603050405020304"/>
    <w:charset w:val="00"/>
    <w:family w:val="roman"/>
    <w:pitch w:val="default"/>
    <w:sig w:usb0="00000000" w:usb1="00000000" w:usb2="00000009" w:usb3="00000000" w:csb0="000001FF" w:csb1="00000000"/>
  </w:font>
  <w:font w:name="汉仪书宋二简">
    <w:altName w:val="宋体"/>
    <w:panose1 w:val="02010609000101010101"/>
    <w:charset w:val="86"/>
    <w:family w:val="modern"/>
    <w:pitch w:val="default"/>
    <w:sig w:usb0="00000000" w:usb1="00000000" w:usb2="00000012" w:usb3="00000000" w:csb0="00040000" w:csb1="00000000"/>
  </w:font>
  <w:font w:name="Adobe Caslon Pro TNY">
    <w:altName w:val="宋体"/>
    <w:panose1 w:val="00000000000000000000"/>
    <w:charset w:val="86"/>
    <w:family w:val="roman"/>
    <w:pitch w:val="default"/>
    <w:sig w:usb0="00000000" w:usb1="00000000" w:usb2="00000010" w:usb3="00000000" w:csb0="00040000" w:csb1="00000000"/>
  </w:font>
  <w:font w:name="ˎ̥">
    <w:altName w:val="Times New Roman"/>
    <w:panose1 w:val="00000000000000000000"/>
    <w:charset w:val="00"/>
    <w:family w:val="roman"/>
    <w:pitch w:val="default"/>
    <w:sig w:usb0="00000000" w:usb1="00000000" w:usb2="00000000" w:usb3="00000000" w:csb0="00040001" w:csb1="00000000"/>
  </w:font>
  <w:font w:name="Tahoma">
    <w:panose1 w:val="020B0604030504040204"/>
    <w:charset w:val="00"/>
    <w:family w:val="swiss"/>
    <w:pitch w:val="default"/>
    <w:sig w:usb0="E1002EFF" w:usb1="C000605B" w:usb2="00000029" w:usb3="00000000" w:csb0="200101FF" w:csb1="20280000"/>
  </w:font>
  <w:font w:name="仿宋_GB2312">
    <w:panose1 w:val="02010609030101010101"/>
    <w:charset w:val="86"/>
    <w:family w:val="modern"/>
    <w:pitch w:val="default"/>
    <w:sig w:usb0="00000001" w:usb1="080E0000" w:usb2="00000000" w:usb3="00000000" w:csb0="00040000" w:csb1="00000000"/>
  </w:font>
  <w:font w:name="Constantia">
    <w:panose1 w:val="02030602050306030303"/>
    <w:charset w:val="00"/>
    <w:family w:val="roman"/>
    <w:pitch w:val="default"/>
    <w:sig w:usb0="A00002EF" w:usb1="4000204B" w:usb2="00000000" w:usb3="00000000" w:csb0="2000019F" w:csb1="00000000"/>
  </w:font>
  <w:font w:name="MingLiU">
    <w:altName w:val="PMingLiU-ExtB"/>
    <w:panose1 w:val="02020509000000000000"/>
    <w:charset w:val="88"/>
    <w:family w:val="modern"/>
    <w:pitch w:val="default"/>
    <w:sig w:usb0="00000000" w:usb1="00000000" w:usb2="00000016" w:usb3="00000000" w:csb0="00100001" w:csb1="00000000"/>
  </w:font>
  <w:font w:name="方正书宋_GBK">
    <w:altName w:val="微软雅黑"/>
    <w:panose1 w:val="00000000000000000000"/>
    <w:charset w:val="00"/>
    <w:family w:val="auto"/>
    <w:pitch w:val="default"/>
    <w:sig w:usb0="00000000" w:usb1="00000000" w:usb2="00000000" w:usb3="00000000" w:csb0="00040001" w:csb1="00000000"/>
  </w:font>
  <w:font w:name="NEU-BZ">
    <w:altName w:val="Segoe Print"/>
    <w:panose1 w:val="00000000000000000000"/>
    <w:charset w:val="00"/>
    <w:family w:val="auto"/>
    <w:pitch w:val="default"/>
    <w:sig w:usb0="00000000" w:usb1="00000000" w:usb2="00000000" w:usb3="00000000" w:csb0="00040001" w:csb1="00000000"/>
  </w:font>
  <w:font w:name="Cambria Math">
    <w:panose1 w:val="02040503050406030204"/>
    <w:charset w:val="01"/>
    <w:family w:val="roman"/>
    <w:pitch w:val="default"/>
    <w:sig w:usb0="E00006FF" w:usb1="420024FF" w:usb2="02000000" w:usb3="00000000" w:csb0="2000019F" w:csb1="00000000"/>
  </w:font>
  <w:font w:name="Arial Unicode MS">
    <w:altName w:val="Arial"/>
    <w:panose1 w:val="020B0604020202020204"/>
    <w:charset w:val="00"/>
    <w:family w:val="roman"/>
    <w:pitch w:val="default"/>
    <w:sig w:usb0="00000000" w:usb1="00000000" w:usb2="00000000" w:usb3="00000000" w:csb0="00000001" w:csb1="00000000"/>
  </w:font>
  <w:font w:name="Helvetica">
    <w:altName w:val="Arial"/>
    <w:panose1 w:val="020B0604020202020204"/>
    <w:charset w:val="00"/>
    <w:family w:val="swiss"/>
    <w:pitch w:val="default"/>
    <w:sig w:usb0="00000000" w:usb1="00000000" w:usb2="00000009" w:usb3="00000000" w:csb0="000001FF" w:csb1="00000000"/>
  </w:font>
  <w:font w:name="ヒラギノ角ゴ Pro W3">
    <w:altName w:val="Times New Roman"/>
    <w:panose1 w:val="00000000000000000000"/>
    <w:charset w:val="00"/>
    <w:family w:val="roman"/>
    <w:pitch w:val="default"/>
    <w:sig w:usb0="00000000" w:usb1="00000000" w:usb2="00000000" w:usb3="00000000" w:csb0="00040001" w:csb1="00000000"/>
  </w:font>
  <w:font w:name="微软雅黑">
    <w:panose1 w:val="020B0503020204020204"/>
    <w:charset w:val="86"/>
    <w:family w:val="swiss"/>
    <w:pitch w:val="default"/>
    <w:sig w:usb0="80000287" w:usb1="2ACF3C50" w:usb2="00000016" w:usb3="00000000" w:csb0="0004001F" w:csb1="00000000"/>
  </w:font>
  <w:font w:name="华文中宋">
    <w:altName w:val="宋体"/>
    <w:panose1 w:val="02010600040101010101"/>
    <w:charset w:val="86"/>
    <w:family w:val="auto"/>
    <w:pitch w:val="default"/>
    <w:sig w:usb0="00000000" w:usb1="00000000" w:usb2="00000010" w:usb3="00000000" w:csb0="0004009F" w:csb1="00000000"/>
  </w:font>
  <w:font w:name="方正书宋简体">
    <w:altName w:val="宋体"/>
    <w:panose1 w:val="02010601030101010101"/>
    <w:charset w:val="86"/>
    <w:family w:val="auto"/>
    <w:pitch w:val="default"/>
    <w:sig w:usb0="00000000" w:usb1="00000000" w:usb2="00000010" w:usb3="00000000" w:csb0="00040000" w:csb1="00000000"/>
  </w:font>
  <w:font w:name="方正大标宋简体">
    <w:altName w:val="微软雅黑"/>
    <w:panose1 w:val="02010601030101010101"/>
    <w:charset w:val="86"/>
    <w:family w:val="auto"/>
    <w:pitch w:val="default"/>
    <w:sig w:usb0="00000000" w:usb1="00000000" w:usb2="00000010" w:usb3="00000000" w:csb0="00040000" w:csb1="00000000"/>
  </w:font>
  <w:font w:name="Book Antiqua">
    <w:altName w:val="Segoe Print"/>
    <w:panose1 w:val="02040602050305030304"/>
    <w:charset w:val="00"/>
    <w:family w:val="roman"/>
    <w:pitch w:val="default"/>
    <w:sig w:usb0="00000000" w:usb1="00000000" w:usb2="00000000" w:usb3="00000000" w:csb0="0000009F" w:csb1="00000000"/>
  </w:font>
  <w:font w:name="方正魏碑简体">
    <w:altName w:val="黑体"/>
    <w:panose1 w:val="03000509000000000000"/>
    <w:charset w:val="86"/>
    <w:family w:val="script"/>
    <w:pitch w:val="default"/>
    <w:sig w:usb0="00000000" w:usb1="00000000" w:usb2="00000010" w:usb3="00000000" w:csb0="00040000" w:csb1="00000000"/>
  </w:font>
  <w:font w:name="̥_GB2312">
    <w:altName w:val="Times New Roman"/>
    <w:panose1 w:val="00000000000000000000"/>
    <w:charset w:val="00"/>
    <w:family w:val="roman"/>
    <w:pitch w:val="default"/>
    <w:sig w:usb0="00000000" w:usb1="00000000" w:usb2="00000000" w:usb3="00000000" w:csb0="00040001" w:csb1="00000000"/>
  </w:font>
  <w:font w:name="Comic Sans MS">
    <w:panose1 w:val="030F0702030302020204"/>
    <w:charset w:val="00"/>
    <w:family w:val="script"/>
    <w:pitch w:val="default"/>
    <w:sig w:usb0="00000287" w:usb1="00000013" w:usb2="00000000" w:usb3="00000000" w:csb0="2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tabs>
        <w:tab w:val="center" w:pos="9169"/>
        <w:tab w:val="left" w:pos="9705"/>
        <w:tab w:val="clear" w:pos="4153"/>
        <w:tab w:val="clear" w:pos="8306"/>
      </w:tabs>
      <w:ind w:firstLine="90" w:firstLineChars="50"/>
      <w:jc w:val="center"/>
    </w:pPr>
    <w:r>
      <w:rPr>
        <w:rFonts w:hint="eastAsia"/>
      </w:rPr>
      <w:t>初三英语　　第</w:t>
    </w:r>
    <w:r>
      <w:t xml:space="preserve"> </w:t>
    </w:r>
    <w:r>
      <w:fldChar w:fldCharType="begin"/>
    </w:r>
    <w:r>
      <w:instrText xml:space="preserve"> =</w:instrText>
    </w:r>
    <w:r>
      <w:fldChar w:fldCharType="begin"/>
    </w:r>
    <w:r>
      <w:instrText xml:space="preserve"> page</w:instrText>
    </w:r>
    <w:r>
      <w:fldChar w:fldCharType="separate"/>
    </w:r>
    <w:r>
      <w:instrText xml:space="preserve">6</w:instrText>
    </w:r>
    <w:r>
      <w:fldChar w:fldCharType="end"/>
    </w:r>
    <w:r>
      <w:instrText xml:space="preserve">*2-1 </w:instrText>
    </w:r>
    <w:r>
      <w:fldChar w:fldCharType="separate"/>
    </w:r>
    <w:r>
      <w:t>11</w:t>
    </w:r>
    <w:r>
      <w:fldChar w:fldCharType="end"/>
    </w:r>
    <w:r>
      <w:t xml:space="preserve"> </w:t>
    </w:r>
    <w:r>
      <w:rPr>
        <w:rFonts w:hint="eastAsia"/>
      </w:rPr>
      <w:t>页</w:t>
    </w:r>
    <w:r>
      <w:t xml:space="preserve"> </w:t>
    </w:r>
    <w:r>
      <w:rPr>
        <w:rFonts w:hint="eastAsia"/>
      </w:rPr>
      <w:t>共</w:t>
    </w:r>
    <w:r>
      <w:t xml:space="preserve"> </w:t>
    </w:r>
    <w:r>
      <w:fldChar w:fldCharType="begin"/>
    </w:r>
    <w:r>
      <w:instrText xml:space="preserve"> =</w:instrText>
    </w:r>
    <w:r>
      <w:fldChar w:fldCharType="begin"/>
    </w:r>
    <w:r>
      <w:instrText xml:space="preserve"> numpages</w:instrText>
    </w:r>
    <w:r>
      <w:fldChar w:fldCharType="separate"/>
    </w:r>
    <w:r>
      <w:instrText xml:space="preserve">6</w:instrText>
    </w:r>
    <w:r>
      <w:fldChar w:fldCharType="end"/>
    </w:r>
    <w:r>
      <w:instrText xml:space="preserve">*2 </w:instrText>
    </w:r>
    <w:r>
      <w:fldChar w:fldCharType="separate"/>
    </w:r>
    <w:r>
      <w:t>12</w:t>
    </w:r>
    <w:r>
      <w:fldChar w:fldCharType="end"/>
    </w:r>
    <w:r>
      <w:t xml:space="preserve"> </w:t>
    </w:r>
    <w:r>
      <w:rPr>
        <w:rFonts w:hint="eastAsia"/>
      </w:rPr>
      <w:t>页</w:t>
    </w:r>
    <w:r>
      <w:t xml:space="preserve"> </w:t>
    </w:r>
    <w:r>
      <w:rPr>
        <w:rFonts w:hint="eastAsia"/>
      </w:rPr>
      <w:t xml:space="preserve"> </w:t>
    </w:r>
    <w:r>
      <w:fldChar w:fldCharType="begin"/>
    </w:r>
    <w:r>
      <w:instrText xml:space="preserve"> DATE \@ "M/d/yyyy" </w:instrText>
    </w:r>
    <w:r>
      <w:fldChar w:fldCharType="separate"/>
    </w:r>
    <w:r>
      <w:t>1/29/2023</w:t>
    </w:r>
    <w:r>
      <w:fldChar w:fldCharType="end"/>
    </w:r>
    <w:r>
      <w:rPr>
        <w:rFonts w:hint="eastAsia"/>
      </w:rPr>
      <w:t xml:space="preserve">   S</w:t>
    </w:r>
    <w:r>
      <w:t xml:space="preserve">           </w:t>
    </w:r>
    <w:r>
      <w:rPr>
        <w:rFonts w:hint="eastAsia"/>
      </w:rPr>
      <w:t xml:space="preserve">    　　 </w:t>
    </w:r>
    <w:r>
      <w:rPr>
        <w:rFonts w:hint="eastAsia"/>
      </w:rPr>
      <w:tab/>
    </w:r>
    <w:r>
      <w:rPr>
        <w:rFonts w:hint="eastAsia"/>
      </w:rPr>
      <w:t xml:space="preserve">              　　　　　　　　初三英语　　　第</w:t>
    </w:r>
    <w:r>
      <w:t xml:space="preserve"> </w:t>
    </w:r>
    <w:r>
      <w:fldChar w:fldCharType="begin"/>
    </w:r>
    <w:r>
      <w:instrText xml:space="preserve"> =</w:instrText>
    </w:r>
    <w:r>
      <w:fldChar w:fldCharType="begin"/>
    </w:r>
    <w:r>
      <w:instrText xml:space="preserve"> page</w:instrText>
    </w:r>
    <w:r>
      <w:fldChar w:fldCharType="separate"/>
    </w:r>
    <w:r>
      <w:instrText xml:space="preserve">6</w:instrText>
    </w:r>
    <w:r>
      <w:fldChar w:fldCharType="end"/>
    </w:r>
    <w:r>
      <w:instrText xml:space="preserve">*2 </w:instrText>
    </w:r>
    <w:r>
      <w:fldChar w:fldCharType="separate"/>
    </w:r>
    <w:r>
      <w:t>12</w:t>
    </w:r>
    <w:r>
      <w:fldChar w:fldCharType="end"/>
    </w:r>
    <w:r>
      <w:t xml:space="preserve"> </w:t>
    </w:r>
    <w:r>
      <w:rPr>
        <w:rFonts w:hint="eastAsia"/>
      </w:rPr>
      <w:t>页</w:t>
    </w:r>
    <w:r>
      <w:t xml:space="preserve"> </w:t>
    </w:r>
    <w:r>
      <w:rPr>
        <w:rFonts w:hint="eastAsia"/>
      </w:rPr>
      <w:t>共</w:t>
    </w:r>
    <w:r>
      <w:t xml:space="preserve"> </w:t>
    </w:r>
    <w:r>
      <w:fldChar w:fldCharType="begin"/>
    </w:r>
    <w:r>
      <w:instrText xml:space="preserve"> =</w:instrText>
    </w:r>
    <w:r>
      <w:fldChar w:fldCharType="begin"/>
    </w:r>
    <w:r>
      <w:instrText xml:space="preserve"> numpages</w:instrText>
    </w:r>
    <w:r>
      <w:fldChar w:fldCharType="separate"/>
    </w:r>
    <w:r>
      <w:instrText xml:space="preserve">6</w:instrText>
    </w:r>
    <w:r>
      <w:fldChar w:fldCharType="end"/>
    </w:r>
    <w:r>
      <w:instrText xml:space="preserve">*2 </w:instrText>
    </w:r>
    <w:r>
      <w:fldChar w:fldCharType="separate"/>
    </w:r>
    <w:r>
      <w:t>12</w:t>
    </w:r>
    <w:r>
      <w:fldChar w:fldCharType="end"/>
    </w:r>
    <w:r>
      <w:t xml:space="preserve"> </w:t>
    </w:r>
    <w:r>
      <w:rPr>
        <w:rFonts w:hint="eastAsia"/>
      </w:rPr>
      <w:t xml:space="preserve">页 </w:t>
    </w:r>
    <w:r>
      <w:fldChar w:fldCharType="begin"/>
    </w:r>
    <w:r>
      <w:instrText xml:space="preserve"> DATE \@ "M/d/yyyy" </w:instrText>
    </w:r>
    <w:r>
      <w:fldChar w:fldCharType="separate"/>
    </w:r>
    <w:r>
      <w:t>1/29/2023</w:t>
    </w:r>
    <w:r>
      <w:fldChar w:fldCharType="end"/>
    </w:r>
    <w:r>
      <w:rPr>
        <w:rFonts w:hint="eastAsia"/>
      </w:rPr>
      <w:t xml:space="preserve">   S</w: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framePr w:wrap="around" w:vAnchor="text" w:hAnchor="margin" w:xAlign="center" w:y="1"/>
      <w:rPr>
        <w:rStyle w:val="65"/>
      </w:rPr>
    </w:pPr>
    <w:r>
      <w:fldChar w:fldCharType="begin"/>
    </w:r>
    <w:r>
      <w:rPr>
        <w:rStyle w:val="65"/>
      </w:rPr>
      <w:instrText xml:space="preserve">PAGE  </w:instrText>
    </w:r>
    <w:r>
      <w:fldChar w:fldCharType="separate"/>
    </w:r>
    <w:r>
      <w:rPr>
        <w:rStyle w:val="65"/>
      </w:rPr>
      <w:t>12</w:t>
    </w:r>
    <w:r>
      <w:fldChar w:fldCharType="end"/>
    </w:r>
  </w:p>
  <w:p>
    <w:pPr>
      <w:pStyle w:val="3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pBdr>
        <w:bottom w:val="none" w:color="auto" w:sz="0" w:space="0"/>
      </w:pBdr>
      <w:rPr>
        <w:rFonts w:hint="eastAsia"/>
      </w:rPr>
    </w:pPr>
  </w:p>
  <w:p>
    <w:pPr>
      <w:pStyle w:val="37"/>
      <w:pBdr>
        <w:bottom w:val="none" w:color="auto" w:sz="0" w:space="0"/>
      </w:pBdr>
      <w:rPr>
        <w:rFonts w:hint="eastAsia"/>
      </w:rPr>
    </w:pPr>
  </w:p>
  <w:p>
    <w:pPr>
      <w:pStyle w:val="37"/>
      <w:pBdr>
        <w:bottom w:val="none" w:color="auto" w:sz="0" w:space="0"/>
      </w:pBdr>
      <w:rPr>
        <w:rFonts w:hint="eastAsia"/>
      </w:rPr>
    </w:pPr>
  </w:p>
  <w:p>
    <w:pPr>
      <w:pStyle w:val="37"/>
      <w:pBdr>
        <w:bottom w:val="none" w:color="auto" w:sz="0" w:space="0"/>
      </w:pBdr>
    </w:pPr>
  </w:p>
  <w:p>
    <w:pPr>
      <w:pBdr>
        <w:bottom w:val="none" w:color="auto" w:sz="0" w:space="1"/>
      </w:pBdr>
      <w:snapToGrid w:val="0"/>
      <w:rPr>
        <w:rFonts w:ascii="Times New Roman" w:hAnsi="Times New Roman"/>
        <w:kern w:val="0"/>
        <w:sz w:val="2"/>
        <w:szCs w:val="2"/>
      </w:rPr>
    </w:pPr>
    <w:r>
      <w:pict>
        <v:shape id="_x0000_s2049"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2"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2DB38D2"/>
    <w:multiLevelType w:val="multilevel"/>
    <w:tmpl w:val="62DB38D2"/>
    <w:lvl w:ilvl="0" w:tentative="0">
      <w:start w:val="1"/>
      <w:numFmt w:val="chineseCountingThousand"/>
      <w:pStyle w:val="552"/>
      <w:suff w:val="nothing"/>
      <w:lvlText w:val="%1．"/>
      <w:lvlJc w:val="left"/>
      <w:pPr>
        <w:ind w:left="0" w:firstLine="0"/>
      </w:pPr>
      <w:rPr>
        <w:rFonts w:hint="eastAsia"/>
      </w:rPr>
    </w:lvl>
    <w:lvl w:ilvl="1" w:tentative="0">
      <w:start w:val="1"/>
      <w:numFmt w:val="decimal"/>
      <w:lvlText w:val="%1.%2"/>
      <w:lvlJc w:val="left"/>
      <w:pPr>
        <w:tabs>
          <w:tab w:val="left" w:pos="5945"/>
        </w:tabs>
        <w:ind w:left="5945" w:hanging="567"/>
      </w:pPr>
      <w:rPr>
        <w:rFonts w:hint="eastAsia"/>
      </w:rPr>
    </w:lvl>
    <w:lvl w:ilvl="2" w:tentative="0">
      <w:start w:val="0"/>
      <w:numFmt w:val="none"/>
      <w:lvlText w:val=""/>
      <w:lvlJc w:val="left"/>
      <w:pPr>
        <w:tabs>
          <w:tab w:val="left" w:pos="360"/>
        </w:tabs>
      </w:pPr>
    </w:lvl>
    <w:lvl w:ilvl="3" w:tentative="0">
      <w:start w:val="1"/>
      <w:numFmt w:val="decimal"/>
      <w:lvlText w:val="%1.%2.%3.%4"/>
      <w:lvlJc w:val="left"/>
      <w:pPr>
        <w:tabs>
          <w:tab w:val="left" w:pos="6937"/>
        </w:tabs>
        <w:ind w:left="6937" w:hanging="708"/>
      </w:pPr>
      <w:rPr>
        <w:rFonts w:hint="eastAsia"/>
      </w:rPr>
    </w:lvl>
    <w:lvl w:ilvl="4" w:tentative="0">
      <w:start w:val="1"/>
      <w:numFmt w:val="decimal"/>
      <w:lvlText w:val="%1.%2.%3.%4.%5"/>
      <w:lvlJc w:val="left"/>
      <w:pPr>
        <w:tabs>
          <w:tab w:val="left" w:pos="7504"/>
        </w:tabs>
        <w:ind w:left="7504" w:hanging="850"/>
      </w:pPr>
      <w:rPr>
        <w:rFonts w:hint="eastAsia"/>
      </w:rPr>
    </w:lvl>
    <w:lvl w:ilvl="5" w:tentative="0">
      <w:start w:val="1"/>
      <w:numFmt w:val="decimal"/>
      <w:lvlText w:val="%1.%2.%3.%4.%5.%6"/>
      <w:lvlJc w:val="left"/>
      <w:pPr>
        <w:tabs>
          <w:tab w:val="left" w:pos="8213"/>
        </w:tabs>
        <w:ind w:left="8213" w:hanging="1134"/>
      </w:pPr>
      <w:rPr>
        <w:rFonts w:hint="eastAsia"/>
      </w:rPr>
    </w:lvl>
    <w:lvl w:ilvl="6" w:tentative="0">
      <w:start w:val="1"/>
      <w:numFmt w:val="decimal"/>
      <w:lvlText w:val="%1.%2.%3.%4.%5.%6.%7"/>
      <w:lvlJc w:val="left"/>
      <w:pPr>
        <w:tabs>
          <w:tab w:val="left" w:pos="8780"/>
        </w:tabs>
        <w:ind w:left="8780" w:hanging="1276"/>
      </w:pPr>
      <w:rPr>
        <w:rFonts w:hint="eastAsia"/>
      </w:rPr>
    </w:lvl>
    <w:lvl w:ilvl="7" w:tentative="0">
      <w:start w:val="0"/>
      <w:numFmt w:val="none"/>
      <w:lvlText w:val=""/>
      <w:lvlJc w:val="left"/>
      <w:pPr>
        <w:tabs>
          <w:tab w:val="left" w:pos="360"/>
        </w:tabs>
      </w:pPr>
    </w:lvl>
    <w:lvl w:ilvl="8" w:tentative="0">
      <w:start w:val="1"/>
      <w:numFmt w:val="decimal"/>
      <w:lvlText w:val="%1.%2.%3.%4.%5.%6.%7.%8.%9"/>
      <w:lvlJc w:val="left"/>
      <w:pPr>
        <w:tabs>
          <w:tab w:val="left" w:pos="10055"/>
        </w:tabs>
        <w:ind w:left="10055" w:hanging="1700"/>
      </w:pPr>
      <w:rPr>
        <w:rFonts w:hint="eastAsia"/>
      </w:rPr>
    </w:lvl>
  </w:abstractNum>
  <w:abstractNum w:abstractNumId="1">
    <w:nsid w:val="665C247F"/>
    <w:multiLevelType w:val="multilevel"/>
    <w:tmpl w:val="665C247F"/>
    <w:lvl w:ilvl="0" w:tentative="0">
      <w:start w:val="1"/>
      <w:numFmt w:val="decimal"/>
      <w:pStyle w:val="689"/>
      <w:suff w:val="nothing"/>
      <w:lvlText w:val="%1．"/>
      <w:lvlJc w:val="left"/>
      <w:pPr>
        <w:ind w:left="0" w:firstLine="0"/>
      </w:pPr>
      <w:rPr>
        <w:rFonts w:hint="eastAsia"/>
      </w:rPr>
    </w:lvl>
    <w:lvl w:ilvl="1" w:tentative="0">
      <w:start w:val="1"/>
      <w:numFmt w:val="decimal"/>
      <w:lvlText w:val="%1.%2"/>
      <w:lvlJc w:val="left"/>
      <w:pPr>
        <w:tabs>
          <w:tab w:val="left" w:pos="5995"/>
        </w:tabs>
        <w:ind w:left="5995" w:hanging="567"/>
      </w:pPr>
      <w:rPr>
        <w:rFonts w:hint="eastAsia"/>
      </w:rPr>
    </w:lvl>
    <w:lvl w:ilvl="2" w:tentative="0">
      <w:start w:val="1"/>
      <w:numFmt w:val="decimal"/>
      <w:lvlText w:val="%3%1．"/>
      <w:lvlJc w:val="left"/>
      <w:pPr>
        <w:tabs>
          <w:tab w:val="left" w:pos="6574"/>
        </w:tabs>
        <w:ind w:left="5854" w:firstLine="0"/>
      </w:pPr>
      <w:rPr>
        <w:rFonts w:hint="eastAsia"/>
      </w:rPr>
    </w:lvl>
    <w:lvl w:ilvl="3" w:tentative="0">
      <w:start w:val="1"/>
      <w:numFmt w:val="decimal"/>
      <w:lvlText w:val="%1.%2.%3.%4"/>
      <w:lvlJc w:val="left"/>
      <w:pPr>
        <w:tabs>
          <w:tab w:val="left" w:pos="6987"/>
        </w:tabs>
        <w:ind w:left="6987" w:hanging="708"/>
      </w:pPr>
      <w:rPr>
        <w:rFonts w:hint="eastAsia"/>
      </w:rPr>
    </w:lvl>
    <w:lvl w:ilvl="4" w:tentative="0">
      <w:start w:val="1"/>
      <w:numFmt w:val="decimal"/>
      <w:lvlText w:val="%1.%2.%3.%4.%5"/>
      <w:lvlJc w:val="left"/>
      <w:pPr>
        <w:tabs>
          <w:tab w:val="left" w:pos="7554"/>
        </w:tabs>
        <w:ind w:left="7554" w:hanging="850"/>
      </w:pPr>
      <w:rPr>
        <w:rFonts w:hint="eastAsia"/>
      </w:rPr>
    </w:lvl>
    <w:lvl w:ilvl="5" w:tentative="0">
      <w:start w:val="0"/>
      <w:numFmt w:val="none"/>
      <w:lvlText w:val=""/>
      <w:lvlJc w:val="left"/>
      <w:pPr>
        <w:tabs>
          <w:tab w:val="left" w:pos="360"/>
        </w:tabs>
      </w:pPr>
    </w:lvl>
    <w:lvl w:ilvl="6" w:tentative="0">
      <w:start w:val="1"/>
      <w:numFmt w:val="decimal"/>
      <w:lvlText w:val="%1.%2.%3.%4.%5.%6.%7"/>
      <w:lvlJc w:val="left"/>
      <w:pPr>
        <w:tabs>
          <w:tab w:val="left" w:pos="8830"/>
        </w:tabs>
        <w:ind w:left="8830" w:hanging="1276"/>
      </w:pPr>
      <w:rPr>
        <w:rFonts w:hint="eastAsia"/>
      </w:rPr>
    </w:lvl>
    <w:lvl w:ilvl="7" w:tentative="0">
      <w:start w:val="1"/>
      <w:numFmt w:val="decimal"/>
      <w:lvlText w:val="%1.%2.%3.%4.%5.%6.%7.%8"/>
      <w:lvlJc w:val="left"/>
      <w:pPr>
        <w:tabs>
          <w:tab w:val="left" w:pos="9397"/>
        </w:tabs>
        <w:ind w:left="9397" w:hanging="1418"/>
      </w:pPr>
      <w:rPr>
        <w:rFonts w:hint="eastAsia"/>
      </w:rPr>
    </w:lvl>
    <w:lvl w:ilvl="8" w:tentative="0">
      <w:start w:val="1"/>
      <w:numFmt w:val="decimal"/>
      <w:lvlText w:val="%1.%2.%3.%4.%5.%6.%7.%8.%9"/>
      <w:lvlJc w:val="left"/>
      <w:pPr>
        <w:tabs>
          <w:tab w:val="left" w:pos="10105"/>
        </w:tabs>
        <w:ind w:left="10105" w:hanging="1700"/>
      </w:pPr>
      <w:rPr>
        <w:rFonts w:hint="eastAsia"/>
      </w:rPr>
    </w:lvl>
  </w:abstractNum>
  <w:abstractNum w:abstractNumId="2">
    <w:nsid w:val="6D772CC4"/>
    <w:multiLevelType w:val="multilevel"/>
    <w:tmpl w:val="6D772CC4"/>
    <w:lvl w:ilvl="0" w:tentative="0">
      <w:start w:val="1"/>
      <w:numFmt w:val="decimal"/>
      <w:pStyle w:val="709"/>
      <w:lvlText w:val="%1)"/>
      <w:lvlJc w:val="left"/>
      <w:pPr>
        <w:tabs>
          <w:tab w:val="left" w:pos="420"/>
        </w:tabs>
        <w:ind w:left="420" w:hanging="420"/>
      </w:pPr>
      <w:rPr>
        <w:rFonts w:hint="eastAsia" w:ascii="Times New Roman" w:eastAsia="黑体"/>
        <w:b/>
        <w:i w:val="0"/>
        <w:caps w:val="0"/>
        <w:strike w:val="0"/>
        <w:dstrike w:val="0"/>
        <w:outline w:val="0"/>
        <w:shadow w:val="0"/>
        <w:emboss w:val="0"/>
        <w:imprint w:val="0"/>
        <w:vanish w:val="0"/>
        <w:color w:val="auto"/>
        <w:sz w:val="21"/>
        <w:u w:val="none"/>
        <w:vertAlign w:val="baseline"/>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7C72797F"/>
    <w:multiLevelType w:val="multilevel"/>
    <w:tmpl w:val="7C72797F"/>
    <w:lvl w:ilvl="0" w:tentative="0">
      <w:start w:val="1"/>
      <w:numFmt w:val="decimal"/>
      <w:pStyle w:val="576"/>
      <w:lvlText w:val="%1."/>
      <w:lvlJc w:val="left"/>
      <w:pPr>
        <w:tabs>
          <w:tab w:val="left" w:pos="42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3"/>
  </w:num>
  <w:num w:numId="3">
    <w:abstractNumId w:val="1"/>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bordersDoNotSurroundHeader w:val="1"/>
  <w:bordersDoNotSurroundFooter w:val="1"/>
  <w:doNotTrackMoves/>
  <w:attachedTemplate r:id="rId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54EDA"/>
    <w:rsid w:val="000001D9"/>
    <w:rsid w:val="00000274"/>
    <w:rsid w:val="00000B52"/>
    <w:rsid w:val="00000E5C"/>
    <w:rsid w:val="000011CB"/>
    <w:rsid w:val="000012EB"/>
    <w:rsid w:val="0000187A"/>
    <w:rsid w:val="00002160"/>
    <w:rsid w:val="0000280B"/>
    <w:rsid w:val="00002B62"/>
    <w:rsid w:val="00002F08"/>
    <w:rsid w:val="0000334A"/>
    <w:rsid w:val="0000340E"/>
    <w:rsid w:val="0000359B"/>
    <w:rsid w:val="000036DC"/>
    <w:rsid w:val="00003AEE"/>
    <w:rsid w:val="00003D54"/>
    <w:rsid w:val="00003EBA"/>
    <w:rsid w:val="00003F14"/>
    <w:rsid w:val="000041D7"/>
    <w:rsid w:val="00004B49"/>
    <w:rsid w:val="000050CA"/>
    <w:rsid w:val="000058D8"/>
    <w:rsid w:val="00005E5D"/>
    <w:rsid w:val="00005FBB"/>
    <w:rsid w:val="000069E3"/>
    <w:rsid w:val="00006ADE"/>
    <w:rsid w:val="00006AE2"/>
    <w:rsid w:val="0000717E"/>
    <w:rsid w:val="00007414"/>
    <w:rsid w:val="000074A1"/>
    <w:rsid w:val="000074E8"/>
    <w:rsid w:val="00007EFE"/>
    <w:rsid w:val="0001018C"/>
    <w:rsid w:val="00010A6B"/>
    <w:rsid w:val="00010CF7"/>
    <w:rsid w:val="0001111E"/>
    <w:rsid w:val="00011456"/>
    <w:rsid w:val="00011BF1"/>
    <w:rsid w:val="00011C68"/>
    <w:rsid w:val="00012080"/>
    <w:rsid w:val="00012A04"/>
    <w:rsid w:val="00012D41"/>
    <w:rsid w:val="0001305A"/>
    <w:rsid w:val="00013353"/>
    <w:rsid w:val="000139E9"/>
    <w:rsid w:val="00013A54"/>
    <w:rsid w:val="00013C3F"/>
    <w:rsid w:val="00013D63"/>
    <w:rsid w:val="00013F9B"/>
    <w:rsid w:val="00013FD8"/>
    <w:rsid w:val="00014121"/>
    <w:rsid w:val="0001442C"/>
    <w:rsid w:val="000147F5"/>
    <w:rsid w:val="00014BD3"/>
    <w:rsid w:val="00015023"/>
    <w:rsid w:val="00015164"/>
    <w:rsid w:val="00015297"/>
    <w:rsid w:val="000153AA"/>
    <w:rsid w:val="000153AB"/>
    <w:rsid w:val="000157D8"/>
    <w:rsid w:val="000157E9"/>
    <w:rsid w:val="00015E89"/>
    <w:rsid w:val="00015F61"/>
    <w:rsid w:val="00015FAA"/>
    <w:rsid w:val="000160E9"/>
    <w:rsid w:val="000161F5"/>
    <w:rsid w:val="00016245"/>
    <w:rsid w:val="000167BC"/>
    <w:rsid w:val="000169E3"/>
    <w:rsid w:val="000169F1"/>
    <w:rsid w:val="00016B55"/>
    <w:rsid w:val="00016DE4"/>
    <w:rsid w:val="0001701E"/>
    <w:rsid w:val="000172ED"/>
    <w:rsid w:val="0001758C"/>
    <w:rsid w:val="00017BE7"/>
    <w:rsid w:val="00017F5D"/>
    <w:rsid w:val="000200CA"/>
    <w:rsid w:val="000202A6"/>
    <w:rsid w:val="00020592"/>
    <w:rsid w:val="00020746"/>
    <w:rsid w:val="000209B4"/>
    <w:rsid w:val="00020A09"/>
    <w:rsid w:val="00020C31"/>
    <w:rsid w:val="00020DC1"/>
    <w:rsid w:val="00020EE9"/>
    <w:rsid w:val="00021295"/>
    <w:rsid w:val="000218C6"/>
    <w:rsid w:val="00021A52"/>
    <w:rsid w:val="00021D29"/>
    <w:rsid w:val="0002242E"/>
    <w:rsid w:val="00022A1A"/>
    <w:rsid w:val="00022A9E"/>
    <w:rsid w:val="00022C63"/>
    <w:rsid w:val="00022D64"/>
    <w:rsid w:val="000230E8"/>
    <w:rsid w:val="0002353F"/>
    <w:rsid w:val="0002374F"/>
    <w:rsid w:val="000242B0"/>
    <w:rsid w:val="000246C3"/>
    <w:rsid w:val="0002493F"/>
    <w:rsid w:val="000249D4"/>
    <w:rsid w:val="00024C3A"/>
    <w:rsid w:val="00024DAB"/>
    <w:rsid w:val="000250E1"/>
    <w:rsid w:val="000253A4"/>
    <w:rsid w:val="00025D41"/>
    <w:rsid w:val="00025E1C"/>
    <w:rsid w:val="00025E34"/>
    <w:rsid w:val="00025F8E"/>
    <w:rsid w:val="0002607D"/>
    <w:rsid w:val="00026080"/>
    <w:rsid w:val="00026111"/>
    <w:rsid w:val="000272DC"/>
    <w:rsid w:val="000276BF"/>
    <w:rsid w:val="000279AF"/>
    <w:rsid w:val="00027DBC"/>
    <w:rsid w:val="00030E17"/>
    <w:rsid w:val="00030E1F"/>
    <w:rsid w:val="00030E5E"/>
    <w:rsid w:val="00030FBC"/>
    <w:rsid w:val="00031140"/>
    <w:rsid w:val="0003152A"/>
    <w:rsid w:val="00031CBB"/>
    <w:rsid w:val="00032869"/>
    <w:rsid w:val="00032982"/>
    <w:rsid w:val="00032AE8"/>
    <w:rsid w:val="00032F55"/>
    <w:rsid w:val="00033462"/>
    <w:rsid w:val="00033807"/>
    <w:rsid w:val="00033C83"/>
    <w:rsid w:val="00035069"/>
    <w:rsid w:val="000351A5"/>
    <w:rsid w:val="0003521F"/>
    <w:rsid w:val="00035274"/>
    <w:rsid w:val="000357FA"/>
    <w:rsid w:val="00035956"/>
    <w:rsid w:val="00035D85"/>
    <w:rsid w:val="00036907"/>
    <w:rsid w:val="00036963"/>
    <w:rsid w:val="000370AB"/>
    <w:rsid w:val="00037420"/>
    <w:rsid w:val="00037B07"/>
    <w:rsid w:val="00037F13"/>
    <w:rsid w:val="000400B2"/>
    <w:rsid w:val="00040100"/>
    <w:rsid w:val="000403C5"/>
    <w:rsid w:val="000404EB"/>
    <w:rsid w:val="000406B4"/>
    <w:rsid w:val="000410FD"/>
    <w:rsid w:val="00041246"/>
    <w:rsid w:val="00041311"/>
    <w:rsid w:val="00041482"/>
    <w:rsid w:val="00041485"/>
    <w:rsid w:val="00041708"/>
    <w:rsid w:val="00041D85"/>
    <w:rsid w:val="00041E38"/>
    <w:rsid w:val="000421B4"/>
    <w:rsid w:val="000424C6"/>
    <w:rsid w:val="0004262D"/>
    <w:rsid w:val="00042659"/>
    <w:rsid w:val="000426BE"/>
    <w:rsid w:val="00042C06"/>
    <w:rsid w:val="00042E01"/>
    <w:rsid w:val="0004359D"/>
    <w:rsid w:val="0004359F"/>
    <w:rsid w:val="0004436E"/>
    <w:rsid w:val="000445EB"/>
    <w:rsid w:val="00044C5B"/>
    <w:rsid w:val="00045280"/>
    <w:rsid w:val="00045552"/>
    <w:rsid w:val="00045637"/>
    <w:rsid w:val="00045B31"/>
    <w:rsid w:val="00045B8D"/>
    <w:rsid w:val="00045FE3"/>
    <w:rsid w:val="0004621B"/>
    <w:rsid w:val="00046473"/>
    <w:rsid w:val="0004682E"/>
    <w:rsid w:val="00046F3E"/>
    <w:rsid w:val="000471E9"/>
    <w:rsid w:val="000473A6"/>
    <w:rsid w:val="00047722"/>
    <w:rsid w:val="00047881"/>
    <w:rsid w:val="000478AA"/>
    <w:rsid w:val="00047D57"/>
    <w:rsid w:val="00047DEF"/>
    <w:rsid w:val="000502E0"/>
    <w:rsid w:val="0005030D"/>
    <w:rsid w:val="000508EE"/>
    <w:rsid w:val="00050C95"/>
    <w:rsid w:val="00051205"/>
    <w:rsid w:val="000512D1"/>
    <w:rsid w:val="000516FA"/>
    <w:rsid w:val="000517D3"/>
    <w:rsid w:val="00051883"/>
    <w:rsid w:val="000519BA"/>
    <w:rsid w:val="00051B2A"/>
    <w:rsid w:val="00051C3C"/>
    <w:rsid w:val="00051CE1"/>
    <w:rsid w:val="00051D02"/>
    <w:rsid w:val="000522B1"/>
    <w:rsid w:val="000522C5"/>
    <w:rsid w:val="000524DF"/>
    <w:rsid w:val="000525A3"/>
    <w:rsid w:val="0005270A"/>
    <w:rsid w:val="00052835"/>
    <w:rsid w:val="00052CCE"/>
    <w:rsid w:val="00053566"/>
    <w:rsid w:val="00053B9F"/>
    <w:rsid w:val="00053E2A"/>
    <w:rsid w:val="0005477F"/>
    <w:rsid w:val="00054AEF"/>
    <w:rsid w:val="00054C85"/>
    <w:rsid w:val="00054D55"/>
    <w:rsid w:val="00054F7B"/>
    <w:rsid w:val="00054FC9"/>
    <w:rsid w:val="000551A3"/>
    <w:rsid w:val="000553C2"/>
    <w:rsid w:val="00055466"/>
    <w:rsid w:val="0005557E"/>
    <w:rsid w:val="00055598"/>
    <w:rsid w:val="0005562C"/>
    <w:rsid w:val="00055ADC"/>
    <w:rsid w:val="00055B69"/>
    <w:rsid w:val="00055D46"/>
    <w:rsid w:val="00055FEE"/>
    <w:rsid w:val="000563CF"/>
    <w:rsid w:val="00056C31"/>
    <w:rsid w:val="00056FF1"/>
    <w:rsid w:val="00057321"/>
    <w:rsid w:val="000574F3"/>
    <w:rsid w:val="0005766E"/>
    <w:rsid w:val="00057B05"/>
    <w:rsid w:val="00057F39"/>
    <w:rsid w:val="000604EA"/>
    <w:rsid w:val="0006052E"/>
    <w:rsid w:val="00060749"/>
    <w:rsid w:val="00060D97"/>
    <w:rsid w:val="0006104C"/>
    <w:rsid w:val="00061419"/>
    <w:rsid w:val="00061468"/>
    <w:rsid w:val="0006162B"/>
    <w:rsid w:val="0006182B"/>
    <w:rsid w:val="00061F28"/>
    <w:rsid w:val="00062129"/>
    <w:rsid w:val="00062493"/>
    <w:rsid w:val="000624A7"/>
    <w:rsid w:val="00062693"/>
    <w:rsid w:val="00062958"/>
    <w:rsid w:val="00062983"/>
    <w:rsid w:val="00062A43"/>
    <w:rsid w:val="00063AE8"/>
    <w:rsid w:val="00063B59"/>
    <w:rsid w:val="00064DD6"/>
    <w:rsid w:val="000650D0"/>
    <w:rsid w:val="00065194"/>
    <w:rsid w:val="0006545C"/>
    <w:rsid w:val="00065832"/>
    <w:rsid w:val="0006631E"/>
    <w:rsid w:val="0006651D"/>
    <w:rsid w:val="00066756"/>
    <w:rsid w:val="000668FC"/>
    <w:rsid w:val="00066A63"/>
    <w:rsid w:val="00066BC0"/>
    <w:rsid w:val="00066EAC"/>
    <w:rsid w:val="00066F68"/>
    <w:rsid w:val="00067011"/>
    <w:rsid w:val="000675AD"/>
    <w:rsid w:val="00067BB8"/>
    <w:rsid w:val="00067C41"/>
    <w:rsid w:val="0007035E"/>
    <w:rsid w:val="000705E7"/>
    <w:rsid w:val="000707E7"/>
    <w:rsid w:val="00070C72"/>
    <w:rsid w:val="00070ED2"/>
    <w:rsid w:val="000714DD"/>
    <w:rsid w:val="0007150E"/>
    <w:rsid w:val="0007167D"/>
    <w:rsid w:val="00071E44"/>
    <w:rsid w:val="00072262"/>
    <w:rsid w:val="000722A5"/>
    <w:rsid w:val="00072602"/>
    <w:rsid w:val="0007300B"/>
    <w:rsid w:val="00073265"/>
    <w:rsid w:val="00073311"/>
    <w:rsid w:val="00073374"/>
    <w:rsid w:val="00073460"/>
    <w:rsid w:val="00073817"/>
    <w:rsid w:val="00073990"/>
    <w:rsid w:val="000743DB"/>
    <w:rsid w:val="000745E8"/>
    <w:rsid w:val="00074A4B"/>
    <w:rsid w:val="00074DF4"/>
    <w:rsid w:val="000755A3"/>
    <w:rsid w:val="0007574B"/>
    <w:rsid w:val="00075F23"/>
    <w:rsid w:val="0007615E"/>
    <w:rsid w:val="00076531"/>
    <w:rsid w:val="000768A3"/>
    <w:rsid w:val="00076BD0"/>
    <w:rsid w:val="00076D09"/>
    <w:rsid w:val="000771AF"/>
    <w:rsid w:val="00077394"/>
    <w:rsid w:val="00077567"/>
    <w:rsid w:val="00080161"/>
    <w:rsid w:val="000801C7"/>
    <w:rsid w:val="000808A0"/>
    <w:rsid w:val="00080B4D"/>
    <w:rsid w:val="00080D07"/>
    <w:rsid w:val="00080D15"/>
    <w:rsid w:val="00080E5B"/>
    <w:rsid w:val="000825F2"/>
    <w:rsid w:val="0008266A"/>
    <w:rsid w:val="000827BF"/>
    <w:rsid w:val="000829A2"/>
    <w:rsid w:val="000833A2"/>
    <w:rsid w:val="000835A9"/>
    <w:rsid w:val="00083770"/>
    <w:rsid w:val="0008390F"/>
    <w:rsid w:val="000839C2"/>
    <w:rsid w:val="00084001"/>
    <w:rsid w:val="000844FE"/>
    <w:rsid w:val="000849A4"/>
    <w:rsid w:val="00084E11"/>
    <w:rsid w:val="000850DF"/>
    <w:rsid w:val="00085534"/>
    <w:rsid w:val="00085851"/>
    <w:rsid w:val="000858B7"/>
    <w:rsid w:val="00085D79"/>
    <w:rsid w:val="000870BA"/>
    <w:rsid w:val="0008746B"/>
    <w:rsid w:val="000876E7"/>
    <w:rsid w:val="00087790"/>
    <w:rsid w:val="0008783B"/>
    <w:rsid w:val="000878F7"/>
    <w:rsid w:val="00087D26"/>
    <w:rsid w:val="00087E65"/>
    <w:rsid w:val="00087FB7"/>
    <w:rsid w:val="00090084"/>
    <w:rsid w:val="000900EC"/>
    <w:rsid w:val="000906C3"/>
    <w:rsid w:val="00090CAF"/>
    <w:rsid w:val="0009104D"/>
    <w:rsid w:val="000910AF"/>
    <w:rsid w:val="00091243"/>
    <w:rsid w:val="00091B6B"/>
    <w:rsid w:val="00091DA6"/>
    <w:rsid w:val="0009203D"/>
    <w:rsid w:val="000921D5"/>
    <w:rsid w:val="00092CBD"/>
    <w:rsid w:val="0009304C"/>
    <w:rsid w:val="0009397B"/>
    <w:rsid w:val="000942FB"/>
    <w:rsid w:val="00094459"/>
    <w:rsid w:val="000947E7"/>
    <w:rsid w:val="0009512F"/>
    <w:rsid w:val="000957CF"/>
    <w:rsid w:val="000958D4"/>
    <w:rsid w:val="000959AC"/>
    <w:rsid w:val="00096375"/>
    <w:rsid w:val="00096572"/>
    <w:rsid w:val="0009660E"/>
    <w:rsid w:val="00096CAA"/>
    <w:rsid w:val="00096DBE"/>
    <w:rsid w:val="00096DC8"/>
    <w:rsid w:val="000971B8"/>
    <w:rsid w:val="000973D1"/>
    <w:rsid w:val="000973DE"/>
    <w:rsid w:val="0009749C"/>
    <w:rsid w:val="00097582"/>
    <w:rsid w:val="00097AC4"/>
    <w:rsid w:val="00097E18"/>
    <w:rsid w:val="000A02ED"/>
    <w:rsid w:val="000A0699"/>
    <w:rsid w:val="000A07AF"/>
    <w:rsid w:val="000A0E57"/>
    <w:rsid w:val="000A1298"/>
    <w:rsid w:val="000A198E"/>
    <w:rsid w:val="000A1AB0"/>
    <w:rsid w:val="000A207B"/>
    <w:rsid w:val="000A2308"/>
    <w:rsid w:val="000A26BF"/>
    <w:rsid w:val="000A274E"/>
    <w:rsid w:val="000A2AC0"/>
    <w:rsid w:val="000A2D0E"/>
    <w:rsid w:val="000A315E"/>
    <w:rsid w:val="000A3324"/>
    <w:rsid w:val="000A337E"/>
    <w:rsid w:val="000A33D9"/>
    <w:rsid w:val="000A373B"/>
    <w:rsid w:val="000A387D"/>
    <w:rsid w:val="000A391B"/>
    <w:rsid w:val="000A39C1"/>
    <w:rsid w:val="000A3CD7"/>
    <w:rsid w:val="000A400E"/>
    <w:rsid w:val="000A4518"/>
    <w:rsid w:val="000A4BBD"/>
    <w:rsid w:val="000A4EA5"/>
    <w:rsid w:val="000A4F54"/>
    <w:rsid w:val="000A52FE"/>
    <w:rsid w:val="000A56C3"/>
    <w:rsid w:val="000A5928"/>
    <w:rsid w:val="000A5B23"/>
    <w:rsid w:val="000A5C8B"/>
    <w:rsid w:val="000A657A"/>
    <w:rsid w:val="000A657E"/>
    <w:rsid w:val="000A65A8"/>
    <w:rsid w:val="000A6AC6"/>
    <w:rsid w:val="000A6D93"/>
    <w:rsid w:val="000A715E"/>
    <w:rsid w:val="000A72DA"/>
    <w:rsid w:val="000A730A"/>
    <w:rsid w:val="000A731A"/>
    <w:rsid w:val="000A7B11"/>
    <w:rsid w:val="000A7C8F"/>
    <w:rsid w:val="000B035A"/>
    <w:rsid w:val="000B0558"/>
    <w:rsid w:val="000B0741"/>
    <w:rsid w:val="000B0F50"/>
    <w:rsid w:val="000B1E58"/>
    <w:rsid w:val="000B24F8"/>
    <w:rsid w:val="000B2994"/>
    <w:rsid w:val="000B30CD"/>
    <w:rsid w:val="000B328E"/>
    <w:rsid w:val="000B3993"/>
    <w:rsid w:val="000B3B46"/>
    <w:rsid w:val="000B3D75"/>
    <w:rsid w:val="000B3DF0"/>
    <w:rsid w:val="000B40F8"/>
    <w:rsid w:val="000B453E"/>
    <w:rsid w:val="000B459F"/>
    <w:rsid w:val="000B4AAF"/>
    <w:rsid w:val="000B4FBD"/>
    <w:rsid w:val="000B50CC"/>
    <w:rsid w:val="000B56B3"/>
    <w:rsid w:val="000B5833"/>
    <w:rsid w:val="000B5843"/>
    <w:rsid w:val="000B5D42"/>
    <w:rsid w:val="000B6306"/>
    <w:rsid w:val="000B63CC"/>
    <w:rsid w:val="000B6534"/>
    <w:rsid w:val="000B6B7C"/>
    <w:rsid w:val="000B735C"/>
    <w:rsid w:val="000B7548"/>
    <w:rsid w:val="000B76D9"/>
    <w:rsid w:val="000B7A71"/>
    <w:rsid w:val="000B7D64"/>
    <w:rsid w:val="000B7E9D"/>
    <w:rsid w:val="000C04DC"/>
    <w:rsid w:val="000C051F"/>
    <w:rsid w:val="000C079D"/>
    <w:rsid w:val="000C0A1C"/>
    <w:rsid w:val="000C0A9C"/>
    <w:rsid w:val="000C0AF3"/>
    <w:rsid w:val="000C0D38"/>
    <w:rsid w:val="000C18B5"/>
    <w:rsid w:val="000C1B49"/>
    <w:rsid w:val="000C1D04"/>
    <w:rsid w:val="000C1FF5"/>
    <w:rsid w:val="000C281C"/>
    <w:rsid w:val="000C28D6"/>
    <w:rsid w:val="000C33E4"/>
    <w:rsid w:val="000C357C"/>
    <w:rsid w:val="000C39A1"/>
    <w:rsid w:val="000C3E51"/>
    <w:rsid w:val="000C472F"/>
    <w:rsid w:val="000C4824"/>
    <w:rsid w:val="000C4A8C"/>
    <w:rsid w:val="000C4C47"/>
    <w:rsid w:val="000C5503"/>
    <w:rsid w:val="000C55A0"/>
    <w:rsid w:val="000C593E"/>
    <w:rsid w:val="000C5FAA"/>
    <w:rsid w:val="000C61BF"/>
    <w:rsid w:val="000C6CAB"/>
    <w:rsid w:val="000D0678"/>
    <w:rsid w:val="000D07A4"/>
    <w:rsid w:val="000D0863"/>
    <w:rsid w:val="000D0974"/>
    <w:rsid w:val="000D1088"/>
    <w:rsid w:val="000D121C"/>
    <w:rsid w:val="000D1265"/>
    <w:rsid w:val="000D13AD"/>
    <w:rsid w:val="000D20B6"/>
    <w:rsid w:val="000D2449"/>
    <w:rsid w:val="000D2577"/>
    <w:rsid w:val="000D2699"/>
    <w:rsid w:val="000D2A42"/>
    <w:rsid w:val="000D306B"/>
    <w:rsid w:val="000D34A2"/>
    <w:rsid w:val="000D34B0"/>
    <w:rsid w:val="000D3799"/>
    <w:rsid w:val="000D3ED9"/>
    <w:rsid w:val="000D4021"/>
    <w:rsid w:val="000D4266"/>
    <w:rsid w:val="000D4BDB"/>
    <w:rsid w:val="000D4C23"/>
    <w:rsid w:val="000D4DBA"/>
    <w:rsid w:val="000D4FA6"/>
    <w:rsid w:val="000D53BD"/>
    <w:rsid w:val="000D5731"/>
    <w:rsid w:val="000D5ACE"/>
    <w:rsid w:val="000D5C40"/>
    <w:rsid w:val="000D5DD5"/>
    <w:rsid w:val="000D5F5E"/>
    <w:rsid w:val="000D6096"/>
    <w:rsid w:val="000D6136"/>
    <w:rsid w:val="000D61FD"/>
    <w:rsid w:val="000D6868"/>
    <w:rsid w:val="000D6E50"/>
    <w:rsid w:val="000D7380"/>
    <w:rsid w:val="000D7BEC"/>
    <w:rsid w:val="000D7E5F"/>
    <w:rsid w:val="000E04C6"/>
    <w:rsid w:val="000E0540"/>
    <w:rsid w:val="000E08C5"/>
    <w:rsid w:val="000E09D3"/>
    <w:rsid w:val="000E09E3"/>
    <w:rsid w:val="000E0E46"/>
    <w:rsid w:val="000E11F9"/>
    <w:rsid w:val="000E12D8"/>
    <w:rsid w:val="000E1423"/>
    <w:rsid w:val="000E1760"/>
    <w:rsid w:val="000E1996"/>
    <w:rsid w:val="000E1B94"/>
    <w:rsid w:val="000E1F9E"/>
    <w:rsid w:val="000E2213"/>
    <w:rsid w:val="000E2496"/>
    <w:rsid w:val="000E2C49"/>
    <w:rsid w:val="000E2C5F"/>
    <w:rsid w:val="000E2EE5"/>
    <w:rsid w:val="000E2F03"/>
    <w:rsid w:val="000E3397"/>
    <w:rsid w:val="000E3479"/>
    <w:rsid w:val="000E3645"/>
    <w:rsid w:val="000E37F3"/>
    <w:rsid w:val="000E3819"/>
    <w:rsid w:val="000E3B15"/>
    <w:rsid w:val="000E3BDB"/>
    <w:rsid w:val="000E3DDA"/>
    <w:rsid w:val="000E418D"/>
    <w:rsid w:val="000E4209"/>
    <w:rsid w:val="000E4DE3"/>
    <w:rsid w:val="000E5084"/>
    <w:rsid w:val="000E5843"/>
    <w:rsid w:val="000E5B93"/>
    <w:rsid w:val="000E5E25"/>
    <w:rsid w:val="000E606E"/>
    <w:rsid w:val="000E60E6"/>
    <w:rsid w:val="000E66EA"/>
    <w:rsid w:val="000E6809"/>
    <w:rsid w:val="000E686F"/>
    <w:rsid w:val="000E6D2A"/>
    <w:rsid w:val="000E7066"/>
    <w:rsid w:val="000E70C7"/>
    <w:rsid w:val="000E73A9"/>
    <w:rsid w:val="000E748E"/>
    <w:rsid w:val="000E7968"/>
    <w:rsid w:val="000E7BE1"/>
    <w:rsid w:val="000F0107"/>
    <w:rsid w:val="000F0392"/>
    <w:rsid w:val="000F088A"/>
    <w:rsid w:val="000F0964"/>
    <w:rsid w:val="000F0EA7"/>
    <w:rsid w:val="000F0EE0"/>
    <w:rsid w:val="000F0F12"/>
    <w:rsid w:val="000F1048"/>
    <w:rsid w:val="000F105A"/>
    <w:rsid w:val="000F1296"/>
    <w:rsid w:val="000F12DC"/>
    <w:rsid w:val="000F1410"/>
    <w:rsid w:val="000F1B44"/>
    <w:rsid w:val="000F227A"/>
    <w:rsid w:val="000F23A7"/>
    <w:rsid w:val="000F28DB"/>
    <w:rsid w:val="000F312A"/>
    <w:rsid w:val="000F31D7"/>
    <w:rsid w:val="000F326A"/>
    <w:rsid w:val="000F372F"/>
    <w:rsid w:val="000F394C"/>
    <w:rsid w:val="000F3CB9"/>
    <w:rsid w:val="000F3F93"/>
    <w:rsid w:val="000F447E"/>
    <w:rsid w:val="000F4871"/>
    <w:rsid w:val="000F4F79"/>
    <w:rsid w:val="000F510C"/>
    <w:rsid w:val="000F549A"/>
    <w:rsid w:val="000F54D0"/>
    <w:rsid w:val="000F5565"/>
    <w:rsid w:val="000F5AA1"/>
    <w:rsid w:val="000F5C3A"/>
    <w:rsid w:val="000F5EB1"/>
    <w:rsid w:val="000F61B2"/>
    <w:rsid w:val="000F6427"/>
    <w:rsid w:val="000F65F7"/>
    <w:rsid w:val="000F662E"/>
    <w:rsid w:val="000F675A"/>
    <w:rsid w:val="000F703F"/>
    <w:rsid w:val="000F74EF"/>
    <w:rsid w:val="000F75AB"/>
    <w:rsid w:val="000F7927"/>
    <w:rsid w:val="000F7A7B"/>
    <w:rsid w:val="000F7B27"/>
    <w:rsid w:val="000F7B2E"/>
    <w:rsid w:val="000F7B55"/>
    <w:rsid w:val="001000C8"/>
    <w:rsid w:val="00100A19"/>
    <w:rsid w:val="00100BAB"/>
    <w:rsid w:val="00100EB1"/>
    <w:rsid w:val="00101134"/>
    <w:rsid w:val="00101677"/>
    <w:rsid w:val="0010183C"/>
    <w:rsid w:val="001019BD"/>
    <w:rsid w:val="00101A88"/>
    <w:rsid w:val="00101B6A"/>
    <w:rsid w:val="00101C73"/>
    <w:rsid w:val="00101ED8"/>
    <w:rsid w:val="00103197"/>
    <w:rsid w:val="001031EB"/>
    <w:rsid w:val="001033CF"/>
    <w:rsid w:val="00103716"/>
    <w:rsid w:val="00103794"/>
    <w:rsid w:val="00104128"/>
    <w:rsid w:val="001046F5"/>
    <w:rsid w:val="00104A1F"/>
    <w:rsid w:val="00104E69"/>
    <w:rsid w:val="0010511E"/>
    <w:rsid w:val="00105136"/>
    <w:rsid w:val="0010580B"/>
    <w:rsid w:val="00105BB3"/>
    <w:rsid w:val="00105BD7"/>
    <w:rsid w:val="00105C7C"/>
    <w:rsid w:val="001060FD"/>
    <w:rsid w:val="00106433"/>
    <w:rsid w:val="0010659B"/>
    <w:rsid w:val="001068C0"/>
    <w:rsid w:val="001069F2"/>
    <w:rsid w:val="00106BF0"/>
    <w:rsid w:val="00106DAF"/>
    <w:rsid w:val="00106F12"/>
    <w:rsid w:val="001070A7"/>
    <w:rsid w:val="0010737E"/>
    <w:rsid w:val="00107D4D"/>
    <w:rsid w:val="00110003"/>
    <w:rsid w:val="001105D6"/>
    <w:rsid w:val="00110D45"/>
    <w:rsid w:val="00110D71"/>
    <w:rsid w:val="001113DB"/>
    <w:rsid w:val="00111461"/>
    <w:rsid w:val="0011213A"/>
    <w:rsid w:val="00112173"/>
    <w:rsid w:val="001129F0"/>
    <w:rsid w:val="00112E65"/>
    <w:rsid w:val="00112FE4"/>
    <w:rsid w:val="00113560"/>
    <w:rsid w:val="001138B1"/>
    <w:rsid w:val="001138CF"/>
    <w:rsid w:val="00113F49"/>
    <w:rsid w:val="00113F6E"/>
    <w:rsid w:val="001144FF"/>
    <w:rsid w:val="001148EB"/>
    <w:rsid w:val="00114D5A"/>
    <w:rsid w:val="00114E7C"/>
    <w:rsid w:val="001150A1"/>
    <w:rsid w:val="00115165"/>
    <w:rsid w:val="0011518C"/>
    <w:rsid w:val="0011531A"/>
    <w:rsid w:val="00115B92"/>
    <w:rsid w:val="00115BE6"/>
    <w:rsid w:val="00116088"/>
    <w:rsid w:val="00116271"/>
    <w:rsid w:val="00116436"/>
    <w:rsid w:val="0011643A"/>
    <w:rsid w:val="00116AC8"/>
    <w:rsid w:val="00116C1B"/>
    <w:rsid w:val="001179FE"/>
    <w:rsid w:val="00117A05"/>
    <w:rsid w:val="00117CBE"/>
    <w:rsid w:val="00117DBB"/>
    <w:rsid w:val="00117E47"/>
    <w:rsid w:val="00120123"/>
    <w:rsid w:val="0012036B"/>
    <w:rsid w:val="00120EEA"/>
    <w:rsid w:val="00121079"/>
    <w:rsid w:val="00121375"/>
    <w:rsid w:val="0012171E"/>
    <w:rsid w:val="00121C17"/>
    <w:rsid w:val="00121CE8"/>
    <w:rsid w:val="00121E07"/>
    <w:rsid w:val="00121E29"/>
    <w:rsid w:val="00121F6C"/>
    <w:rsid w:val="00121FB8"/>
    <w:rsid w:val="001221E2"/>
    <w:rsid w:val="00122216"/>
    <w:rsid w:val="0012227E"/>
    <w:rsid w:val="001222FE"/>
    <w:rsid w:val="001225CA"/>
    <w:rsid w:val="00122851"/>
    <w:rsid w:val="001228B0"/>
    <w:rsid w:val="00123571"/>
    <w:rsid w:val="00123CC0"/>
    <w:rsid w:val="00123D36"/>
    <w:rsid w:val="001251CC"/>
    <w:rsid w:val="00125248"/>
    <w:rsid w:val="00125BE7"/>
    <w:rsid w:val="0012630E"/>
    <w:rsid w:val="00126496"/>
    <w:rsid w:val="001265AE"/>
    <w:rsid w:val="00126AD4"/>
    <w:rsid w:val="00126C14"/>
    <w:rsid w:val="00126E80"/>
    <w:rsid w:val="001275FF"/>
    <w:rsid w:val="0012781B"/>
    <w:rsid w:val="00127887"/>
    <w:rsid w:val="001300E1"/>
    <w:rsid w:val="00130477"/>
    <w:rsid w:val="001304BF"/>
    <w:rsid w:val="00130A5D"/>
    <w:rsid w:val="00130B57"/>
    <w:rsid w:val="00130D21"/>
    <w:rsid w:val="00131512"/>
    <w:rsid w:val="00131673"/>
    <w:rsid w:val="00131689"/>
    <w:rsid w:val="001318A8"/>
    <w:rsid w:val="00131AC4"/>
    <w:rsid w:val="00131AF2"/>
    <w:rsid w:val="001328F3"/>
    <w:rsid w:val="00132AC0"/>
    <w:rsid w:val="00132FAD"/>
    <w:rsid w:val="00133995"/>
    <w:rsid w:val="00133C8F"/>
    <w:rsid w:val="00133D87"/>
    <w:rsid w:val="00133DE1"/>
    <w:rsid w:val="00133EC7"/>
    <w:rsid w:val="00133EDA"/>
    <w:rsid w:val="00134B5C"/>
    <w:rsid w:val="00134CA0"/>
    <w:rsid w:val="00134D96"/>
    <w:rsid w:val="00134D97"/>
    <w:rsid w:val="00135172"/>
    <w:rsid w:val="0013580A"/>
    <w:rsid w:val="00135859"/>
    <w:rsid w:val="00135EC6"/>
    <w:rsid w:val="00136054"/>
    <w:rsid w:val="0013606C"/>
    <w:rsid w:val="00136493"/>
    <w:rsid w:val="00136FCE"/>
    <w:rsid w:val="00137025"/>
    <w:rsid w:val="00137240"/>
    <w:rsid w:val="00137458"/>
    <w:rsid w:val="001375D7"/>
    <w:rsid w:val="00137647"/>
    <w:rsid w:val="001376A3"/>
    <w:rsid w:val="00137B70"/>
    <w:rsid w:val="00137C09"/>
    <w:rsid w:val="00137D9F"/>
    <w:rsid w:val="00137E81"/>
    <w:rsid w:val="00140049"/>
    <w:rsid w:val="0014015B"/>
    <w:rsid w:val="001401D6"/>
    <w:rsid w:val="0014029E"/>
    <w:rsid w:val="0014057C"/>
    <w:rsid w:val="0014079A"/>
    <w:rsid w:val="00141646"/>
    <w:rsid w:val="00141851"/>
    <w:rsid w:val="00141DF5"/>
    <w:rsid w:val="001423A4"/>
    <w:rsid w:val="0014266F"/>
    <w:rsid w:val="001427D2"/>
    <w:rsid w:val="0014291A"/>
    <w:rsid w:val="00142E8E"/>
    <w:rsid w:val="00143313"/>
    <w:rsid w:val="00143559"/>
    <w:rsid w:val="00143627"/>
    <w:rsid w:val="001437FA"/>
    <w:rsid w:val="00143D06"/>
    <w:rsid w:val="00143FF1"/>
    <w:rsid w:val="00144208"/>
    <w:rsid w:val="0014482D"/>
    <w:rsid w:val="00144C1B"/>
    <w:rsid w:val="00144FC1"/>
    <w:rsid w:val="0014524D"/>
    <w:rsid w:val="001455A7"/>
    <w:rsid w:val="00145780"/>
    <w:rsid w:val="00145DEC"/>
    <w:rsid w:val="00146013"/>
    <w:rsid w:val="00146464"/>
    <w:rsid w:val="0014654D"/>
    <w:rsid w:val="001467F8"/>
    <w:rsid w:val="00146D69"/>
    <w:rsid w:val="00146DD5"/>
    <w:rsid w:val="00146DFD"/>
    <w:rsid w:val="00146EB3"/>
    <w:rsid w:val="00146FA0"/>
    <w:rsid w:val="0014704E"/>
    <w:rsid w:val="00147307"/>
    <w:rsid w:val="0014733F"/>
    <w:rsid w:val="00147EEB"/>
    <w:rsid w:val="00150542"/>
    <w:rsid w:val="00150FDD"/>
    <w:rsid w:val="0015112C"/>
    <w:rsid w:val="001513F7"/>
    <w:rsid w:val="0015179F"/>
    <w:rsid w:val="00151D88"/>
    <w:rsid w:val="00151DE5"/>
    <w:rsid w:val="00151EDA"/>
    <w:rsid w:val="00151F46"/>
    <w:rsid w:val="001520D8"/>
    <w:rsid w:val="00152250"/>
    <w:rsid w:val="00152951"/>
    <w:rsid w:val="00152961"/>
    <w:rsid w:val="001529A6"/>
    <w:rsid w:val="00152F65"/>
    <w:rsid w:val="00152FFF"/>
    <w:rsid w:val="001530E7"/>
    <w:rsid w:val="00153457"/>
    <w:rsid w:val="00153491"/>
    <w:rsid w:val="001539FF"/>
    <w:rsid w:val="00153DCC"/>
    <w:rsid w:val="00154328"/>
    <w:rsid w:val="00154355"/>
    <w:rsid w:val="001543A8"/>
    <w:rsid w:val="00154B19"/>
    <w:rsid w:val="00154DB9"/>
    <w:rsid w:val="00154E67"/>
    <w:rsid w:val="00155D4C"/>
    <w:rsid w:val="00155E5C"/>
    <w:rsid w:val="0015600C"/>
    <w:rsid w:val="00156F2A"/>
    <w:rsid w:val="0015755E"/>
    <w:rsid w:val="001575CA"/>
    <w:rsid w:val="00157CE1"/>
    <w:rsid w:val="001601B5"/>
    <w:rsid w:val="00160212"/>
    <w:rsid w:val="001602D0"/>
    <w:rsid w:val="00160407"/>
    <w:rsid w:val="00160487"/>
    <w:rsid w:val="001605C2"/>
    <w:rsid w:val="00160906"/>
    <w:rsid w:val="00160CEA"/>
    <w:rsid w:val="0016229E"/>
    <w:rsid w:val="0016239A"/>
    <w:rsid w:val="001628A4"/>
    <w:rsid w:val="001628C8"/>
    <w:rsid w:val="00162BC1"/>
    <w:rsid w:val="00162C23"/>
    <w:rsid w:val="00163A3B"/>
    <w:rsid w:val="00163BCF"/>
    <w:rsid w:val="00163E30"/>
    <w:rsid w:val="00163E9B"/>
    <w:rsid w:val="001640D7"/>
    <w:rsid w:val="00164830"/>
    <w:rsid w:val="001650C4"/>
    <w:rsid w:val="001650EC"/>
    <w:rsid w:val="0016515C"/>
    <w:rsid w:val="00165578"/>
    <w:rsid w:val="00165903"/>
    <w:rsid w:val="00165ABD"/>
    <w:rsid w:val="00165F1D"/>
    <w:rsid w:val="001660BE"/>
    <w:rsid w:val="00166120"/>
    <w:rsid w:val="00166588"/>
    <w:rsid w:val="0016662B"/>
    <w:rsid w:val="00166740"/>
    <w:rsid w:val="00166C7A"/>
    <w:rsid w:val="00166F4A"/>
    <w:rsid w:val="00167117"/>
    <w:rsid w:val="00167611"/>
    <w:rsid w:val="00167656"/>
    <w:rsid w:val="00167ADC"/>
    <w:rsid w:val="00167B93"/>
    <w:rsid w:val="00167BCE"/>
    <w:rsid w:val="00170193"/>
    <w:rsid w:val="00170828"/>
    <w:rsid w:val="00170856"/>
    <w:rsid w:val="001709E5"/>
    <w:rsid w:val="00170F56"/>
    <w:rsid w:val="0017117A"/>
    <w:rsid w:val="001711D1"/>
    <w:rsid w:val="00171385"/>
    <w:rsid w:val="0017173C"/>
    <w:rsid w:val="00171B05"/>
    <w:rsid w:val="001722CF"/>
    <w:rsid w:val="00172377"/>
    <w:rsid w:val="001723B8"/>
    <w:rsid w:val="00172799"/>
    <w:rsid w:val="00172997"/>
    <w:rsid w:val="00172E3A"/>
    <w:rsid w:val="00173A43"/>
    <w:rsid w:val="00173C0A"/>
    <w:rsid w:val="00173DF1"/>
    <w:rsid w:val="00173ED0"/>
    <w:rsid w:val="00174104"/>
    <w:rsid w:val="00174D0D"/>
    <w:rsid w:val="001757CF"/>
    <w:rsid w:val="00175989"/>
    <w:rsid w:val="00175E36"/>
    <w:rsid w:val="00176354"/>
    <w:rsid w:val="0017666B"/>
    <w:rsid w:val="0017696E"/>
    <w:rsid w:val="00176F62"/>
    <w:rsid w:val="00177C96"/>
    <w:rsid w:val="00177E40"/>
    <w:rsid w:val="00177F9D"/>
    <w:rsid w:val="001801FA"/>
    <w:rsid w:val="001802A2"/>
    <w:rsid w:val="00180317"/>
    <w:rsid w:val="001803D6"/>
    <w:rsid w:val="00180507"/>
    <w:rsid w:val="001806CB"/>
    <w:rsid w:val="001809F9"/>
    <w:rsid w:val="00181E20"/>
    <w:rsid w:val="00181F0B"/>
    <w:rsid w:val="0018231D"/>
    <w:rsid w:val="001823DF"/>
    <w:rsid w:val="00182589"/>
    <w:rsid w:val="001827F6"/>
    <w:rsid w:val="0018283D"/>
    <w:rsid w:val="00182CC3"/>
    <w:rsid w:val="0018309D"/>
    <w:rsid w:val="00183BBA"/>
    <w:rsid w:val="00183FE4"/>
    <w:rsid w:val="00184094"/>
    <w:rsid w:val="0018476C"/>
    <w:rsid w:val="00184AD6"/>
    <w:rsid w:val="001851AC"/>
    <w:rsid w:val="001852C8"/>
    <w:rsid w:val="001853F4"/>
    <w:rsid w:val="0018572D"/>
    <w:rsid w:val="00185A1D"/>
    <w:rsid w:val="0018606F"/>
    <w:rsid w:val="00186545"/>
    <w:rsid w:val="001865F0"/>
    <w:rsid w:val="0018688B"/>
    <w:rsid w:val="001868B2"/>
    <w:rsid w:val="0018756F"/>
    <w:rsid w:val="00187781"/>
    <w:rsid w:val="00187913"/>
    <w:rsid w:val="00187E0F"/>
    <w:rsid w:val="0019088E"/>
    <w:rsid w:val="00190AD0"/>
    <w:rsid w:val="00190DDD"/>
    <w:rsid w:val="00190EF8"/>
    <w:rsid w:val="001911D9"/>
    <w:rsid w:val="00191277"/>
    <w:rsid w:val="001912F5"/>
    <w:rsid w:val="00191318"/>
    <w:rsid w:val="001916AD"/>
    <w:rsid w:val="001916DC"/>
    <w:rsid w:val="00191784"/>
    <w:rsid w:val="00191B40"/>
    <w:rsid w:val="00191D57"/>
    <w:rsid w:val="00191E57"/>
    <w:rsid w:val="00191E7E"/>
    <w:rsid w:val="00191EE8"/>
    <w:rsid w:val="00191FEF"/>
    <w:rsid w:val="001921C8"/>
    <w:rsid w:val="001922C2"/>
    <w:rsid w:val="001923E4"/>
    <w:rsid w:val="001927B4"/>
    <w:rsid w:val="00192895"/>
    <w:rsid w:val="00192AB9"/>
    <w:rsid w:val="00192F3F"/>
    <w:rsid w:val="001932E3"/>
    <w:rsid w:val="00193A4B"/>
    <w:rsid w:val="00193E4E"/>
    <w:rsid w:val="00194502"/>
    <w:rsid w:val="00194522"/>
    <w:rsid w:val="00194A06"/>
    <w:rsid w:val="00194E8F"/>
    <w:rsid w:val="0019507B"/>
    <w:rsid w:val="001953B8"/>
    <w:rsid w:val="0019555E"/>
    <w:rsid w:val="00195793"/>
    <w:rsid w:val="00195794"/>
    <w:rsid w:val="0019599E"/>
    <w:rsid w:val="00195F1B"/>
    <w:rsid w:val="00195F36"/>
    <w:rsid w:val="001966C3"/>
    <w:rsid w:val="00196C3D"/>
    <w:rsid w:val="00197014"/>
    <w:rsid w:val="001974AF"/>
    <w:rsid w:val="001979C7"/>
    <w:rsid w:val="00197CF5"/>
    <w:rsid w:val="001A010C"/>
    <w:rsid w:val="001A0904"/>
    <w:rsid w:val="001A0F70"/>
    <w:rsid w:val="001A0F95"/>
    <w:rsid w:val="001A11AF"/>
    <w:rsid w:val="001A1280"/>
    <w:rsid w:val="001A12D2"/>
    <w:rsid w:val="001A1416"/>
    <w:rsid w:val="001A1693"/>
    <w:rsid w:val="001A1C99"/>
    <w:rsid w:val="001A1CC5"/>
    <w:rsid w:val="001A1D20"/>
    <w:rsid w:val="001A1E8E"/>
    <w:rsid w:val="001A1EA9"/>
    <w:rsid w:val="001A2580"/>
    <w:rsid w:val="001A2598"/>
    <w:rsid w:val="001A26FE"/>
    <w:rsid w:val="001A2B4E"/>
    <w:rsid w:val="001A2EE6"/>
    <w:rsid w:val="001A2F92"/>
    <w:rsid w:val="001A2FAF"/>
    <w:rsid w:val="001A3343"/>
    <w:rsid w:val="001A36BC"/>
    <w:rsid w:val="001A3953"/>
    <w:rsid w:val="001A3AE2"/>
    <w:rsid w:val="001A3FE4"/>
    <w:rsid w:val="001A408B"/>
    <w:rsid w:val="001A4615"/>
    <w:rsid w:val="001A4723"/>
    <w:rsid w:val="001A48D5"/>
    <w:rsid w:val="001A4CAB"/>
    <w:rsid w:val="001A4F84"/>
    <w:rsid w:val="001A507B"/>
    <w:rsid w:val="001A5339"/>
    <w:rsid w:val="001A5C73"/>
    <w:rsid w:val="001A60B9"/>
    <w:rsid w:val="001A61FE"/>
    <w:rsid w:val="001A66B1"/>
    <w:rsid w:val="001A6A52"/>
    <w:rsid w:val="001A701D"/>
    <w:rsid w:val="001A720E"/>
    <w:rsid w:val="001A744E"/>
    <w:rsid w:val="001A7A3B"/>
    <w:rsid w:val="001A7C08"/>
    <w:rsid w:val="001A7F0C"/>
    <w:rsid w:val="001B00A1"/>
    <w:rsid w:val="001B02D2"/>
    <w:rsid w:val="001B04EB"/>
    <w:rsid w:val="001B0AC4"/>
    <w:rsid w:val="001B0C9B"/>
    <w:rsid w:val="001B172E"/>
    <w:rsid w:val="001B1997"/>
    <w:rsid w:val="001B1A04"/>
    <w:rsid w:val="001B1FC4"/>
    <w:rsid w:val="001B20A4"/>
    <w:rsid w:val="001B2BCE"/>
    <w:rsid w:val="001B3254"/>
    <w:rsid w:val="001B372A"/>
    <w:rsid w:val="001B385B"/>
    <w:rsid w:val="001B4006"/>
    <w:rsid w:val="001B43B4"/>
    <w:rsid w:val="001B484D"/>
    <w:rsid w:val="001B4A75"/>
    <w:rsid w:val="001B4AB4"/>
    <w:rsid w:val="001B4B21"/>
    <w:rsid w:val="001B4B26"/>
    <w:rsid w:val="001B4D1C"/>
    <w:rsid w:val="001B57D0"/>
    <w:rsid w:val="001B5E01"/>
    <w:rsid w:val="001B5EB5"/>
    <w:rsid w:val="001B6864"/>
    <w:rsid w:val="001B6CD2"/>
    <w:rsid w:val="001B6EEE"/>
    <w:rsid w:val="001B72AC"/>
    <w:rsid w:val="001B72B6"/>
    <w:rsid w:val="001B7715"/>
    <w:rsid w:val="001B7ACD"/>
    <w:rsid w:val="001B7DE3"/>
    <w:rsid w:val="001C075B"/>
    <w:rsid w:val="001C099A"/>
    <w:rsid w:val="001C1688"/>
    <w:rsid w:val="001C1E10"/>
    <w:rsid w:val="001C2083"/>
    <w:rsid w:val="001C23B1"/>
    <w:rsid w:val="001C28E4"/>
    <w:rsid w:val="001C298A"/>
    <w:rsid w:val="001C2A95"/>
    <w:rsid w:val="001C2B90"/>
    <w:rsid w:val="001C2C25"/>
    <w:rsid w:val="001C3209"/>
    <w:rsid w:val="001C325B"/>
    <w:rsid w:val="001C3282"/>
    <w:rsid w:val="001C3284"/>
    <w:rsid w:val="001C33B6"/>
    <w:rsid w:val="001C33E4"/>
    <w:rsid w:val="001C3755"/>
    <w:rsid w:val="001C3791"/>
    <w:rsid w:val="001C3979"/>
    <w:rsid w:val="001C3B55"/>
    <w:rsid w:val="001C3B85"/>
    <w:rsid w:val="001C43D3"/>
    <w:rsid w:val="001C4B9C"/>
    <w:rsid w:val="001C4C00"/>
    <w:rsid w:val="001C507E"/>
    <w:rsid w:val="001C5C7D"/>
    <w:rsid w:val="001C6551"/>
    <w:rsid w:val="001C6C72"/>
    <w:rsid w:val="001C707C"/>
    <w:rsid w:val="001D002C"/>
    <w:rsid w:val="001D03FA"/>
    <w:rsid w:val="001D0543"/>
    <w:rsid w:val="001D06F5"/>
    <w:rsid w:val="001D0B02"/>
    <w:rsid w:val="001D0C3D"/>
    <w:rsid w:val="001D0EC6"/>
    <w:rsid w:val="001D1102"/>
    <w:rsid w:val="001D12E1"/>
    <w:rsid w:val="001D1846"/>
    <w:rsid w:val="001D1CFB"/>
    <w:rsid w:val="001D27CA"/>
    <w:rsid w:val="001D297D"/>
    <w:rsid w:val="001D29DF"/>
    <w:rsid w:val="001D2FA9"/>
    <w:rsid w:val="001D37E7"/>
    <w:rsid w:val="001D38D0"/>
    <w:rsid w:val="001D3E7F"/>
    <w:rsid w:val="001D3F7B"/>
    <w:rsid w:val="001D418B"/>
    <w:rsid w:val="001D41AB"/>
    <w:rsid w:val="001D460B"/>
    <w:rsid w:val="001D4703"/>
    <w:rsid w:val="001D4D98"/>
    <w:rsid w:val="001D4E4B"/>
    <w:rsid w:val="001D5376"/>
    <w:rsid w:val="001D5575"/>
    <w:rsid w:val="001D5804"/>
    <w:rsid w:val="001D5C3A"/>
    <w:rsid w:val="001D5E0B"/>
    <w:rsid w:val="001D5E51"/>
    <w:rsid w:val="001D6239"/>
    <w:rsid w:val="001D6473"/>
    <w:rsid w:val="001D6899"/>
    <w:rsid w:val="001D724D"/>
    <w:rsid w:val="001D76F8"/>
    <w:rsid w:val="001D7890"/>
    <w:rsid w:val="001D7A91"/>
    <w:rsid w:val="001D7B04"/>
    <w:rsid w:val="001D7DC1"/>
    <w:rsid w:val="001E0E05"/>
    <w:rsid w:val="001E10CE"/>
    <w:rsid w:val="001E10F0"/>
    <w:rsid w:val="001E11D7"/>
    <w:rsid w:val="001E15C2"/>
    <w:rsid w:val="001E15CD"/>
    <w:rsid w:val="001E18E6"/>
    <w:rsid w:val="001E1B50"/>
    <w:rsid w:val="001E1E9B"/>
    <w:rsid w:val="001E1ECE"/>
    <w:rsid w:val="001E1FA2"/>
    <w:rsid w:val="001E202F"/>
    <w:rsid w:val="001E20BC"/>
    <w:rsid w:val="001E237F"/>
    <w:rsid w:val="001E27F0"/>
    <w:rsid w:val="001E2E9F"/>
    <w:rsid w:val="001E307B"/>
    <w:rsid w:val="001E3229"/>
    <w:rsid w:val="001E37E4"/>
    <w:rsid w:val="001E3AB5"/>
    <w:rsid w:val="001E3B44"/>
    <w:rsid w:val="001E452A"/>
    <w:rsid w:val="001E4836"/>
    <w:rsid w:val="001E484F"/>
    <w:rsid w:val="001E48F3"/>
    <w:rsid w:val="001E509C"/>
    <w:rsid w:val="001E5477"/>
    <w:rsid w:val="001E5539"/>
    <w:rsid w:val="001E5745"/>
    <w:rsid w:val="001E5A66"/>
    <w:rsid w:val="001E60C2"/>
    <w:rsid w:val="001E63A5"/>
    <w:rsid w:val="001E65C1"/>
    <w:rsid w:val="001E6792"/>
    <w:rsid w:val="001E6876"/>
    <w:rsid w:val="001E6D32"/>
    <w:rsid w:val="001E6EC7"/>
    <w:rsid w:val="001E70D1"/>
    <w:rsid w:val="001E71CF"/>
    <w:rsid w:val="001E72C7"/>
    <w:rsid w:val="001E7875"/>
    <w:rsid w:val="001E795A"/>
    <w:rsid w:val="001E7B5E"/>
    <w:rsid w:val="001E7BD0"/>
    <w:rsid w:val="001F05EA"/>
    <w:rsid w:val="001F06D9"/>
    <w:rsid w:val="001F0AC2"/>
    <w:rsid w:val="001F0C78"/>
    <w:rsid w:val="001F0E03"/>
    <w:rsid w:val="001F1D5D"/>
    <w:rsid w:val="001F1D79"/>
    <w:rsid w:val="001F27C1"/>
    <w:rsid w:val="001F2952"/>
    <w:rsid w:val="001F2AB9"/>
    <w:rsid w:val="001F2B9D"/>
    <w:rsid w:val="001F32BD"/>
    <w:rsid w:val="001F351C"/>
    <w:rsid w:val="001F3759"/>
    <w:rsid w:val="001F3BA3"/>
    <w:rsid w:val="001F3C0B"/>
    <w:rsid w:val="001F3C57"/>
    <w:rsid w:val="001F4028"/>
    <w:rsid w:val="001F45A4"/>
    <w:rsid w:val="001F4822"/>
    <w:rsid w:val="001F4D35"/>
    <w:rsid w:val="001F5103"/>
    <w:rsid w:val="001F5567"/>
    <w:rsid w:val="001F5637"/>
    <w:rsid w:val="001F5FC5"/>
    <w:rsid w:val="001F6681"/>
    <w:rsid w:val="001F6D41"/>
    <w:rsid w:val="001F6FCA"/>
    <w:rsid w:val="001F7E8A"/>
    <w:rsid w:val="00200247"/>
    <w:rsid w:val="002002B2"/>
    <w:rsid w:val="0020070E"/>
    <w:rsid w:val="00200EC0"/>
    <w:rsid w:val="0020123A"/>
    <w:rsid w:val="00201561"/>
    <w:rsid w:val="00201579"/>
    <w:rsid w:val="002019EE"/>
    <w:rsid w:val="00201CD4"/>
    <w:rsid w:val="00202063"/>
    <w:rsid w:val="0020281C"/>
    <w:rsid w:val="00203094"/>
    <w:rsid w:val="002034E1"/>
    <w:rsid w:val="00203A06"/>
    <w:rsid w:val="00203FE7"/>
    <w:rsid w:val="002040A6"/>
    <w:rsid w:val="00204541"/>
    <w:rsid w:val="00204646"/>
    <w:rsid w:val="00204BA7"/>
    <w:rsid w:val="00204D99"/>
    <w:rsid w:val="002056D0"/>
    <w:rsid w:val="00205B7F"/>
    <w:rsid w:val="00205C4C"/>
    <w:rsid w:val="00205CAD"/>
    <w:rsid w:val="00205CCE"/>
    <w:rsid w:val="00205E60"/>
    <w:rsid w:val="00206035"/>
    <w:rsid w:val="002063C7"/>
    <w:rsid w:val="0020654E"/>
    <w:rsid w:val="00206E26"/>
    <w:rsid w:val="00207251"/>
    <w:rsid w:val="00207589"/>
    <w:rsid w:val="0020764D"/>
    <w:rsid w:val="002079E8"/>
    <w:rsid w:val="00207D8B"/>
    <w:rsid w:val="00207F13"/>
    <w:rsid w:val="00210839"/>
    <w:rsid w:val="00210ADF"/>
    <w:rsid w:val="00211104"/>
    <w:rsid w:val="002111E2"/>
    <w:rsid w:val="0021145E"/>
    <w:rsid w:val="00211512"/>
    <w:rsid w:val="00211B9A"/>
    <w:rsid w:val="00211F51"/>
    <w:rsid w:val="0021233D"/>
    <w:rsid w:val="00212A90"/>
    <w:rsid w:val="002133D5"/>
    <w:rsid w:val="0021374A"/>
    <w:rsid w:val="00213A90"/>
    <w:rsid w:val="00214443"/>
    <w:rsid w:val="002155E4"/>
    <w:rsid w:val="00215D3E"/>
    <w:rsid w:val="00216372"/>
    <w:rsid w:val="0021648E"/>
    <w:rsid w:val="002164B4"/>
    <w:rsid w:val="00216709"/>
    <w:rsid w:val="0021673B"/>
    <w:rsid w:val="00216F76"/>
    <w:rsid w:val="002174FF"/>
    <w:rsid w:val="00217910"/>
    <w:rsid w:val="00217B4F"/>
    <w:rsid w:val="00217BD3"/>
    <w:rsid w:val="00220147"/>
    <w:rsid w:val="00220589"/>
    <w:rsid w:val="00220E40"/>
    <w:rsid w:val="00220FB4"/>
    <w:rsid w:val="002211CC"/>
    <w:rsid w:val="00221A16"/>
    <w:rsid w:val="00221C45"/>
    <w:rsid w:val="00221F1F"/>
    <w:rsid w:val="002222DA"/>
    <w:rsid w:val="0022244E"/>
    <w:rsid w:val="00222C7A"/>
    <w:rsid w:val="0022300B"/>
    <w:rsid w:val="0022383B"/>
    <w:rsid w:val="00223863"/>
    <w:rsid w:val="00223E4E"/>
    <w:rsid w:val="00223FBC"/>
    <w:rsid w:val="00224570"/>
    <w:rsid w:val="0022462C"/>
    <w:rsid w:val="0022492A"/>
    <w:rsid w:val="00224CF5"/>
    <w:rsid w:val="00224D55"/>
    <w:rsid w:val="00224FCF"/>
    <w:rsid w:val="00225124"/>
    <w:rsid w:val="00225769"/>
    <w:rsid w:val="00225882"/>
    <w:rsid w:val="0022596B"/>
    <w:rsid w:val="002265CE"/>
    <w:rsid w:val="002267E2"/>
    <w:rsid w:val="002269D2"/>
    <w:rsid w:val="00226DF3"/>
    <w:rsid w:val="00226F52"/>
    <w:rsid w:val="002278DE"/>
    <w:rsid w:val="00227B31"/>
    <w:rsid w:val="00227C32"/>
    <w:rsid w:val="00230592"/>
    <w:rsid w:val="002310D0"/>
    <w:rsid w:val="002313B2"/>
    <w:rsid w:val="0023151B"/>
    <w:rsid w:val="00231652"/>
    <w:rsid w:val="0023210D"/>
    <w:rsid w:val="002321F8"/>
    <w:rsid w:val="002329E9"/>
    <w:rsid w:val="00232DC1"/>
    <w:rsid w:val="00232F9B"/>
    <w:rsid w:val="00233302"/>
    <w:rsid w:val="00233350"/>
    <w:rsid w:val="00233389"/>
    <w:rsid w:val="002333D6"/>
    <w:rsid w:val="002336EC"/>
    <w:rsid w:val="00233A86"/>
    <w:rsid w:val="00233B9E"/>
    <w:rsid w:val="00233CE1"/>
    <w:rsid w:val="00233D03"/>
    <w:rsid w:val="002340C3"/>
    <w:rsid w:val="002343F7"/>
    <w:rsid w:val="00234A2E"/>
    <w:rsid w:val="00234AF1"/>
    <w:rsid w:val="00234C52"/>
    <w:rsid w:val="00234C74"/>
    <w:rsid w:val="00234C98"/>
    <w:rsid w:val="00234E94"/>
    <w:rsid w:val="002352D6"/>
    <w:rsid w:val="00235401"/>
    <w:rsid w:val="00235543"/>
    <w:rsid w:val="00235C48"/>
    <w:rsid w:val="00235D1D"/>
    <w:rsid w:val="00236264"/>
    <w:rsid w:val="0023638E"/>
    <w:rsid w:val="00236E9A"/>
    <w:rsid w:val="00237775"/>
    <w:rsid w:val="002400F5"/>
    <w:rsid w:val="002400FF"/>
    <w:rsid w:val="002402F3"/>
    <w:rsid w:val="002404E8"/>
    <w:rsid w:val="0024095C"/>
    <w:rsid w:val="00240C84"/>
    <w:rsid w:val="002413CD"/>
    <w:rsid w:val="00241433"/>
    <w:rsid w:val="00241908"/>
    <w:rsid w:val="00241951"/>
    <w:rsid w:val="002419AC"/>
    <w:rsid w:val="002420BE"/>
    <w:rsid w:val="002429A7"/>
    <w:rsid w:val="00242CC1"/>
    <w:rsid w:val="00242D0E"/>
    <w:rsid w:val="002430E0"/>
    <w:rsid w:val="00243185"/>
    <w:rsid w:val="00243655"/>
    <w:rsid w:val="00243C4A"/>
    <w:rsid w:val="00243DA8"/>
    <w:rsid w:val="00243E29"/>
    <w:rsid w:val="00243F41"/>
    <w:rsid w:val="002441DD"/>
    <w:rsid w:val="00244903"/>
    <w:rsid w:val="002449F4"/>
    <w:rsid w:val="00244AA3"/>
    <w:rsid w:val="00244B70"/>
    <w:rsid w:val="002458F5"/>
    <w:rsid w:val="0024592B"/>
    <w:rsid w:val="00245E16"/>
    <w:rsid w:val="00245E4F"/>
    <w:rsid w:val="00246018"/>
    <w:rsid w:val="0024653B"/>
    <w:rsid w:val="0024672B"/>
    <w:rsid w:val="00246A78"/>
    <w:rsid w:val="00246AC9"/>
    <w:rsid w:val="0024778A"/>
    <w:rsid w:val="00247C52"/>
    <w:rsid w:val="002500D1"/>
    <w:rsid w:val="00250396"/>
    <w:rsid w:val="00250825"/>
    <w:rsid w:val="00251009"/>
    <w:rsid w:val="002515B8"/>
    <w:rsid w:val="00251C1F"/>
    <w:rsid w:val="00252887"/>
    <w:rsid w:val="002528BF"/>
    <w:rsid w:val="00252BBE"/>
    <w:rsid w:val="00252BD5"/>
    <w:rsid w:val="002530E5"/>
    <w:rsid w:val="002532FC"/>
    <w:rsid w:val="00253531"/>
    <w:rsid w:val="002542F3"/>
    <w:rsid w:val="00254415"/>
    <w:rsid w:val="0025467F"/>
    <w:rsid w:val="002548F6"/>
    <w:rsid w:val="0025490C"/>
    <w:rsid w:val="00254CC2"/>
    <w:rsid w:val="00255045"/>
    <w:rsid w:val="0025508D"/>
    <w:rsid w:val="002552E1"/>
    <w:rsid w:val="0025631C"/>
    <w:rsid w:val="002563C7"/>
    <w:rsid w:val="00256880"/>
    <w:rsid w:val="00256936"/>
    <w:rsid w:val="00256975"/>
    <w:rsid w:val="00256991"/>
    <w:rsid w:val="00256C43"/>
    <w:rsid w:val="00256E58"/>
    <w:rsid w:val="00256E7D"/>
    <w:rsid w:val="00257015"/>
    <w:rsid w:val="0025707F"/>
    <w:rsid w:val="002578CF"/>
    <w:rsid w:val="00257ABA"/>
    <w:rsid w:val="00257C67"/>
    <w:rsid w:val="00260153"/>
    <w:rsid w:val="002601A1"/>
    <w:rsid w:val="002607E3"/>
    <w:rsid w:val="00260A15"/>
    <w:rsid w:val="00260AEA"/>
    <w:rsid w:val="00260BCE"/>
    <w:rsid w:val="002616AB"/>
    <w:rsid w:val="00261AC3"/>
    <w:rsid w:val="00261B56"/>
    <w:rsid w:val="00261BA2"/>
    <w:rsid w:val="0026268A"/>
    <w:rsid w:val="00262FCC"/>
    <w:rsid w:val="002634FE"/>
    <w:rsid w:val="00263803"/>
    <w:rsid w:val="00263B43"/>
    <w:rsid w:val="00263D4F"/>
    <w:rsid w:val="00263E15"/>
    <w:rsid w:val="00264447"/>
    <w:rsid w:val="0026452A"/>
    <w:rsid w:val="00264B06"/>
    <w:rsid w:val="002650E2"/>
    <w:rsid w:val="00265537"/>
    <w:rsid w:val="0026557F"/>
    <w:rsid w:val="00265A2E"/>
    <w:rsid w:val="00265B22"/>
    <w:rsid w:val="00265C3F"/>
    <w:rsid w:val="0026628D"/>
    <w:rsid w:val="002662B7"/>
    <w:rsid w:val="00266666"/>
    <w:rsid w:val="00266C7B"/>
    <w:rsid w:val="00267229"/>
    <w:rsid w:val="0026755F"/>
    <w:rsid w:val="002678CD"/>
    <w:rsid w:val="002679B1"/>
    <w:rsid w:val="00267BFF"/>
    <w:rsid w:val="00267CE6"/>
    <w:rsid w:val="00267D4C"/>
    <w:rsid w:val="002703DF"/>
    <w:rsid w:val="0027094D"/>
    <w:rsid w:val="00270A4A"/>
    <w:rsid w:val="00270FAF"/>
    <w:rsid w:val="002712AD"/>
    <w:rsid w:val="00271310"/>
    <w:rsid w:val="00271508"/>
    <w:rsid w:val="0027191C"/>
    <w:rsid w:val="002719B6"/>
    <w:rsid w:val="00271ED8"/>
    <w:rsid w:val="002720CC"/>
    <w:rsid w:val="002726C4"/>
    <w:rsid w:val="00272BFA"/>
    <w:rsid w:val="002733EC"/>
    <w:rsid w:val="00273E01"/>
    <w:rsid w:val="00274006"/>
    <w:rsid w:val="00274153"/>
    <w:rsid w:val="0027430A"/>
    <w:rsid w:val="002746DA"/>
    <w:rsid w:val="00274AA2"/>
    <w:rsid w:val="00274E10"/>
    <w:rsid w:val="0027554C"/>
    <w:rsid w:val="0027558A"/>
    <w:rsid w:val="002755FD"/>
    <w:rsid w:val="00275752"/>
    <w:rsid w:val="00275C28"/>
    <w:rsid w:val="00275E19"/>
    <w:rsid w:val="00276547"/>
    <w:rsid w:val="002766E6"/>
    <w:rsid w:val="00276C52"/>
    <w:rsid w:val="00276C99"/>
    <w:rsid w:val="00277372"/>
    <w:rsid w:val="002773C6"/>
    <w:rsid w:val="00277414"/>
    <w:rsid w:val="0027747D"/>
    <w:rsid w:val="002775B2"/>
    <w:rsid w:val="00277859"/>
    <w:rsid w:val="00277E67"/>
    <w:rsid w:val="00280370"/>
    <w:rsid w:val="00280779"/>
    <w:rsid w:val="00280A96"/>
    <w:rsid w:val="00280B71"/>
    <w:rsid w:val="00281079"/>
    <w:rsid w:val="002814D4"/>
    <w:rsid w:val="00281EAC"/>
    <w:rsid w:val="002825D1"/>
    <w:rsid w:val="00282E8A"/>
    <w:rsid w:val="002832AC"/>
    <w:rsid w:val="00283974"/>
    <w:rsid w:val="00283D18"/>
    <w:rsid w:val="00284032"/>
    <w:rsid w:val="0028443B"/>
    <w:rsid w:val="00284C55"/>
    <w:rsid w:val="00284D7E"/>
    <w:rsid w:val="00284DEB"/>
    <w:rsid w:val="00284E95"/>
    <w:rsid w:val="00285567"/>
    <w:rsid w:val="00285A39"/>
    <w:rsid w:val="00285AA3"/>
    <w:rsid w:val="00285D5D"/>
    <w:rsid w:val="00286FF2"/>
    <w:rsid w:val="00287C97"/>
    <w:rsid w:val="00287D13"/>
    <w:rsid w:val="00290562"/>
    <w:rsid w:val="00290DAA"/>
    <w:rsid w:val="002914D0"/>
    <w:rsid w:val="00291D88"/>
    <w:rsid w:val="00291EB6"/>
    <w:rsid w:val="00292D12"/>
    <w:rsid w:val="002937BF"/>
    <w:rsid w:val="002941F5"/>
    <w:rsid w:val="0029421A"/>
    <w:rsid w:val="0029486B"/>
    <w:rsid w:val="00294C66"/>
    <w:rsid w:val="002950E8"/>
    <w:rsid w:val="002954DD"/>
    <w:rsid w:val="00295A5A"/>
    <w:rsid w:val="00295AE4"/>
    <w:rsid w:val="00295C5C"/>
    <w:rsid w:val="0029619D"/>
    <w:rsid w:val="002964ED"/>
    <w:rsid w:val="00296778"/>
    <w:rsid w:val="00296FF0"/>
    <w:rsid w:val="00297BD3"/>
    <w:rsid w:val="002A02B2"/>
    <w:rsid w:val="002A09BE"/>
    <w:rsid w:val="002A0DA2"/>
    <w:rsid w:val="002A0EE2"/>
    <w:rsid w:val="002A0F3B"/>
    <w:rsid w:val="002A0FE3"/>
    <w:rsid w:val="002A12EC"/>
    <w:rsid w:val="002A1398"/>
    <w:rsid w:val="002A1399"/>
    <w:rsid w:val="002A1555"/>
    <w:rsid w:val="002A17A2"/>
    <w:rsid w:val="002A1CB0"/>
    <w:rsid w:val="002A1E3B"/>
    <w:rsid w:val="002A24F1"/>
    <w:rsid w:val="002A24F6"/>
    <w:rsid w:val="002A36F0"/>
    <w:rsid w:val="002A39D2"/>
    <w:rsid w:val="002A3C80"/>
    <w:rsid w:val="002A3E54"/>
    <w:rsid w:val="002A43C6"/>
    <w:rsid w:val="002A4B75"/>
    <w:rsid w:val="002A4F6E"/>
    <w:rsid w:val="002A53BC"/>
    <w:rsid w:val="002A559D"/>
    <w:rsid w:val="002A5A86"/>
    <w:rsid w:val="002A5DAF"/>
    <w:rsid w:val="002A606B"/>
    <w:rsid w:val="002A60A0"/>
    <w:rsid w:val="002A66EF"/>
    <w:rsid w:val="002A6CA8"/>
    <w:rsid w:val="002A7388"/>
    <w:rsid w:val="002A7659"/>
    <w:rsid w:val="002A7970"/>
    <w:rsid w:val="002A7EEB"/>
    <w:rsid w:val="002B030A"/>
    <w:rsid w:val="002B0535"/>
    <w:rsid w:val="002B0C38"/>
    <w:rsid w:val="002B0C6B"/>
    <w:rsid w:val="002B0F2D"/>
    <w:rsid w:val="002B1019"/>
    <w:rsid w:val="002B12CC"/>
    <w:rsid w:val="002B1535"/>
    <w:rsid w:val="002B160A"/>
    <w:rsid w:val="002B16D5"/>
    <w:rsid w:val="002B1835"/>
    <w:rsid w:val="002B1F94"/>
    <w:rsid w:val="002B242D"/>
    <w:rsid w:val="002B2908"/>
    <w:rsid w:val="002B3294"/>
    <w:rsid w:val="002B35CD"/>
    <w:rsid w:val="002B3795"/>
    <w:rsid w:val="002B3938"/>
    <w:rsid w:val="002B3C08"/>
    <w:rsid w:val="002B40DA"/>
    <w:rsid w:val="002B427B"/>
    <w:rsid w:val="002B4318"/>
    <w:rsid w:val="002B43F1"/>
    <w:rsid w:val="002B481F"/>
    <w:rsid w:val="002B4D24"/>
    <w:rsid w:val="002B4F74"/>
    <w:rsid w:val="002B4FBD"/>
    <w:rsid w:val="002B4FC9"/>
    <w:rsid w:val="002B50E7"/>
    <w:rsid w:val="002B5A26"/>
    <w:rsid w:val="002B6A04"/>
    <w:rsid w:val="002B6AB1"/>
    <w:rsid w:val="002B70C7"/>
    <w:rsid w:val="002B7220"/>
    <w:rsid w:val="002B74BD"/>
    <w:rsid w:val="002B788A"/>
    <w:rsid w:val="002B7C02"/>
    <w:rsid w:val="002B7CC1"/>
    <w:rsid w:val="002B7D0D"/>
    <w:rsid w:val="002B7D7A"/>
    <w:rsid w:val="002C01FC"/>
    <w:rsid w:val="002C022B"/>
    <w:rsid w:val="002C0379"/>
    <w:rsid w:val="002C0683"/>
    <w:rsid w:val="002C0A22"/>
    <w:rsid w:val="002C0A59"/>
    <w:rsid w:val="002C0B67"/>
    <w:rsid w:val="002C0B7D"/>
    <w:rsid w:val="002C0BC3"/>
    <w:rsid w:val="002C0C62"/>
    <w:rsid w:val="002C1122"/>
    <w:rsid w:val="002C1626"/>
    <w:rsid w:val="002C165C"/>
    <w:rsid w:val="002C17AC"/>
    <w:rsid w:val="002C21B1"/>
    <w:rsid w:val="002C2337"/>
    <w:rsid w:val="002C2418"/>
    <w:rsid w:val="002C272E"/>
    <w:rsid w:val="002C2840"/>
    <w:rsid w:val="002C2B0C"/>
    <w:rsid w:val="002C2C97"/>
    <w:rsid w:val="002C341E"/>
    <w:rsid w:val="002C3581"/>
    <w:rsid w:val="002C36B4"/>
    <w:rsid w:val="002C3761"/>
    <w:rsid w:val="002C3B8B"/>
    <w:rsid w:val="002C3D37"/>
    <w:rsid w:val="002C3E73"/>
    <w:rsid w:val="002C3F0E"/>
    <w:rsid w:val="002C41C9"/>
    <w:rsid w:val="002C43CF"/>
    <w:rsid w:val="002C466A"/>
    <w:rsid w:val="002C49BD"/>
    <w:rsid w:val="002C4CEF"/>
    <w:rsid w:val="002C5240"/>
    <w:rsid w:val="002C5617"/>
    <w:rsid w:val="002C5AE2"/>
    <w:rsid w:val="002C5B72"/>
    <w:rsid w:val="002C5B84"/>
    <w:rsid w:val="002C66D6"/>
    <w:rsid w:val="002C69B9"/>
    <w:rsid w:val="002C6D59"/>
    <w:rsid w:val="002C719D"/>
    <w:rsid w:val="002C7286"/>
    <w:rsid w:val="002C7975"/>
    <w:rsid w:val="002C7CCA"/>
    <w:rsid w:val="002C7E33"/>
    <w:rsid w:val="002C7F0F"/>
    <w:rsid w:val="002D0A15"/>
    <w:rsid w:val="002D0B76"/>
    <w:rsid w:val="002D0CC8"/>
    <w:rsid w:val="002D0CE7"/>
    <w:rsid w:val="002D106F"/>
    <w:rsid w:val="002D149A"/>
    <w:rsid w:val="002D1847"/>
    <w:rsid w:val="002D2085"/>
    <w:rsid w:val="002D2126"/>
    <w:rsid w:val="002D22E5"/>
    <w:rsid w:val="002D2412"/>
    <w:rsid w:val="002D24AF"/>
    <w:rsid w:val="002D294D"/>
    <w:rsid w:val="002D2BB6"/>
    <w:rsid w:val="002D314F"/>
    <w:rsid w:val="002D336E"/>
    <w:rsid w:val="002D3834"/>
    <w:rsid w:val="002D43EC"/>
    <w:rsid w:val="002D45FA"/>
    <w:rsid w:val="002D4651"/>
    <w:rsid w:val="002D4B3B"/>
    <w:rsid w:val="002D4CB7"/>
    <w:rsid w:val="002D51A7"/>
    <w:rsid w:val="002D5314"/>
    <w:rsid w:val="002D5766"/>
    <w:rsid w:val="002D5A21"/>
    <w:rsid w:val="002D6141"/>
    <w:rsid w:val="002D6429"/>
    <w:rsid w:val="002D6BB4"/>
    <w:rsid w:val="002D6E90"/>
    <w:rsid w:val="002D6ED0"/>
    <w:rsid w:val="002D7786"/>
    <w:rsid w:val="002D782D"/>
    <w:rsid w:val="002D7D77"/>
    <w:rsid w:val="002D7EF2"/>
    <w:rsid w:val="002E001C"/>
    <w:rsid w:val="002E0110"/>
    <w:rsid w:val="002E0188"/>
    <w:rsid w:val="002E022D"/>
    <w:rsid w:val="002E03AC"/>
    <w:rsid w:val="002E068C"/>
    <w:rsid w:val="002E0FFE"/>
    <w:rsid w:val="002E1842"/>
    <w:rsid w:val="002E1D50"/>
    <w:rsid w:val="002E1DCF"/>
    <w:rsid w:val="002E2CFE"/>
    <w:rsid w:val="002E3347"/>
    <w:rsid w:val="002E3C4F"/>
    <w:rsid w:val="002E3E7A"/>
    <w:rsid w:val="002E41B3"/>
    <w:rsid w:val="002E44F8"/>
    <w:rsid w:val="002E46AE"/>
    <w:rsid w:val="002E4860"/>
    <w:rsid w:val="002E4CBC"/>
    <w:rsid w:val="002E4E96"/>
    <w:rsid w:val="002E53DF"/>
    <w:rsid w:val="002E5501"/>
    <w:rsid w:val="002E59EE"/>
    <w:rsid w:val="002E604A"/>
    <w:rsid w:val="002E636D"/>
    <w:rsid w:val="002E6557"/>
    <w:rsid w:val="002E656D"/>
    <w:rsid w:val="002E69B8"/>
    <w:rsid w:val="002E6BBE"/>
    <w:rsid w:val="002E6D34"/>
    <w:rsid w:val="002E6D83"/>
    <w:rsid w:val="002E6DE7"/>
    <w:rsid w:val="002E6FAC"/>
    <w:rsid w:val="002E786F"/>
    <w:rsid w:val="002E7BD1"/>
    <w:rsid w:val="002F00AE"/>
    <w:rsid w:val="002F01A3"/>
    <w:rsid w:val="002F0550"/>
    <w:rsid w:val="002F06D5"/>
    <w:rsid w:val="002F0837"/>
    <w:rsid w:val="002F16C8"/>
    <w:rsid w:val="002F191C"/>
    <w:rsid w:val="002F1937"/>
    <w:rsid w:val="002F28EC"/>
    <w:rsid w:val="002F290F"/>
    <w:rsid w:val="002F29A8"/>
    <w:rsid w:val="002F2A34"/>
    <w:rsid w:val="002F2CCD"/>
    <w:rsid w:val="002F2DCB"/>
    <w:rsid w:val="002F3074"/>
    <w:rsid w:val="002F3158"/>
    <w:rsid w:val="002F3E33"/>
    <w:rsid w:val="002F469B"/>
    <w:rsid w:val="002F4856"/>
    <w:rsid w:val="002F4C3E"/>
    <w:rsid w:val="002F50D8"/>
    <w:rsid w:val="002F5151"/>
    <w:rsid w:val="002F52A3"/>
    <w:rsid w:val="002F54F8"/>
    <w:rsid w:val="002F5E33"/>
    <w:rsid w:val="002F61FB"/>
    <w:rsid w:val="002F6333"/>
    <w:rsid w:val="002F6599"/>
    <w:rsid w:val="002F67E3"/>
    <w:rsid w:val="002F6AC3"/>
    <w:rsid w:val="002F6B89"/>
    <w:rsid w:val="002F6FDA"/>
    <w:rsid w:val="00300019"/>
    <w:rsid w:val="00300834"/>
    <w:rsid w:val="00300C14"/>
    <w:rsid w:val="00300D70"/>
    <w:rsid w:val="00300E6B"/>
    <w:rsid w:val="00300EBC"/>
    <w:rsid w:val="003014D8"/>
    <w:rsid w:val="00301BC1"/>
    <w:rsid w:val="00301C27"/>
    <w:rsid w:val="00301E73"/>
    <w:rsid w:val="00302564"/>
    <w:rsid w:val="0030286F"/>
    <w:rsid w:val="00302AF6"/>
    <w:rsid w:val="00303084"/>
    <w:rsid w:val="003035EC"/>
    <w:rsid w:val="00303721"/>
    <w:rsid w:val="003037B3"/>
    <w:rsid w:val="00303ADD"/>
    <w:rsid w:val="00304032"/>
    <w:rsid w:val="00304388"/>
    <w:rsid w:val="00304A09"/>
    <w:rsid w:val="0030534D"/>
    <w:rsid w:val="003056D9"/>
    <w:rsid w:val="003057F2"/>
    <w:rsid w:val="0030580D"/>
    <w:rsid w:val="00305A32"/>
    <w:rsid w:val="00305BE8"/>
    <w:rsid w:val="00305D7D"/>
    <w:rsid w:val="00306396"/>
    <w:rsid w:val="00306517"/>
    <w:rsid w:val="003068BC"/>
    <w:rsid w:val="00307172"/>
    <w:rsid w:val="00307283"/>
    <w:rsid w:val="003072CC"/>
    <w:rsid w:val="0030765A"/>
    <w:rsid w:val="003076EE"/>
    <w:rsid w:val="00307A27"/>
    <w:rsid w:val="003100F0"/>
    <w:rsid w:val="0031033B"/>
    <w:rsid w:val="0031125C"/>
    <w:rsid w:val="00311F87"/>
    <w:rsid w:val="0031211B"/>
    <w:rsid w:val="0031232B"/>
    <w:rsid w:val="00312653"/>
    <w:rsid w:val="0031265A"/>
    <w:rsid w:val="00312EDE"/>
    <w:rsid w:val="00313105"/>
    <w:rsid w:val="00313265"/>
    <w:rsid w:val="003136F9"/>
    <w:rsid w:val="00313757"/>
    <w:rsid w:val="0031412C"/>
    <w:rsid w:val="0031414E"/>
    <w:rsid w:val="00314250"/>
    <w:rsid w:val="003143DC"/>
    <w:rsid w:val="003149C6"/>
    <w:rsid w:val="00314B89"/>
    <w:rsid w:val="00314D30"/>
    <w:rsid w:val="0031514A"/>
    <w:rsid w:val="003152B1"/>
    <w:rsid w:val="00315466"/>
    <w:rsid w:val="00315634"/>
    <w:rsid w:val="00315CA9"/>
    <w:rsid w:val="00315E95"/>
    <w:rsid w:val="00316696"/>
    <w:rsid w:val="0031712A"/>
    <w:rsid w:val="003178F4"/>
    <w:rsid w:val="00317A34"/>
    <w:rsid w:val="00320781"/>
    <w:rsid w:val="00320D24"/>
    <w:rsid w:val="0032105F"/>
    <w:rsid w:val="00321095"/>
    <w:rsid w:val="00321300"/>
    <w:rsid w:val="003218C8"/>
    <w:rsid w:val="00321D9B"/>
    <w:rsid w:val="0032221A"/>
    <w:rsid w:val="0032252B"/>
    <w:rsid w:val="00322ADD"/>
    <w:rsid w:val="0032315D"/>
    <w:rsid w:val="003233E3"/>
    <w:rsid w:val="00323F17"/>
    <w:rsid w:val="0032435B"/>
    <w:rsid w:val="003243D8"/>
    <w:rsid w:val="003246D1"/>
    <w:rsid w:val="00324AA9"/>
    <w:rsid w:val="00324AAB"/>
    <w:rsid w:val="00325418"/>
    <w:rsid w:val="003259F2"/>
    <w:rsid w:val="00325B63"/>
    <w:rsid w:val="00325C30"/>
    <w:rsid w:val="00325E3E"/>
    <w:rsid w:val="00325ECE"/>
    <w:rsid w:val="00325F06"/>
    <w:rsid w:val="00326175"/>
    <w:rsid w:val="00326314"/>
    <w:rsid w:val="00326846"/>
    <w:rsid w:val="00326AB3"/>
    <w:rsid w:val="00326D3A"/>
    <w:rsid w:val="00327301"/>
    <w:rsid w:val="0032732D"/>
    <w:rsid w:val="00327394"/>
    <w:rsid w:val="00327505"/>
    <w:rsid w:val="003278D0"/>
    <w:rsid w:val="0032795E"/>
    <w:rsid w:val="00327C1C"/>
    <w:rsid w:val="003304A6"/>
    <w:rsid w:val="00330847"/>
    <w:rsid w:val="003310A8"/>
    <w:rsid w:val="0033138E"/>
    <w:rsid w:val="00331685"/>
    <w:rsid w:val="003316AE"/>
    <w:rsid w:val="00331AA9"/>
    <w:rsid w:val="00332769"/>
    <w:rsid w:val="003329A3"/>
    <w:rsid w:val="00332E61"/>
    <w:rsid w:val="0033364D"/>
    <w:rsid w:val="003337E8"/>
    <w:rsid w:val="00333867"/>
    <w:rsid w:val="00333BA7"/>
    <w:rsid w:val="00333C68"/>
    <w:rsid w:val="00333D6F"/>
    <w:rsid w:val="003342FF"/>
    <w:rsid w:val="00334EDE"/>
    <w:rsid w:val="00335346"/>
    <w:rsid w:val="003358AE"/>
    <w:rsid w:val="00335A2D"/>
    <w:rsid w:val="00335BEE"/>
    <w:rsid w:val="00335F24"/>
    <w:rsid w:val="00335F47"/>
    <w:rsid w:val="0033609B"/>
    <w:rsid w:val="0033610F"/>
    <w:rsid w:val="00336324"/>
    <w:rsid w:val="003365CB"/>
    <w:rsid w:val="003366BB"/>
    <w:rsid w:val="00336A49"/>
    <w:rsid w:val="00336AB9"/>
    <w:rsid w:val="003378D9"/>
    <w:rsid w:val="00337DEB"/>
    <w:rsid w:val="00337EB7"/>
    <w:rsid w:val="003405A8"/>
    <w:rsid w:val="003405D7"/>
    <w:rsid w:val="003406C0"/>
    <w:rsid w:val="003411C7"/>
    <w:rsid w:val="00341557"/>
    <w:rsid w:val="0034166B"/>
    <w:rsid w:val="00342508"/>
    <w:rsid w:val="00342520"/>
    <w:rsid w:val="0034255B"/>
    <w:rsid w:val="00342E26"/>
    <w:rsid w:val="0034382C"/>
    <w:rsid w:val="00343861"/>
    <w:rsid w:val="003448BB"/>
    <w:rsid w:val="0034491F"/>
    <w:rsid w:val="00344C9E"/>
    <w:rsid w:val="00344F76"/>
    <w:rsid w:val="003455AE"/>
    <w:rsid w:val="0034583E"/>
    <w:rsid w:val="00345A3A"/>
    <w:rsid w:val="00345CD3"/>
    <w:rsid w:val="00345D8C"/>
    <w:rsid w:val="003460CF"/>
    <w:rsid w:val="003460FF"/>
    <w:rsid w:val="003467E2"/>
    <w:rsid w:val="0034689A"/>
    <w:rsid w:val="00346ACF"/>
    <w:rsid w:val="00346C7A"/>
    <w:rsid w:val="00346F50"/>
    <w:rsid w:val="00347015"/>
    <w:rsid w:val="003478D0"/>
    <w:rsid w:val="00347A0C"/>
    <w:rsid w:val="00347CB9"/>
    <w:rsid w:val="00350749"/>
    <w:rsid w:val="0035140D"/>
    <w:rsid w:val="0035141A"/>
    <w:rsid w:val="00351C3F"/>
    <w:rsid w:val="003529A4"/>
    <w:rsid w:val="00352FB0"/>
    <w:rsid w:val="0035326C"/>
    <w:rsid w:val="003538D8"/>
    <w:rsid w:val="003538EA"/>
    <w:rsid w:val="00353DDD"/>
    <w:rsid w:val="0035437B"/>
    <w:rsid w:val="003547CA"/>
    <w:rsid w:val="003547D3"/>
    <w:rsid w:val="00354AB8"/>
    <w:rsid w:val="00354DB9"/>
    <w:rsid w:val="00355126"/>
    <w:rsid w:val="00355422"/>
    <w:rsid w:val="003555A3"/>
    <w:rsid w:val="00355750"/>
    <w:rsid w:val="00355951"/>
    <w:rsid w:val="0035597C"/>
    <w:rsid w:val="00355BF3"/>
    <w:rsid w:val="00355C70"/>
    <w:rsid w:val="00356039"/>
    <w:rsid w:val="0035634E"/>
    <w:rsid w:val="00356360"/>
    <w:rsid w:val="00356AFB"/>
    <w:rsid w:val="00356E0A"/>
    <w:rsid w:val="003573D9"/>
    <w:rsid w:val="003575E8"/>
    <w:rsid w:val="003575EE"/>
    <w:rsid w:val="003577F1"/>
    <w:rsid w:val="003579CF"/>
    <w:rsid w:val="00357BCF"/>
    <w:rsid w:val="00357CD6"/>
    <w:rsid w:val="00357E9B"/>
    <w:rsid w:val="0036006C"/>
    <w:rsid w:val="003605C8"/>
    <w:rsid w:val="00360644"/>
    <w:rsid w:val="0036070F"/>
    <w:rsid w:val="003613DE"/>
    <w:rsid w:val="00361914"/>
    <w:rsid w:val="00361E4C"/>
    <w:rsid w:val="00362240"/>
    <w:rsid w:val="00362602"/>
    <w:rsid w:val="003628B6"/>
    <w:rsid w:val="0036356F"/>
    <w:rsid w:val="00363888"/>
    <w:rsid w:val="00363BFC"/>
    <w:rsid w:val="00363D89"/>
    <w:rsid w:val="0036415D"/>
    <w:rsid w:val="0036459F"/>
    <w:rsid w:val="00365118"/>
    <w:rsid w:val="0036535D"/>
    <w:rsid w:val="003656C2"/>
    <w:rsid w:val="00366214"/>
    <w:rsid w:val="0036628E"/>
    <w:rsid w:val="003662FD"/>
    <w:rsid w:val="00366628"/>
    <w:rsid w:val="00366664"/>
    <w:rsid w:val="0036679E"/>
    <w:rsid w:val="00366818"/>
    <w:rsid w:val="003668BB"/>
    <w:rsid w:val="00366EFB"/>
    <w:rsid w:val="00367433"/>
    <w:rsid w:val="003707AC"/>
    <w:rsid w:val="00370966"/>
    <w:rsid w:val="00371BC7"/>
    <w:rsid w:val="00371C58"/>
    <w:rsid w:val="00371E67"/>
    <w:rsid w:val="00371EB7"/>
    <w:rsid w:val="00371FD0"/>
    <w:rsid w:val="00372200"/>
    <w:rsid w:val="0037226D"/>
    <w:rsid w:val="0037290B"/>
    <w:rsid w:val="00372C29"/>
    <w:rsid w:val="00373380"/>
    <w:rsid w:val="00373426"/>
    <w:rsid w:val="0037347C"/>
    <w:rsid w:val="00373626"/>
    <w:rsid w:val="00373AAB"/>
    <w:rsid w:val="00373E49"/>
    <w:rsid w:val="0037429E"/>
    <w:rsid w:val="003744CA"/>
    <w:rsid w:val="003747F9"/>
    <w:rsid w:val="00374D6A"/>
    <w:rsid w:val="00374E94"/>
    <w:rsid w:val="00375501"/>
    <w:rsid w:val="00375AC8"/>
    <w:rsid w:val="003765B4"/>
    <w:rsid w:val="003765D0"/>
    <w:rsid w:val="00376B3A"/>
    <w:rsid w:val="00376C0F"/>
    <w:rsid w:val="00377F25"/>
    <w:rsid w:val="003806D6"/>
    <w:rsid w:val="003806FF"/>
    <w:rsid w:val="00380C51"/>
    <w:rsid w:val="00380C63"/>
    <w:rsid w:val="00380C6B"/>
    <w:rsid w:val="00380FFE"/>
    <w:rsid w:val="0038127C"/>
    <w:rsid w:val="00381625"/>
    <w:rsid w:val="00381A3A"/>
    <w:rsid w:val="00382069"/>
    <w:rsid w:val="0038213D"/>
    <w:rsid w:val="003821B4"/>
    <w:rsid w:val="00382397"/>
    <w:rsid w:val="003823CD"/>
    <w:rsid w:val="00382555"/>
    <w:rsid w:val="003828A7"/>
    <w:rsid w:val="0038345E"/>
    <w:rsid w:val="0038357D"/>
    <w:rsid w:val="00383A89"/>
    <w:rsid w:val="00383E9C"/>
    <w:rsid w:val="00383FDB"/>
    <w:rsid w:val="00384C32"/>
    <w:rsid w:val="00385207"/>
    <w:rsid w:val="003855BE"/>
    <w:rsid w:val="0038583E"/>
    <w:rsid w:val="00385CB6"/>
    <w:rsid w:val="00385DA3"/>
    <w:rsid w:val="00385DF6"/>
    <w:rsid w:val="00385ECE"/>
    <w:rsid w:val="00385F43"/>
    <w:rsid w:val="003860E3"/>
    <w:rsid w:val="00386416"/>
    <w:rsid w:val="003867AC"/>
    <w:rsid w:val="0038684B"/>
    <w:rsid w:val="00387369"/>
    <w:rsid w:val="00387383"/>
    <w:rsid w:val="00387721"/>
    <w:rsid w:val="0038774E"/>
    <w:rsid w:val="00387ABB"/>
    <w:rsid w:val="00387C3B"/>
    <w:rsid w:val="00387D9E"/>
    <w:rsid w:val="00387E7D"/>
    <w:rsid w:val="003903EB"/>
    <w:rsid w:val="00390B37"/>
    <w:rsid w:val="00391454"/>
    <w:rsid w:val="00391AE9"/>
    <w:rsid w:val="00391D09"/>
    <w:rsid w:val="00391F30"/>
    <w:rsid w:val="00392394"/>
    <w:rsid w:val="00392490"/>
    <w:rsid w:val="003924E3"/>
    <w:rsid w:val="0039281F"/>
    <w:rsid w:val="00392C81"/>
    <w:rsid w:val="00392E81"/>
    <w:rsid w:val="00392ECB"/>
    <w:rsid w:val="00394499"/>
    <w:rsid w:val="003944B2"/>
    <w:rsid w:val="003944F7"/>
    <w:rsid w:val="00394714"/>
    <w:rsid w:val="00394722"/>
    <w:rsid w:val="0039499D"/>
    <w:rsid w:val="00394AB3"/>
    <w:rsid w:val="00394AB7"/>
    <w:rsid w:val="00394DA5"/>
    <w:rsid w:val="00394E18"/>
    <w:rsid w:val="00395263"/>
    <w:rsid w:val="003953D6"/>
    <w:rsid w:val="00396CB3"/>
    <w:rsid w:val="00396F11"/>
    <w:rsid w:val="003970F7"/>
    <w:rsid w:val="00397313"/>
    <w:rsid w:val="00397389"/>
    <w:rsid w:val="003973F4"/>
    <w:rsid w:val="00397D7B"/>
    <w:rsid w:val="00397E8D"/>
    <w:rsid w:val="003A07E8"/>
    <w:rsid w:val="003A0DED"/>
    <w:rsid w:val="003A1155"/>
    <w:rsid w:val="003A1297"/>
    <w:rsid w:val="003A14A0"/>
    <w:rsid w:val="003A1949"/>
    <w:rsid w:val="003A1C60"/>
    <w:rsid w:val="003A20A6"/>
    <w:rsid w:val="003A20BC"/>
    <w:rsid w:val="003A20FB"/>
    <w:rsid w:val="003A2214"/>
    <w:rsid w:val="003A24D2"/>
    <w:rsid w:val="003A24DA"/>
    <w:rsid w:val="003A2E53"/>
    <w:rsid w:val="003A31EE"/>
    <w:rsid w:val="003A3222"/>
    <w:rsid w:val="003A33DD"/>
    <w:rsid w:val="003A34D8"/>
    <w:rsid w:val="003A357F"/>
    <w:rsid w:val="003A3616"/>
    <w:rsid w:val="003A3B4E"/>
    <w:rsid w:val="003A3C22"/>
    <w:rsid w:val="003A3D39"/>
    <w:rsid w:val="003A3EB5"/>
    <w:rsid w:val="003A3EDF"/>
    <w:rsid w:val="003A3F36"/>
    <w:rsid w:val="003A3FA7"/>
    <w:rsid w:val="003A425F"/>
    <w:rsid w:val="003A440E"/>
    <w:rsid w:val="003A44C7"/>
    <w:rsid w:val="003A460B"/>
    <w:rsid w:val="003A4850"/>
    <w:rsid w:val="003A4A5E"/>
    <w:rsid w:val="003A4D03"/>
    <w:rsid w:val="003A4D1C"/>
    <w:rsid w:val="003A4E5E"/>
    <w:rsid w:val="003A50FE"/>
    <w:rsid w:val="003A53B1"/>
    <w:rsid w:val="003A68CC"/>
    <w:rsid w:val="003A6E59"/>
    <w:rsid w:val="003A6EEC"/>
    <w:rsid w:val="003A74FF"/>
    <w:rsid w:val="003A7D7C"/>
    <w:rsid w:val="003A7ECC"/>
    <w:rsid w:val="003B05D3"/>
    <w:rsid w:val="003B08A4"/>
    <w:rsid w:val="003B0BF3"/>
    <w:rsid w:val="003B1912"/>
    <w:rsid w:val="003B1970"/>
    <w:rsid w:val="003B1D18"/>
    <w:rsid w:val="003B2290"/>
    <w:rsid w:val="003B2B55"/>
    <w:rsid w:val="003B2EB9"/>
    <w:rsid w:val="003B311F"/>
    <w:rsid w:val="003B3217"/>
    <w:rsid w:val="003B3288"/>
    <w:rsid w:val="003B36CD"/>
    <w:rsid w:val="003B470A"/>
    <w:rsid w:val="003B495E"/>
    <w:rsid w:val="003B49E3"/>
    <w:rsid w:val="003B527A"/>
    <w:rsid w:val="003B5BF4"/>
    <w:rsid w:val="003B5ED8"/>
    <w:rsid w:val="003B62C1"/>
    <w:rsid w:val="003B64B2"/>
    <w:rsid w:val="003B65A9"/>
    <w:rsid w:val="003B65D2"/>
    <w:rsid w:val="003B68A6"/>
    <w:rsid w:val="003B6BD4"/>
    <w:rsid w:val="003B6DCD"/>
    <w:rsid w:val="003B714C"/>
    <w:rsid w:val="003B787D"/>
    <w:rsid w:val="003B7DEC"/>
    <w:rsid w:val="003B7FD8"/>
    <w:rsid w:val="003C0922"/>
    <w:rsid w:val="003C0B8A"/>
    <w:rsid w:val="003C0C9D"/>
    <w:rsid w:val="003C0F16"/>
    <w:rsid w:val="003C10EC"/>
    <w:rsid w:val="003C17AE"/>
    <w:rsid w:val="003C18AB"/>
    <w:rsid w:val="003C2929"/>
    <w:rsid w:val="003C2BA6"/>
    <w:rsid w:val="003C2C2F"/>
    <w:rsid w:val="003C2C83"/>
    <w:rsid w:val="003C2D1F"/>
    <w:rsid w:val="003C2FEB"/>
    <w:rsid w:val="003C3AC5"/>
    <w:rsid w:val="003C4111"/>
    <w:rsid w:val="003C458D"/>
    <w:rsid w:val="003C4CB5"/>
    <w:rsid w:val="003C4D37"/>
    <w:rsid w:val="003C4F97"/>
    <w:rsid w:val="003C5079"/>
    <w:rsid w:val="003C5641"/>
    <w:rsid w:val="003C56F9"/>
    <w:rsid w:val="003C5A71"/>
    <w:rsid w:val="003C6F93"/>
    <w:rsid w:val="003C71A7"/>
    <w:rsid w:val="003C737E"/>
    <w:rsid w:val="003C777B"/>
    <w:rsid w:val="003C7BA7"/>
    <w:rsid w:val="003C7F7E"/>
    <w:rsid w:val="003D0158"/>
    <w:rsid w:val="003D01B2"/>
    <w:rsid w:val="003D0211"/>
    <w:rsid w:val="003D0367"/>
    <w:rsid w:val="003D05D7"/>
    <w:rsid w:val="003D0C73"/>
    <w:rsid w:val="003D0DBE"/>
    <w:rsid w:val="003D103B"/>
    <w:rsid w:val="003D132A"/>
    <w:rsid w:val="003D1AE7"/>
    <w:rsid w:val="003D1B31"/>
    <w:rsid w:val="003D2412"/>
    <w:rsid w:val="003D26D4"/>
    <w:rsid w:val="003D27CC"/>
    <w:rsid w:val="003D2B7B"/>
    <w:rsid w:val="003D3198"/>
    <w:rsid w:val="003D385A"/>
    <w:rsid w:val="003D38D0"/>
    <w:rsid w:val="003D3A6B"/>
    <w:rsid w:val="003D3BCB"/>
    <w:rsid w:val="003D3E83"/>
    <w:rsid w:val="003D3EBE"/>
    <w:rsid w:val="003D3F38"/>
    <w:rsid w:val="003D3F78"/>
    <w:rsid w:val="003D408C"/>
    <w:rsid w:val="003D411A"/>
    <w:rsid w:val="003D4994"/>
    <w:rsid w:val="003D4A55"/>
    <w:rsid w:val="003D4AE1"/>
    <w:rsid w:val="003D4B0E"/>
    <w:rsid w:val="003D4DE9"/>
    <w:rsid w:val="003D4DEF"/>
    <w:rsid w:val="003D4E0B"/>
    <w:rsid w:val="003D50AD"/>
    <w:rsid w:val="003D5366"/>
    <w:rsid w:val="003D5A42"/>
    <w:rsid w:val="003D60A9"/>
    <w:rsid w:val="003D6147"/>
    <w:rsid w:val="003D651E"/>
    <w:rsid w:val="003D66CB"/>
    <w:rsid w:val="003D69F6"/>
    <w:rsid w:val="003D6A52"/>
    <w:rsid w:val="003D6C4C"/>
    <w:rsid w:val="003D6FA0"/>
    <w:rsid w:val="003D7187"/>
    <w:rsid w:val="003D7255"/>
    <w:rsid w:val="003D7821"/>
    <w:rsid w:val="003D7BE4"/>
    <w:rsid w:val="003D7D3D"/>
    <w:rsid w:val="003E0158"/>
    <w:rsid w:val="003E049E"/>
    <w:rsid w:val="003E16B3"/>
    <w:rsid w:val="003E16C7"/>
    <w:rsid w:val="003E19BA"/>
    <w:rsid w:val="003E1E4A"/>
    <w:rsid w:val="003E2277"/>
    <w:rsid w:val="003E249F"/>
    <w:rsid w:val="003E272D"/>
    <w:rsid w:val="003E284F"/>
    <w:rsid w:val="003E2875"/>
    <w:rsid w:val="003E2A1C"/>
    <w:rsid w:val="003E2FCC"/>
    <w:rsid w:val="003E34C8"/>
    <w:rsid w:val="003E3BCC"/>
    <w:rsid w:val="003E3C58"/>
    <w:rsid w:val="003E3CCE"/>
    <w:rsid w:val="003E43C6"/>
    <w:rsid w:val="003E43FB"/>
    <w:rsid w:val="003E4831"/>
    <w:rsid w:val="003E4AA4"/>
    <w:rsid w:val="003E4BB0"/>
    <w:rsid w:val="003E4C1F"/>
    <w:rsid w:val="003E4D20"/>
    <w:rsid w:val="003E535C"/>
    <w:rsid w:val="003E558B"/>
    <w:rsid w:val="003E5605"/>
    <w:rsid w:val="003E5769"/>
    <w:rsid w:val="003E5FF7"/>
    <w:rsid w:val="003E63AF"/>
    <w:rsid w:val="003E6713"/>
    <w:rsid w:val="003E67DE"/>
    <w:rsid w:val="003E69B6"/>
    <w:rsid w:val="003E7381"/>
    <w:rsid w:val="003E794A"/>
    <w:rsid w:val="003E7D07"/>
    <w:rsid w:val="003E7D19"/>
    <w:rsid w:val="003E7EB2"/>
    <w:rsid w:val="003F0327"/>
    <w:rsid w:val="003F03F8"/>
    <w:rsid w:val="003F09C5"/>
    <w:rsid w:val="003F1526"/>
    <w:rsid w:val="003F171E"/>
    <w:rsid w:val="003F17BE"/>
    <w:rsid w:val="003F1E00"/>
    <w:rsid w:val="003F2503"/>
    <w:rsid w:val="003F2DBB"/>
    <w:rsid w:val="003F307B"/>
    <w:rsid w:val="003F3291"/>
    <w:rsid w:val="003F3363"/>
    <w:rsid w:val="003F361A"/>
    <w:rsid w:val="003F36BF"/>
    <w:rsid w:val="003F3B6F"/>
    <w:rsid w:val="003F40AA"/>
    <w:rsid w:val="003F4517"/>
    <w:rsid w:val="003F452A"/>
    <w:rsid w:val="003F4FDC"/>
    <w:rsid w:val="003F53D9"/>
    <w:rsid w:val="003F5936"/>
    <w:rsid w:val="003F5A53"/>
    <w:rsid w:val="003F5DDB"/>
    <w:rsid w:val="003F5ED8"/>
    <w:rsid w:val="003F617F"/>
    <w:rsid w:val="003F6399"/>
    <w:rsid w:val="003F63FD"/>
    <w:rsid w:val="003F6C01"/>
    <w:rsid w:val="003F6F61"/>
    <w:rsid w:val="003F70D2"/>
    <w:rsid w:val="003F7730"/>
    <w:rsid w:val="003F78F9"/>
    <w:rsid w:val="0040071B"/>
    <w:rsid w:val="00400B74"/>
    <w:rsid w:val="00400CD7"/>
    <w:rsid w:val="00401062"/>
    <w:rsid w:val="00401191"/>
    <w:rsid w:val="00401338"/>
    <w:rsid w:val="00401458"/>
    <w:rsid w:val="0040151F"/>
    <w:rsid w:val="00401593"/>
    <w:rsid w:val="004015F8"/>
    <w:rsid w:val="00401652"/>
    <w:rsid w:val="00401928"/>
    <w:rsid w:val="00401BA3"/>
    <w:rsid w:val="00401F83"/>
    <w:rsid w:val="00401F8B"/>
    <w:rsid w:val="0040219A"/>
    <w:rsid w:val="00402206"/>
    <w:rsid w:val="004028F8"/>
    <w:rsid w:val="00403477"/>
    <w:rsid w:val="00403691"/>
    <w:rsid w:val="00403726"/>
    <w:rsid w:val="00403745"/>
    <w:rsid w:val="004038A6"/>
    <w:rsid w:val="004039AF"/>
    <w:rsid w:val="00403A53"/>
    <w:rsid w:val="00403AC9"/>
    <w:rsid w:val="004046AE"/>
    <w:rsid w:val="00404797"/>
    <w:rsid w:val="004048D7"/>
    <w:rsid w:val="0040492C"/>
    <w:rsid w:val="00404BD7"/>
    <w:rsid w:val="0040508E"/>
    <w:rsid w:val="00406025"/>
    <w:rsid w:val="004064C0"/>
    <w:rsid w:val="00406517"/>
    <w:rsid w:val="0040670F"/>
    <w:rsid w:val="00407163"/>
    <w:rsid w:val="004072A8"/>
    <w:rsid w:val="004079DC"/>
    <w:rsid w:val="00407B66"/>
    <w:rsid w:val="00407BBB"/>
    <w:rsid w:val="0041021E"/>
    <w:rsid w:val="004108A4"/>
    <w:rsid w:val="00410C15"/>
    <w:rsid w:val="00410D46"/>
    <w:rsid w:val="00411089"/>
    <w:rsid w:val="004116A3"/>
    <w:rsid w:val="00411D02"/>
    <w:rsid w:val="00412012"/>
    <w:rsid w:val="00412F2C"/>
    <w:rsid w:val="0041311D"/>
    <w:rsid w:val="00413163"/>
    <w:rsid w:val="00413B2C"/>
    <w:rsid w:val="004140BC"/>
    <w:rsid w:val="00414458"/>
    <w:rsid w:val="004144DB"/>
    <w:rsid w:val="004144EC"/>
    <w:rsid w:val="004144F7"/>
    <w:rsid w:val="00414946"/>
    <w:rsid w:val="00414A4C"/>
    <w:rsid w:val="00414CB9"/>
    <w:rsid w:val="004151D7"/>
    <w:rsid w:val="004151FC"/>
    <w:rsid w:val="004153F7"/>
    <w:rsid w:val="004154AC"/>
    <w:rsid w:val="00415507"/>
    <w:rsid w:val="004157A1"/>
    <w:rsid w:val="00415AFC"/>
    <w:rsid w:val="004160A6"/>
    <w:rsid w:val="0041652F"/>
    <w:rsid w:val="0041664E"/>
    <w:rsid w:val="00416738"/>
    <w:rsid w:val="00416A1E"/>
    <w:rsid w:val="00416C0F"/>
    <w:rsid w:val="004172FB"/>
    <w:rsid w:val="004175D6"/>
    <w:rsid w:val="004176E3"/>
    <w:rsid w:val="00417960"/>
    <w:rsid w:val="00417CA6"/>
    <w:rsid w:val="0042061A"/>
    <w:rsid w:val="00420A60"/>
    <w:rsid w:val="00420B88"/>
    <w:rsid w:val="00421C89"/>
    <w:rsid w:val="00421CC3"/>
    <w:rsid w:val="00421F9C"/>
    <w:rsid w:val="00421FC1"/>
    <w:rsid w:val="004220B4"/>
    <w:rsid w:val="00422588"/>
    <w:rsid w:val="00422684"/>
    <w:rsid w:val="00423193"/>
    <w:rsid w:val="004233A6"/>
    <w:rsid w:val="00423902"/>
    <w:rsid w:val="00423B08"/>
    <w:rsid w:val="00423C01"/>
    <w:rsid w:val="00423F53"/>
    <w:rsid w:val="00424254"/>
    <w:rsid w:val="0042477D"/>
    <w:rsid w:val="00424ABE"/>
    <w:rsid w:val="00424EE7"/>
    <w:rsid w:val="00424F95"/>
    <w:rsid w:val="004250EA"/>
    <w:rsid w:val="00425CBA"/>
    <w:rsid w:val="0042611F"/>
    <w:rsid w:val="004263B9"/>
    <w:rsid w:val="004267C0"/>
    <w:rsid w:val="00426C6B"/>
    <w:rsid w:val="00427002"/>
    <w:rsid w:val="004270EA"/>
    <w:rsid w:val="0042740C"/>
    <w:rsid w:val="004274B2"/>
    <w:rsid w:val="00427CAB"/>
    <w:rsid w:val="00430466"/>
    <w:rsid w:val="00430587"/>
    <w:rsid w:val="00430826"/>
    <w:rsid w:val="00430928"/>
    <w:rsid w:val="00430DBB"/>
    <w:rsid w:val="00430DF6"/>
    <w:rsid w:val="00430EAF"/>
    <w:rsid w:val="00430F38"/>
    <w:rsid w:val="004311B7"/>
    <w:rsid w:val="004318CA"/>
    <w:rsid w:val="00431D80"/>
    <w:rsid w:val="004327BF"/>
    <w:rsid w:val="00432890"/>
    <w:rsid w:val="00432A95"/>
    <w:rsid w:val="00432CFD"/>
    <w:rsid w:val="00432E07"/>
    <w:rsid w:val="0043375F"/>
    <w:rsid w:val="00433914"/>
    <w:rsid w:val="00434DCE"/>
    <w:rsid w:val="004352AD"/>
    <w:rsid w:val="004354D7"/>
    <w:rsid w:val="00435A07"/>
    <w:rsid w:val="00435FBE"/>
    <w:rsid w:val="0043632A"/>
    <w:rsid w:val="004368B9"/>
    <w:rsid w:val="004370E7"/>
    <w:rsid w:val="00437312"/>
    <w:rsid w:val="004378B3"/>
    <w:rsid w:val="00437C10"/>
    <w:rsid w:val="00437D24"/>
    <w:rsid w:val="00440005"/>
    <w:rsid w:val="004400C5"/>
    <w:rsid w:val="00440AF1"/>
    <w:rsid w:val="00440E0D"/>
    <w:rsid w:val="00441324"/>
    <w:rsid w:val="004414C6"/>
    <w:rsid w:val="00441A08"/>
    <w:rsid w:val="00441FCE"/>
    <w:rsid w:val="004426AB"/>
    <w:rsid w:val="004431C6"/>
    <w:rsid w:val="004435F5"/>
    <w:rsid w:val="00443B1E"/>
    <w:rsid w:val="00443C9E"/>
    <w:rsid w:val="00443E9E"/>
    <w:rsid w:val="004442D3"/>
    <w:rsid w:val="004447B2"/>
    <w:rsid w:val="004449CF"/>
    <w:rsid w:val="00444CCE"/>
    <w:rsid w:val="00444EA3"/>
    <w:rsid w:val="0044599C"/>
    <w:rsid w:val="004459A2"/>
    <w:rsid w:val="00445DFD"/>
    <w:rsid w:val="00445EA7"/>
    <w:rsid w:val="00445F16"/>
    <w:rsid w:val="004466DF"/>
    <w:rsid w:val="004466FE"/>
    <w:rsid w:val="00446A6C"/>
    <w:rsid w:val="00446D0E"/>
    <w:rsid w:val="004475FF"/>
    <w:rsid w:val="00447600"/>
    <w:rsid w:val="004476FE"/>
    <w:rsid w:val="00447A22"/>
    <w:rsid w:val="00447F05"/>
    <w:rsid w:val="00450662"/>
    <w:rsid w:val="00450A3D"/>
    <w:rsid w:val="00450FA6"/>
    <w:rsid w:val="0045192F"/>
    <w:rsid w:val="00452419"/>
    <w:rsid w:val="004526E7"/>
    <w:rsid w:val="004528EF"/>
    <w:rsid w:val="00452FD2"/>
    <w:rsid w:val="00453235"/>
    <w:rsid w:val="004532B6"/>
    <w:rsid w:val="004536B4"/>
    <w:rsid w:val="0045375C"/>
    <w:rsid w:val="00453F7F"/>
    <w:rsid w:val="00454009"/>
    <w:rsid w:val="00454164"/>
    <w:rsid w:val="00454225"/>
    <w:rsid w:val="00454697"/>
    <w:rsid w:val="00454910"/>
    <w:rsid w:val="00454A05"/>
    <w:rsid w:val="00455139"/>
    <w:rsid w:val="004551BE"/>
    <w:rsid w:val="004551F0"/>
    <w:rsid w:val="004555F3"/>
    <w:rsid w:val="0045574A"/>
    <w:rsid w:val="00455943"/>
    <w:rsid w:val="00455A15"/>
    <w:rsid w:val="004561AE"/>
    <w:rsid w:val="004562B9"/>
    <w:rsid w:val="0045637E"/>
    <w:rsid w:val="00456619"/>
    <w:rsid w:val="00456717"/>
    <w:rsid w:val="00456878"/>
    <w:rsid w:val="004569EC"/>
    <w:rsid w:val="00456E31"/>
    <w:rsid w:val="00456F50"/>
    <w:rsid w:val="00456FD5"/>
    <w:rsid w:val="00457108"/>
    <w:rsid w:val="004575E2"/>
    <w:rsid w:val="00457603"/>
    <w:rsid w:val="00460644"/>
    <w:rsid w:val="0046070C"/>
    <w:rsid w:val="00460A7D"/>
    <w:rsid w:val="00460A92"/>
    <w:rsid w:val="00460BBA"/>
    <w:rsid w:val="00461131"/>
    <w:rsid w:val="004617DD"/>
    <w:rsid w:val="00461988"/>
    <w:rsid w:val="00462127"/>
    <w:rsid w:val="00462668"/>
    <w:rsid w:val="004626B5"/>
    <w:rsid w:val="00462A14"/>
    <w:rsid w:val="00462DBC"/>
    <w:rsid w:val="004631D4"/>
    <w:rsid w:val="00463672"/>
    <w:rsid w:val="00464111"/>
    <w:rsid w:val="00464376"/>
    <w:rsid w:val="00464837"/>
    <w:rsid w:val="00464C70"/>
    <w:rsid w:val="00464E64"/>
    <w:rsid w:val="00464F15"/>
    <w:rsid w:val="0046556F"/>
    <w:rsid w:val="00465753"/>
    <w:rsid w:val="004659F1"/>
    <w:rsid w:val="00465E2E"/>
    <w:rsid w:val="00465E71"/>
    <w:rsid w:val="004661FC"/>
    <w:rsid w:val="00466F25"/>
    <w:rsid w:val="00467383"/>
    <w:rsid w:val="00467D0C"/>
    <w:rsid w:val="00470242"/>
    <w:rsid w:val="004708B8"/>
    <w:rsid w:val="00470C16"/>
    <w:rsid w:val="0047137C"/>
    <w:rsid w:val="004715EA"/>
    <w:rsid w:val="00471A2F"/>
    <w:rsid w:val="004724C7"/>
    <w:rsid w:val="00473538"/>
    <w:rsid w:val="0047356A"/>
    <w:rsid w:val="00473B8D"/>
    <w:rsid w:val="00473DDA"/>
    <w:rsid w:val="00474C64"/>
    <w:rsid w:val="00474F12"/>
    <w:rsid w:val="00475696"/>
    <w:rsid w:val="00475A58"/>
    <w:rsid w:val="004764F7"/>
    <w:rsid w:val="00476716"/>
    <w:rsid w:val="00476BF9"/>
    <w:rsid w:val="004775FE"/>
    <w:rsid w:val="004778EE"/>
    <w:rsid w:val="00477E6E"/>
    <w:rsid w:val="00477EF1"/>
    <w:rsid w:val="004803E3"/>
    <w:rsid w:val="0048078E"/>
    <w:rsid w:val="004815D9"/>
    <w:rsid w:val="00481AC8"/>
    <w:rsid w:val="00482072"/>
    <w:rsid w:val="004823F5"/>
    <w:rsid w:val="00482888"/>
    <w:rsid w:val="00482889"/>
    <w:rsid w:val="00482BCF"/>
    <w:rsid w:val="00482F38"/>
    <w:rsid w:val="00483352"/>
    <w:rsid w:val="00483538"/>
    <w:rsid w:val="004835D4"/>
    <w:rsid w:val="004837D6"/>
    <w:rsid w:val="00483ADE"/>
    <w:rsid w:val="00483CF6"/>
    <w:rsid w:val="00484ACA"/>
    <w:rsid w:val="00484CF8"/>
    <w:rsid w:val="00484D75"/>
    <w:rsid w:val="00484DE0"/>
    <w:rsid w:val="00484ECB"/>
    <w:rsid w:val="00484FA8"/>
    <w:rsid w:val="004850A0"/>
    <w:rsid w:val="004861C1"/>
    <w:rsid w:val="004862CA"/>
    <w:rsid w:val="00486568"/>
    <w:rsid w:val="004866A1"/>
    <w:rsid w:val="004869BA"/>
    <w:rsid w:val="00486BE2"/>
    <w:rsid w:val="00486C1B"/>
    <w:rsid w:val="00487BF1"/>
    <w:rsid w:val="00490587"/>
    <w:rsid w:val="004906C1"/>
    <w:rsid w:val="00490A2C"/>
    <w:rsid w:val="00491071"/>
    <w:rsid w:val="004917CA"/>
    <w:rsid w:val="004920D8"/>
    <w:rsid w:val="004924BB"/>
    <w:rsid w:val="004925DC"/>
    <w:rsid w:val="004929B8"/>
    <w:rsid w:val="00492C42"/>
    <w:rsid w:val="004934A3"/>
    <w:rsid w:val="00493A5A"/>
    <w:rsid w:val="00493D23"/>
    <w:rsid w:val="00493DAA"/>
    <w:rsid w:val="00493EF9"/>
    <w:rsid w:val="00494465"/>
    <w:rsid w:val="004945F9"/>
    <w:rsid w:val="004949ED"/>
    <w:rsid w:val="00494A46"/>
    <w:rsid w:val="004961BC"/>
    <w:rsid w:val="004967EF"/>
    <w:rsid w:val="00496A5B"/>
    <w:rsid w:val="00496AE6"/>
    <w:rsid w:val="00496BF2"/>
    <w:rsid w:val="00496DEB"/>
    <w:rsid w:val="00496F0B"/>
    <w:rsid w:val="004971A7"/>
    <w:rsid w:val="00497263"/>
    <w:rsid w:val="0049748B"/>
    <w:rsid w:val="00497692"/>
    <w:rsid w:val="00497871"/>
    <w:rsid w:val="004A05A7"/>
    <w:rsid w:val="004A0AB5"/>
    <w:rsid w:val="004A0CB5"/>
    <w:rsid w:val="004A0EA4"/>
    <w:rsid w:val="004A1B40"/>
    <w:rsid w:val="004A1EB6"/>
    <w:rsid w:val="004A2021"/>
    <w:rsid w:val="004A23D6"/>
    <w:rsid w:val="004A24D9"/>
    <w:rsid w:val="004A2A68"/>
    <w:rsid w:val="004A2A92"/>
    <w:rsid w:val="004A2BBA"/>
    <w:rsid w:val="004A30D9"/>
    <w:rsid w:val="004A33D9"/>
    <w:rsid w:val="004A37F3"/>
    <w:rsid w:val="004A3C38"/>
    <w:rsid w:val="004A3DA5"/>
    <w:rsid w:val="004A3E25"/>
    <w:rsid w:val="004A3FB0"/>
    <w:rsid w:val="004A4023"/>
    <w:rsid w:val="004A4175"/>
    <w:rsid w:val="004A4659"/>
    <w:rsid w:val="004A4711"/>
    <w:rsid w:val="004A4AB0"/>
    <w:rsid w:val="004A4B4B"/>
    <w:rsid w:val="004A4BE3"/>
    <w:rsid w:val="004A5056"/>
    <w:rsid w:val="004A5125"/>
    <w:rsid w:val="004A567A"/>
    <w:rsid w:val="004A56E4"/>
    <w:rsid w:val="004A57CD"/>
    <w:rsid w:val="004A57D1"/>
    <w:rsid w:val="004A5E6A"/>
    <w:rsid w:val="004A6099"/>
    <w:rsid w:val="004A6959"/>
    <w:rsid w:val="004A6D73"/>
    <w:rsid w:val="004A6F47"/>
    <w:rsid w:val="004A6FFC"/>
    <w:rsid w:val="004A74D4"/>
    <w:rsid w:val="004A786E"/>
    <w:rsid w:val="004A7B0E"/>
    <w:rsid w:val="004A7BAE"/>
    <w:rsid w:val="004A7EC1"/>
    <w:rsid w:val="004B05A7"/>
    <w:rsid w:val="004B0920"/>
    <w:rsid w:val="004B0928"/>
    <w:rsid w:val="004B0BD3"/>
    <w:rsid w:val="004B0BE4"/>
    <w:rsid w:val="004B100D"/>
    <w:rsid w:val="004B1196"/>
    <w:rsid w:val="004B1286"/>
    <w:rsid w:val="004B12D7"/>
    <w:rsid w:val="004B1426"/>
    <w:rsid w:val="004B14E4"/>
    <w:rsid w:val="004B1623"/>
    <w:rsid w:val="004B1E31"/>
    <w:rsid w:val="004B22EA"/>
    <w:rsid w:val="004B24DF"/>
    <w:rsid w:val="004B2564"/>
    <w:rsid w:val="004B2791"/>
    <w:rsid w:val="004B2D53"/>
    <w:rsid w:val="004B2D9A"/>
    <w:rsid w:val="004B2FBF"/>
    <w:rsid w:val="004B311D"/>
    <w:rsid w:val="004B3634"/>
    <w:rsid w:val="004B3D3D"/>
    <w:rsid w:val="004B3D96"/>
    <w:rsid w:val="004B4B71"/>
    <w:rsid w:val="004B4E77"/>
    <w:rsid w:val="004B5B0A"/>
    <w:rsid w:val="004B5C0C"/>
    <w:rsid w:val="004B5C7C"/>
    <w:rsid w:val="004B5DB6"/>
    <w:rsid w:val="004B5DDF"/>
    <w:rsid w:val="004B5E05"/>
    <w:rsid w:val="004B5E92"/>
    <w:rsid w:val="004B6E73"/>
    <w:rsid w:val="004B6FB4"/>
    <w:rsid w:val="004B7632"/>
    <w:rsid w:val="004B77DD"/>
    <w:rsid w:val="004B78D5"/>
    <w:rsid w:val="004B7E6E"/>
    <w:rsid w:val="004B7FBA"/>
    <w:rsid w:val="004C0831"/>
    <w:rsid w:val="004C0BBA"/>
    <w:rsid w:val="004C0D8E"/>
    <w:rsid w:val="004C0E0C"/>
    <w:rsid w:val="004C0FA1"/>
    <w:rsid w:val="004C11E8"/>
    <w:rsid w:val="004C13BF"/>
    <w:rsid w:val="004C1804"/>
    <w:rsid w:val="004C1B4C"/>
    <w:rsid w:val="004C206C"/>
    <w:rsid w:val="004C2975"/>
    <w:rsid w:val="004C2C0B"/>
    <w:rsid w:val="004C2C4E"/>
    <w:rsid w:val="004C2E08"/>
    <w:rsid w:val="004C2F95"/>
    <w:rsid w:val="004C30E7"/>
    <w:rsid w:val="004C34AF"/>
    <w:rsid w:val="004C3F24"/>
    <w:rsid w:val="004C4489"/>
    <w:rsid w:val="004C4FB4"/>
    <w:rsid w:val="004C506B"/>
    <w:rsid w:val="004C57B2"/>
    <w:rsid w:val="004C5AAD"/>
    <w:rsid w:val="004C61DD"/>
    <w:rsid w:val="004C6BC0"/>
    <w:rsid w:val="004C6DD0"/>
    <w:rsid w:val="004C728C"/>
    <w:rsid w:val="004C7519"/>
    <w:rsid w:val="004C7940"/>
    <w:rsid w:val="004C7AC1"/>
    <w:rsid w:val="004C7E00"/>
    <w:rsid w:val="004D006F"/>
    <w:rsid w:val="004D0072"/>
    <w:rsid w:val="004D0B29"/>
    <w:rsid w:val="004D0FAC"/>
    <w:rsid w:val="004D11E3"/>
    <w:rsid w:val="004D13B2"/>
    <w:rsid w:val="004D1471"/>
    <w:rsid w:val="004D1F28"/>
    <w:rsid w:val="004D1F4F"/>
    <w:rsid w:val="004D2042"/>
    <w:rsid w:val="004D2259"/>
    <w:rsid w:val="004D26A5"/>
    <w:rsid w:val="004D2BD2"/>
    <w:rsid w:val="004D2BDC"/>
    <w:rsid w:val="004D2D80"/>
    <w:rsid w:val="004D33CF"/>
    <w:rsid w:val="004D3565"/>
    <w:rsid w:val="004D35D3"/>
    <w:rsid w:val="004D376A"/>
    <w:rsid w:val="004D4905"/>
    <w:rsid w:val="004D4931"/>
    <w:rsid w:val="004D4EE6"/>
    <w:rsid w:val="004D524B"/>
    <w:rsid w:val="004D5426"/>
    <w:rsid w:val="004D5551"/>
    <w:rsid w:val="004D58AA"/>
    <w:rsid w:val="004D5931"/>
    <w:rsid w:val="004D5CF3"/>
    <w:rsid w:val="004D5DD9"/>
    <w:rsid w:val="004D62C1"/>
    <w:rsid w:val="004D6417"/>
    <w:rsid w:val="004D6A24"/>
    <w:rsid w:val="004D71CA"/>
    <w:rsid w:val="004D72F9"/>
    <w:rsid w:val="004D7343"/>
    <w:rsid w:val="004D76E0"/>
    <w:rsid w:val="004D7918"/>
    <w:rsid w:val="004E036F"/>
    <w:rsid w:val="004E08BC"/>
    <w:rsid w:val="004E0AB5"/>
    <w:rsid w:val="004E1069"/>
    <w:rsid w:val="004E12C1"/>
    <w:rsid w:val="004E1374"/>
    <w:rsid w:val="004E13A6"/>
    <w:rsid w:val="004E185F"/>
    <w:rsid w:val="004E1D3C"/>
    <w:rsid w:val="004E1D79"/>
    <w:rsid w:val="004E1F9D"/>
    <w:rsid w:val="004E283D"/>
    <w:rsid w:val="004E297E"/>
    <w:rsid w:val="004E2D35"/>
    <w:rsid w:val="004E2DCC"/>
    <w:rsid w:val="004E3087"/>
    <w:rsid w:val="004E3800"/>
    <w:rsid w:val="004E3824"/>
    <w:rsid w:val="004E3873"/>
    <w:rsid w:val="004E399C"/>
    <w:rsid w:val="004E3C32"/>
    <w:rsid w:val="004E3D55"/>
    <w:rsid w:val="004E3E66"/>
    <w:rsid w:val="004E3E68"/>
    <w:rsid w:val="004E404E"/>
    <w:rsid w:val="004E4413"/>
    <w:rsid w:val="004E470D"/>
    <w:rsid w:val="004E49DE"/>
    <w:rsid w:val="004E4C11"/>
    <w:rsid w:val="004E4C46"/>
    <w:rsid w:val="004E50E3"/>
    <w:rsid w:val="004E52C6"/>
    <w:rsid w:val="004E53C2"/>
    <w:rsid w:val="004E546E"/>
    <w:rsid w:val="004E56B4"/>
    <w:rsid w:val="004E5A8E"/>
    <w:rsid w:val="004E5AFC"/>
    <w:rsid w:val="004E5C32"/>
    <w:rsid w:val="004E5C62"/>
    <w:rsid w:val="004E5E71"/>
    <w:rsid w:val="004E63C9"/>
    <w:rsid w:val="004E64B3"/>
    <w:rsid w:val="004E6807"/>
    <w:rsid w:val="004E74FD"/>
    <w:rsid w:val="004E7908"/>
    <w:rsid w:val="004E7A8D"/>
    <w:rsid w:val="004E7B33"/>
    <w:rsid w:val="004E7B8C"/>
    <w:rsid w:val="004E7C15"/>
    <w:rsid w:val="004F05D0"/>
    <w:rsid w:val="004F06F5"/>
    <w:rsid w:val="004F0D0E"/>
    <w:rsid w:val="004F166E"/>
    <w:rsid w:val="004F19D1"/>
    <w:rsid w:val="004F1BEB"/>
    <w:rsid w:val="004F1F51"/>
    <w:rsid w:val="004F329D"/>
    <w:rsid w:val="004F34F6"/>
    <w:rsid w:val="004F3569"/>
    <w:rsid w:val="004F4234"/>
    <w:rsid w:val="004F451F"/>
    <w:rsid w:val="004F47A5"/>
    <w:rsid w:val="004F49D2"/>
    <w:rsid w:val="004F4BB5"/>
    <w:rsid w:val="004F53E2"/>
    <w:rsid w:val="004F588D"/>
    <w:rsid w:val="004F5A9A"/>
    <w:rsid w:val="004F5B70"/>
    <w:rsid w:val="004F5D95"/>
    <w:rsid w:val="004F65BD"/>
    <w:rsid w:val="004F67FD"/>
    <w:rsid w:val="004F6A95"/>
    <w:rsid w:val="004F6ACF"/>
    <w:rsid w:val="004F6CCA"/>
    <w:rsid w:val="004F6D37"/>
    <w:rsid w:val="004F737C"/>
    <w:rsid w:val="0050097A"/>
    <w:rsid w:val="005009A9"/>
    <w:rsid w:val="00500A58"/>
    <w:rsid w:val="00500B4F"/>
    <w:rsid w:val="00500CDA"/>
    <w:rsid w:val="00500D8D"/>
    <w:rsid w:val="0050233C"/>
    <w:rsid w:val="005028ED"/>
    <w:rsid w:val="00503356"/>
    <w:rsid w:val="00503751"/>
    <w:rsid w:val="00503F9B"/>
    <w:rsid w:val="005045E1"/>
    <w:rsid w:val="005052F5"/>
    <w:rsid w:val="005057A9"/>
    <w:rsid w:val="00505C6D"/>
    <w:rsid w:val="00505D52"/>
    <w:rsid w:val="00506D50"/>
    <w:rsid w:val="00506EBD"/>
    <w:rsid w:val="00507A71"/>
    <w:rsid w:val="00507BE0"/>
    <w:rsid w:val="00507D79"/>
    <w:rsid w:val="00507E5D"/>
    <w:rsid w:val="005102E2"/>
    <w:rsid w:val="00510BCD"/>
    <w:rsid w:val="00510CF6"/>
    <w:rsid w:val="00510DC7"/>
    <w:rsid w:val="005116D3"/>
    <w:rsid w:val="00511923"/>
    <w:rsid w:val="00511BBB"/>
    <w:rsid w:val="00511E4A"/>
    <w:rsid w:val="00511ED4"/>
    <w:rsid w:val="00512C2F"/>
    <w:rsid w:val="00513250"/>
    <w:rsid w:val="0051357F"/>
    <w:rsid w:val="0051397C"/>
    <w:rsid w:val="00513BE7"/>
    <w:rsid w:val="00513FA6"/>
    <w:rsid w:val="005143D2"/>
    <w:rsid w:val="00514527"/>
    <w:rsid w:val="00514836"/>
    <w:rsid w:val="00514917"/>
    <w:rsid w:val="00515077"/>
    <w:rsid w:val="0051512E"/>
    <w:rsid w:val="0051548E"/>
    <w:rsid w:val="00515822"/>
    <w:rsid w:val="00515CC6"/>
    <w:rsid w:val="0051662D"/>
    <w:rsid w:val="005166ED"/>
    <w:rsid w:val="00516747"/>
    <w:rsid w:val="0051685C"/>
    <w:rsid w:val="00516AFC"/>
    <w:rsid w:val="00516F69"/>
    <w:rsid w:val="00517930"/>
    <w:rsid w:val="0051794A"/>
    <w:rsid w:val="00517DBB"/>
    <w:rsid w:val="00520079"/>
    <w:rsid w:val="00520A34"/>
    <w:rsid w:val="00520AC5"/>
    <w:rsid w:val="00520F09"/>
    <w:rsid w:val="00521EC0"/>
    <w:rsid w:val="00522978"/>
    <w:rsid w:val="00522B6C"/>
    <w:rsid w:val="005230A9"/>
    <w:rsid w:val="00523266"/>
    <w:rsid w:val="0052354E"/>
    <w:rsid w:val="00523913"/>
    <w:rsid w:val="00523B15"/>
    <w:rsid w:val="00524015"/>
    <w:rsid w:val="005245B8"/>
    <w:rsid w:val="00524B54"/>
    <w:rsid w:val="00524DC0"/>
    <w:rsid w:val="00524FB8"/>
    <w:rsid w:val="005253E6"/>
    <w:rsid w:val="0052598F"/>
    <w:rsid w:val="00525A30"/>
    <w:rsid w:val="00526453"/>
    <w:rsid w:val="005267B8"/>
    <w:rsid w:val="00526ACB"/>
    <w:rsid w:val="00526F8B"/>
    <w:rsid w:val="00527162"/>
    <w:rsid w:val="0052733F"/>
    <w:rsid w:val="005274AF"/>
    <w:rsid w:val="0052764F"/>
    <w:rsid w:val="005277B6"/>
    <w:rsid w:val="00530037"/>
    <w:rsid w:val="005300E1"/>
    <w:rsid w:val="005307CD"/>
    <w:rsid w:val="00530FB1"/>
    <w:rsid w:val="00531042"/>
    <w:rsid w:val="00531278"/>
    <w:rsid w:val="005319E6"/>
    <w:rsid w:val="00531EA4"/>
    <w:rsid w:val="00531F06"/>
    <w:rsid w:val="005321A7"/>
    <w:rsid w:val="005325D4"/>
    <w:rsid w:val="00532BB0"/>
    <w:rsid w:val="00532BBD"/>
    <w:rsid w:val="00532EC8"/>
    <w:rsid w:val="005334D9"/>
    <w:rsid w:val="00533D4D"/>
    <w:rsid w:val="005341E2"/>
    <w:rsid w:val="0053455B"/>
    <w:rsid w:val="00534B6D"/>
    <w:rsid w:val="005351B3"/>
    <w:rsid w:val="00535577"/>
    <w:rsid w:val="00535AE5"/>
    <w:rsid w:val="00535B41"/>
    <w:rsid w:val="00535C65"/>
    <w:rsid w:val="005360F5"/>
    <w:rsid w:val="00536443"/>
    <w:rsid w:val="0053645B"/>
    <w:rsid w:val="0053652B"/>
    <w:rsid w:val="0053669E"/>
    <w:rsid w:val="005368A9"/>
    <w:rsid w:val="00536AEB"/>
    <w:rsid w:val="00536C1D"/>
    <w:rsid w:val="00536C60"/>
    <w:rsid w:val="00536FEC"/>
    <w:rsid w:val="005371E1"/>
    <w:rsid w:val="0053727A"/>
    <w:rsid w:val="0054018F"/>
    <w:rsid w:val="00540293"/>
    <w:rsid w:val="005402B6"/>
    <w:rsid w:val="005402CE"/>
    <w:rsid w:val="00540940"/>
    <w:rsid w:val="00540B0C"/>
    <w:rsid w:val="00540D0C"/>
    <w:rsid w:val="00540F1D"/>
    <w:rsid w:val="00540F6D"/>
    <w:rsid w:val="00541050"/>
    <w:rsid w:val="00541309"/>
    <w:rsid w:val="00541798"/>
    <w:rsid w:val="005418B7"/>
    <w:rsid w:val="005419B2"/>
    <w:rsid w:val="005427B4"/>
    <w:rsid w:val="00542A3B"/>
    <w:rsid w:val="00542D17"/>
    <w:rsid w:val="00542E2D"/>
    <w:rsid w:val="00542FBD"/>
    <w:rsid w:val="00543090"/>
    <w:rsid w:val="00543102"/>
    <w:rsid w:val="0054331A"/>
    <w:rsid w:val="0054358C"/>
    <w:rsid w:val="00544CCD"/>
    <w:rsid w:val="005450B9"/>
    <w:rsid w:val="00545583"/>
    <w:rsid w:val="00545837"/>
    <w:rsid w:val="0054660A"/>
    <w:rsid w:val="00546867"/>
    <w:rsid w:val="00546946"/>
    <w:rsid w:val="00546B23"/>
    <w:rsid w:val="00546E81"/>
    <w:rsid w:val="00547017"/>
    <w:rsid w:val="005477CA"/>
    <w:rsid w:val="00547AD6"/>
    <w:rsid w:val="00547AF9"/>
    <w:rsid w:val="00547C85"/>
    <w:rsid w:val="005507CB"/>
    <w:rsid w:val="005511AA"/>
    <w:rsid w:val="00551321"/>
    <w:rsid w:val="00551787"/>
    <w:rsid w:val="00552073"/>
    <w:rsid w:val="00552A0C"/>
    <w:rsid w:val="00552F98"/>
    <w:rsid w:val="005530F3"/>
    <w:rsid w:val="00553330"/>
    <w:rsid w:val="005537B4"/>
    <w:rsid w:val="00553CCD"/>
    <w:rsid w:val="00553CF9"/>
    <w:rsid w:val="005542B7"/>
    <w:rsid w:val="005548D2"/>
    <w:rsid w:val="00554E9C"/>
    <w:rsid w:val="005550E5"/>
    <w:rsid w:val="00555124"/>
    <w:rsid w:val="00555436"/>
    <w:rsid w:val="005557A5"/>
    <w:rsid w:val="00556B2A"/>
    <w:rsid w:val="00556DCE"/>
    <w:rsid w:val="00556DF6"/>
    <w:rsid w:val="00556F1A"/>
    <w:rsid w:val="00557492"/>
    <w:rsid w:val="005579C5"/>
    <w:rsid w:val="00557C73"/>
    <w:rsid w:val="00557E58"/>
    <w:rsid w:val="00560135"/>
    <w:rsid w:val="00560718"/>
    <w:rsid w:val="00560B9D"/>
    <w:rsid w:val="005611A6"/>
    <w:rsid w:val="0056158B"/>
    <w:rsid w:val="00561957"/>
    <w:rsid w:val="005619C7"/>
    <w:rsid w:val="00561D54"/>
    <w:rsid w:val="00561E66"/>
    <w:rsid w:val="00561FEA"/>
    <w:rsid w:val="00562013"/>
    <w:rsid w:val="00562135"/>
    <w:rsid w:val="0056256F"/>
    <w:rsid w:val="00562BD9"/>
    <w:rsid w:val="00562C76"/>
    <w:rsid w:val="0056367B"/>
    <w:rsid w:val="0056379E"/>
    <w:rsid w:val="00563B39"/>
    <w:rsid w:val="00563DA3"/>
    <w:rsid w:val="00564717"/>
    <w:rsid w:val="005648D6"/>
    <w:rsid w:val="0056548B"/>
    <w:rsid w:val="0056607E"/>
    <w:rsid w:val="0056709F"/>
    <w:rsid w:val="005671E1"/>
    <w:rsid w:val="00567823"/>
    <w:rsid w:val="0056782D"/>
    <w:rsid w:val="005679EF"/>
    <w:rsid w:val="00567A25"/>
    <w:rsid w:val="00567E58"/>
    <w:rsid w:val="00567FAC"/>
    <w:rsid w:val="00567FD5"/>
    <w:rsid w:val="005703A0"/>
    <w:rsid w:val="00570402"/>
    <w:rsid w:val="00570BE4"/>
    <w:rsid w:val="00570D37"/>
    <w:rsid w:val="00570E8C"/>
    <w:rsid w:val="0057127E"/>
    <w:rsid w:val="005719BC"/>
    <w:rsid w:val="00571AE6"/>
    <w:rsid w:val="00572C76"/>
    <w:rsid w:val="00573149"/>
    <w:rsid w:val="00573222"/>
    <w:rsid w:val="00573775"/>
    <w:rsid w:val="005738E1"/>
    <w:rsid w:val="005749A7"/>
    <w:rsid w:val="005749B1"/>
    <w:rsid w:val="00574B8E"/>
    <w:rsid w:val="00574CA7"/>
    <w:rsid w:val="00574E59"/>
    <w:rsid w:val="00574F09"/>
    <w:rsid w:val="005753D8"/>
    <w:rsid w:val="00575D82"/>
    <w:rsid w:val="00575FF4"/>
    <w:rsid w:val="00576193"/>
    <w:rsid w:val="0057664A"/>
    <w:rsid w:val="005768C4"/>
    <w:rsid w:val="00576C77"/>
    <w:rsid w:val="00576F28"/>
    <w:rsid w:val="0057743E"/>
    <w:rsid w:val="00577C5D"/>
    <w:rsid w:val="00577F3A"/>
    <w:rsid w:val="0058024D"/>
    <w:rsid w:val="005807C1"/>
    <w:rsid w:val="00580A71"/>
    <w:rsid w:val="00580AB9"/>
    <w:rsid w:val="00581204"/>
    <w:rsid w:val="0058170D"/>
    <w:rsid w:val="00581713"/>
    <w:rsid w:val="005817B3"/>
    <w:rsid w:val="00581C46"/>
    <w:rsid w:val="00581E5E"/>
    <w:rsid w:val="0058263A"/>
    <w:rsid w:val="0058280A"/>
    <w:rsid w:val="00582995"/>
    <w:rsid w:val="005829F9"/>
    <w:rsid w:val="00583358"/>
    <w:rsid w:val="005839CE"/>
    <w:rsid w:val="00583A3A"/>
    <w:rsid w:val="00583B1A"/>
    <w:rsid w:val="00583B66"/>
    <w:rsid w:val="005843B8"/>
    <w:rsid w:val="00584DA5"/>
    <w:rsid w:val="00585698"/>
    <w:rsid w:val="0058579B"/>
    <w:rsid w:val="0058581E"/>
    <w:rsid w:val="005858C4"/>
    <w:rsid w:val="00585A21"/>
    <w:rsid w:val="00585AD4"/>
    <w:rsid w:val="005862B4"/>
    <w:rsid w:val="0058664D"/>
    <w:rsid w:val="00586706"/>
    <w:rsid w:val="00586E47"/>
    <w:rsid w:val="005878BA"/>
    <w:rsid w:val="005878FD"/>
    <w:rsid w:val="005900A9"/>
    <w:rsid w:val="0059099D"/>
    <w:rsid w:val="00591061"/>
    <w:rsid w:val="0059115A"/>
    <w:rsid w:val="00591365"/>
    <w:rsid w:val="00591B52"/>
    <w:rsid w:val="00591E61"/>
    <w:rsid w:val="00592155"/>
    <w:rsid w:val="005922BB"/>
    <w:rsid w:val="005923E1"/>
    <w:rsid w:val="005927EE"/>
    <w:rsid w:val="005931F1"/>
    <w:rsid w:val="00594FEC"/>
    <w:rsid w:val="0059532D"/>
    <w:rsid w:val="005956F5"/>
    <w:rsid w:val="0059580C"/>
    <w:rsid w:val="0059647B"/>
    <w:rsid w:val="005967D0"/>
    <w:rsid w:val="005968E1"/>
    <w:rsid w:val="005969BD"/>
    <w:rsid w:val="00596AB8"/>
    <w:rsid w:val="00596AF8"/>
    <w:rsid w:val="00596D7B"/>
    <w:rsid w:val="005973D6"/>
    <w:rsid w:val="00597A83"/>
    <w:rsid w:val="00597C6E"/>
    <w:rsid w:val="005A014D"/>
    <w:rsid w:val="005A0253"/>
    <w:rsid w:val="005A0283"/>
    <w:rsid w:val="005A0633"/>
    <w:rsid w:val="005A0868"/>
    <w:rsid w:val="005A0DDF"/>
    <w:rsid w:val="005A1178"/>
    <w:rsid w:val="005A167D"/>
    <w:rsid w:val="005A176C"/>
    <w:rsid w:val="005A180A"/>
    <w:rsid w:val="005A1858"/>
    <w:rsid w:val="005A1DF2"/>
    <w:rsid w:val="005A1F81"/>
    <w:rsid w:val="005A234B"/>
    <w:rsid w:val="005A243C"/>
    <w:rsid w:val="005A24A1"/>
    <w:rsid w:val="005A2564"/>
    <w:rsid w:val="005A2A39"/>
    <w:rsid w:val="005A2B0C"/>
    <w:rsid w:val="005A2B61"/>
    <w:rsid w:val="005A2EC0"/>
    <w:rsid w:val="005A3041"/>
    <w:rsid w:val="005A32A9"/>
    <w:rsid w:val="005A33FA"/>
    <w:rsid w:val="005A3915"/>
    <w:rsid w:val="005A3E49"/>
    <w:rsid w:val="005A3F05"/>
    <w:rsid w:val="005A3FDC"/>
    <w:rsid w:val="005A4A79"/>
    <w:rsid w:val="005A4F29"/>
    <w:rsid w:val="005A5B79"/>
    <w:rsid w:val="005A5D05"/>
    <w:rsid w:val="005A5E7A"/>
    <w:rsid w:val="005A62EB"/>
    <w:rsid w:val="005A63A9"/>
    <w:rsid w:val="005A68BF"/>
    <w:rsid w:val="005A691E"/>
    <w:rsid w:val="005A6B4E"/>
    <w:rsid w:val="005A6D13"/>
    <w:rsid w:val="005A75B8"/>
    <w:rsid w:val="005A77FE"/>
    <w:rsid w:val="005A788A"/>
    <w:rsid w:val="005A7D4F"/>
    <w:rsid w:val="005B03F1"/>
    <w:rsid w:val="005B04E2"/>
    <w:rsid w:val="005B0C4E"/>
    <w:rsid w:val="005B0E3C"/>
    <w:rsid w:val="005B11F5"/>
    <w:rsid w:val="005B12BF"/>
    <w:rsid w:val="005B1560"/>
    <w:rsid w:val="005B2109"/>
    <w:rsid w:val="005B275C"/>
    <w:rsid w:val="005B27AA"/>
    <w:rsid w:val="005B2A59"/>
    <w:rsid w:val="005B2CC2"/>
    <w:rsid w:val="005B2DEC"/>
    <w:rsid w:val="005B2FAB"/>
    <w:rsid w:val="005B381F"/>
    <w:rsid w:val="005B38D0"/>
    <w:rsid w:val="005B3915"/>
    <w:rsid w:val="005B3CA4"/>
    <w:rsid w:val="005B3F13"/>
    <w:rsid w:val="005B4016"/>
    <w:rsid w:val="005B4BC2"/>
    <w:rsid w:val="005B4C69"/>
    <w:rsid w:val="005B54F5"/>
    <w:rsid w:val="005B584B"/>
    <w:rsid w:val="005B5B14"/>
    <w:rsid w:val="005B5C68"/>
    <w:rsid w:val="005B5D9C"/>
    <w:rsid w:val="005B5E37"/>
    <w:rsid w:val="005B68B2"/>
    <w:rsid w:val="005B6A07"/>
    <w:rsid w:val="005B6CB5"/>
    <w:rsid w:val="005B6CF6"/>
    <w:rsid w:val="005B709F"/>
    <w:rsid w:val="005B7296"/>
    <w:rsid w:val="005B72A4"/>
    <w:rsid w:val="005B7D65"/>
    <w:rsid w:val="005B7D9F"/>
    <w:rsid w:val="005B7DAE"/>
    <w:rsid w:val="005C030A"/>
    <w:rsid w:val="005C0336"/>
    <w:rsid w:val="005C03AB"/>
    <w:rsid w:val="005C04AE"/>
    <w:rsid w:val="005C06FA"/>
    <w:rsid w:val="005C073F"/>
    <w:rsid w:val="005C0DB4"/>
    <w:rsid w:val="005C1A5D"/>
    <w:rsid w:val="005C1B33"/>
    <w:rsid w:val="005C1FF8"/>
    <w:rsid w:val="005C22AA"/>
    <w:rsid w:val="005C26CE"/>
    <w:rsid w:val="005C285E"/>
    <w:rsid w:val="005C29AF"/>
    <w:rsid w:val="005C351A"/>
    <w:rsid w:val="005C36C7"/>
    <w:rsid w:val="005C3A71"/>
    <w:rsid w:val="005C3DEC"/>
    <w:rsid w:val="005C4041"/>
    <w:rsid w:val="005C4908"/>
    <w:rsid w:val="005C4FB9"/>
    <w:rsid w:val="005C51F6"/>
    <w:rsid w:val="005C54D5"/>
    <w:rsid w:val="005C58E6"/>
    <w:rsid w:val="005C5A24"/>
    <w:rsid w:val="005C6308"/>
    <w:rsid w:val="005C64CE"/>
    <w:rsid w:val="005C64EB"/>
    <w:rsid w:val="005C6872"/>
    <w:rsid w:val="005C6B34"/>
    <w:rsid w:val="005C6C1A"/>
    <w:rsid w:val="005C6DE2"/>
    <w:rsid w:val="005C6F3B"/>
    <w:rsid w:val="005C6F46"/>
    <w:rsid w:val="005C70EC"/>
    <w:rsid w:val="005C735D"/>
    <w:rsid w:val="005C7647"/>
    <w:rsid w:val="005C76C3"/>
    <w:rsid w:val="005C7895"/>
    <w:rsid w:val="005D008C"/>
    <w:rsid w:val="005D0599"/>
    <w:rsid w:val="005D08B5"/>
    <w:rsid w:val="005D0D6A"/>
    <w:rsid w:val="005D0D77"/>
    <w:rsid w:val="005D1376"/>
    <w:rsid w:val="005D1399"/>
    <w:rsid w:val="005D152E"/>
    <w:rsid w:val="005D1BC1"/>
    <w:rsid w:val="005D1C45"/>
    <w:rsid w:val="005D1E3A"/>
    <w:rsid w:val="005D1F7D"/>
    <w:rsid w:val="005D201D"/>
    <w:rsid w:val="005D24E2"/>
    <w:rsid w:val="005D2DCB"/>
    <w:rsid w:val="005D30C9"/>
    <w:rsid w:val="005D37A2"/>
    <w:rsid w:val="005D3B05"/>
    <w:rsid w:val="005D3BF8"/>
    <w:rsid w:val="005D40FE"/>
    <w:rsid w:val="005D4114"/>
    <w:rsid w:val="005D445B"/>
    <w:rsid w:val="005D472F"/>
    <w:rsid w:val="005D50F6"/>
    <w:rsid w:val="005D5532"/>
    <w:rsid w:val="005D55F4"/>
    <w:rsid w:val="005D56FC"/>
    <w:rsid w:val="005D584A"/>
    <w:rsid w:val="005D6120"/>
    <w:rsid w:val="005D6429"/>
    <w:rsid w:val="005D645D"/>
    <w:rsid w:val="005D665D"/>
    <w:rsid w:val="005D7285"/>
    <w:rsid w:val="005D7859"/>
    <w:rsid w:val="005D7A81"/>
    <w:rsid w:val="005D7CDA"/>
    <w:rsid w:val="005D7E9D"/>
    <w:rsid w:val="005D7F21"/>
    <w:rsid w:val="005E090D"/>
    <w:rsid w:val="005E09CB"/>
    <w:rsid w:val="005E0C26"/>
    <w:rsid w:val="005E177C"/>
    <w:rsid w:val="005E1DE9"/>
    <w:rsid w:val="005E1F94"/>
    <w:rsid w:val="005E20ED"/>
    <w:rsid w:val="005E26A8"/>
    <w:rsid w:val="005E286E"/>
    <w:rsid w:val="005E2D66"/>
    <w:rsid w:val="005E2E1E"/>
    <w:rsid w:val="005E30BA"/>
    <w:rsid w:val="005E3301"/>
    <w:rsid w:val="005E349B"/>
    <w:rsid w:val="005E3DFF"/>
    <w:rsid w:val="005E41C9"/>
    <w:rsid w:val="005E47A3"/>
    <w:rsid w:val="005E4C85"/>
    <w:rsid w:val="005E504B"/>
    <w:rsid w:val="005E5C61"/>
    <w:rsid w:val="005E5D04"/>
    <w:rsid w:val="005E6193"/>
    <w:rsid w:val="005E6379"/>
    <w:rsid w:val="005E647C"/>
    <w:rsid w:val="005E6751"/>
    <w:rsid w:val="005E690F"/>
    <w:rsid w:val="005E7712"/>
    <w:rsid w:val="005E780C"/>
    <w:rsid w:val="005E7E92"/>
    <w:rsid w:val="005F05A1"/>
    <w:rsid w:val="005F07EB"/>
    <w:rsid w:val="005F0B29"/>
    <w:rsid w:val="005F1A9E"/>
    <w:rsid w:val="005F1B7E"/>
    <w:rsid w:val="005F1D10"/>
    <w:rsid w:val="005F2298"/>
    <w:rsid w:val="005F2490"/>
    <w:rsid w:val="005F256E"/>
    <w:rsid w:val="005F2724"/>
    <w:rsid w:val="005F29FF"/>
    <w:rsid w:val="005F2C70"/>
    <w:rsid w:val="005F3351"/>
    <w:rsid w:val="005F3653"/>
    <w:rsid w:val="005F3C64"/>
    <w:rsid w:val="005F4209"/>
    <w:rsid w:val="005F4471"/>
    <w:rsid w:val="005F44D3"/>
    <w:rsid w:val="005F4A91"/>
    <w:rsid w:val="005F5125"/>
    <w:rsid w:val="005F546A"/>
    <w:rsid w:val="005F5A06"/>
    <w:rsid w:val="005F6355"/>
    <w:rsid w:val="005F6690"/>
    <w:rsid w:val="005F6B52"/>
    <w:rsid w:val="005F6BE4"/>
    <w:rsid w:val="005F6E5A"/>
    <w:rsid w:val="005F6F13"/>
    <w:rsid w:val="005F7438"/>
    <w:rsid w:val="005F74D7"/>
    <w:rsid w:val="005F7AEA"/>
    <w:rsid w:val="005F7AF1"/>
    <w:rsid w:val="005F7BC3"/>
    <w:rsid w:val="005F7BE7"/>
    <w:rsid w:val="005F7C3E"/>
    <w:rsid w:val="006001CE"/>
    <w:rsid w:val="0060042B"/>
    <w:rsid w:val="0060074E"/>
    <w:rsid w:val="00600CA6"/>
    <w:rsid w:val="00600EC1"/>
    <w:rsid w:val="00600F30"/>
    <w:rsid w:val="00601157"/>
    <w:rsid w:val="00601224"/>
    <w:rsid w:val="006014A7"/>
    <w:rsid w:val="00601613"/>
    <w:rsid w:val="0060203D"/>
    <w:rsid w:val="00602042"/>
    <w:rsid w:val="0060246B"/>
    <w:rsid w:val="00602668"/>
    <w:rsid w:val="00602AE5"/>
    <w:rsid w:val="00602D1D"/>
    <w:rsid w:val="00602DF5"/>
    <w:rsid w:val="006035C8"/>
    <w:rsid w:val="00603787"/>
    <w:rsid w:val="00603FA9"/>
    <w:rsid w:val="006044EB"/>
    <w:rsid w:val="006045F2"/>
    <w:rsid w:val="006051F1"/>
    <w:rsid w:val="006055E1"/>
    <w:rsid w:val="0060566A"/>
    <w:rsid w:val="00605977"/>
    <w:rsid w:val="00605F74"/>
    <w:rsid w:val="00605F7F"/>
    <w:rsid w:val="0060646C"/>
    <w:rsid w:val="006068AA"/>
    <w:rsid w:val="006069CB"/>
    <w:rsid w:val="00606B6A"/>
    <w:rsid w:val="00606EEE"/>
    <w:rsid w:val="006072F6"/>
    <w:rsid w:val="006076D1"/>
    <w:rsid w:val="00607B3C"/>
    <w:rsid w:val="00610B89"/>
    <w:rsid w:val="00610C2A"/>
    <w:rsid w:val="00610DCD"/>
    <w:rsid w:val="00610F10"/>
    <w:rsid w:val="00611036"/>
    <w:rsid w:val="00611285"/>
    <w:rsid w:val="00611A7A"/>
    <w:rsid w:val="00611E35"/>
    <w:rsid w:val="006120AC"/>
    <w:rsid w:val="0061210F"/>
    <w:rsid w:val="006121AA"/>
    <w:rsid w:val="006121D2"/>
    <w:rsid w:val="006122AF"/>
    <w:rsid w:val="00612FA0"/>
    <w:rsid w:val="006133C0"/>
    <w:rsid w:val="0061358F"/>
    <w:rsid w:val="006139BD"/>
    <w:rsid w:val="00613F4D"/>
    <w:rsid w:val="0061405E"/>
    <w:rsid w:val="00614208"/>
    <w:rsid w:val="00614641"/>
    <w:rsid w:val="00614D9E"/>
    <w:rsid w:val="00615187"/>
    <w:rsid w:val="006153BD"/>
    <w:rsid w:val="006161C5"/>
    <w:rsid w:val="00616D91"/>
    <w:rsid w:val="00616E7D"/>
    <w:rsid w:val="00616F05"/>
    <w:rsid w:val="006177C8"/>
    <w:rsid w:val="00617804"/>
    <w:rsid w:val="0061794F"/>
    <w:rsid w:val="00617AF1"/>
    <w:rsid w:val="006202A0"/>
    <w:rsid w:val="006203DA"/>
    <w:rsid w:val="0062067F"/>
    <w:rsid w:val="006210C5"/>
    <w:rsid w:val="006215CD"/>
    <w:rsid w:val="00622246"/>
    <w:rsid w:val="00622A75"/>
    <w:rsid w:val="00622C86"/>
    <w:rsid w:val="00622EF0"/>
    <w:rsid w:val="006234E3"/>
    <w:rsid w:val="00623750"/>
    <w:rsid w:val="00623948"/>
    <w:rsid w:val="00623AD0"/>
    <w:rsid w:val="00623B57"/>
    <w:rsid w:val="00623D01"/>
    <w:rsid w:val="00624102"/>
    <w:rsid w:val="0062424E"/>
    <w:rsid w:val="0062436C"/>
    <w:rsid w:val="006243E8"/>
    <w:rsid w:val="0062469E"/>
    <w:rsid w:val="0062470D"/>
    <w:rsid w:val="0062498D"/>
    <w:rsid w:val="00624BD5"/>
    <w:rsid w:val="00624F26"/>
    <w:rsid w:val="00624F95"/>
    <w:rsid w:val="0062548D"/>
    <w:rsid w:val="00625BF7"/>
    <w:rsid w:val="00626594"/>
    <w:rsid w:val="00626855"/>
    <w:rsid w:val="00626878"/>
    <w:rsid w:val="00626ACE"/>
    <w:rsid w:val="00626C34"/>
    <w:rsid w:val="00626D67"/>
    <w:rsid w:val="00626EDF"/>
    <w:rsid w:val="00626EEB"/>
    <w:rsid w:val="006274DB"/>
    <w:rsid w:val="006278EA"/>
    <w:rsid w:val="00627C73"/>
    <w:rsid w:val="00630096"/>
    <w:rsid w:val="00630596"/>
    <w:rsid w:val="00630A9D"/>
    <w:rsid w:val="00631079"/>
    <w:rsid w:val="00631142"/>
    <w:rsid w:val="00631A1D"/>
    <w:rsid w:val="00631B09"/>
    <w:rsid w:val="00631B68"/>
    <w:rsid w:val="006325CC"/>
    <w:rsid w:val="00632729"/>
    <w:rsid w:val="00632CDD"/>
    <w:rsid w:val="00632DFA"/>
    <w:rsid w:val="0063334E"/>
    <w:rsid w:val="006334E6"/>
    <w:rsid w:val="00633528"/>
    <w:rsid w:val="006338F5"/>
    <w:rsid w:val="00633C46"/>
    <w:rsid w:val="00634070"/>
    <w:rsid w:val="00634356"/>
    <w:rsid w:val="00634A1D"/>
    <w:rsid w:val="00634ADE"/>
    <w:rsid w:val="00634CB1"/>
    <w:rsid w:val="00634CEA"/>
    <w:rsid w:val="00634EB0"/>
    <w:rsid w:val="00635E2A"/>
    <w:rsid w:val="00636338"/>
    <w:rsid w:val="00636375"/>
    <w:rsid w:val="00636665"/>
    <w:rsid w:val="006369FA"/>
    <w:rsid w:val="00636AB5"/>
    <w:rsid w:val="006374F4"/>
    <w:rsid w:val="00637966"/>
    <w:rsid w:val="00637C45"/>
    <w:rsid w:val="00637DEC"/>
    <w:rsid w:val="00637F87"/>
    <w:rsid w:val="00640306"/>
    <w:rsid w:val="00640A9D"/>
    <w:rsid w:val="00640CB1"/>
    <w:rsid w:val="00641758"/>
    <w:rsid w:val="00641B86"/>
    <w:rsid w:val="00641F28"/>
    <w:rsid w:val="00641FCC"/>
    <w:rsid w:val="0064234B"/>
    <w:rsid w:val="006425B6"/>
    <w:rsid w:val="00642B8D"/>
    <w:rsid w:val="00642F47"/>
    <w:rsid w:val="0064376A"/>
    <w:rsid w:val="00643C6A"/>
    <w:rsid w:val="00643F31"/>
    <w:rsid w:val="00643FEB"/>
    <w:rsid w:val="006442D3"/>
    <w:rsid w:val="0064431E"/>
    <w:rsid w:val="00644556"/>
    <w:rsid w:val="00644891"/>
    <w:rsid w:val="00644B67"/>
    <w:rsid w:val="00644DC5"/>
    <w:rsid w:val="006453B9"/>
    <w:rsid w:val="00645D96"/>
    <w:rsid w:val="00645DEA"/>
    <w:rsid w:val="00645E7F"/>
    <w:rsid w:val="00645F26"/>
    <w:rsid w:val="00645FFE"/>
    <w:rsid w:val="0064627F"/>
    <w:rsid w:val="00646A56"/>
    <w:rsid w:val="00646B57"/>
    <w:rsid w:val="00646C53"/>
    <w:rsid w:val="00647085"/>
    <w:rsid w:val="00647D4A"/>
    <w:rsid w:val="00647EED"/>
    <w:rsid w:val="0065012D"/>
    <w:rsid w:val="00650B09"/>
    <w:rsid w:val="00650C1D"/>
    <w:rsid w:val="00650D4C"/>
    <w:rsid w:val="00650E59"/>
    <w:rsid w:val="00650E5F"/>
    <w:rsid w:val="00651271"/>
    <w:rsid w:val="00651713"/>
    <w:rsid w:val="0065172D"/>
    <w:rsid w:val="00651A74"/>
    <w:rsid w:val="00651B0E"/>
    <w:rsid w:val="00651B2E"/>
    <w:rsid w:val="0065208A"/>
    <w:rsid w:val="00652497"/>
    <w:rsid w:val="00652D0E"/>
    <w:rsid w:val="0065322E"/>
    <w:rsid w:val="006536F3"/>
    <w:rsid w:val="00653856"/>
    <w:rsid w:val="00653F1B"/>
    <w:rsid w:val="00654372"/>
    <w:rsid w:val="00654530"/>
    <w:rsid w:val="00654CB0"/>
    <w:rsid w:val="0065535E"/>
    <w:rsid w:val="00655416"/>
    <w:rsid w:val="006556BD"/>
    <w:rsid w:val="00655D0E"/>
    <w:rsid w:val="00656007"/>
    <w:rsid w:val="00656134"/>
    <w:rsid w:val="006562F1"/>
    <w:rsid w:val="00656A30"/>
    <w:rsid w:val="006576A7"/>
    <w:rsid w:val="00657801"/>
    <w:rsid w:val="00657841"/>
    <w:rsid w:val="00657CC0"/>
    <w:rsid w:val="006600D0"/>
    <w:rsid w:val="00661349"/>
    <w:rsid w:val="006613F6"/>
    <w:rsid w:val="006617EB"/>
    <w:rsid w:val="00661C8C"/>
    <w:rsid w:val="00661DD1"/>
    <w:rsid w:val="00661E3A"/>
    <w:rsid w:val="00662351"/>
    <w:rsid w:val="00662B47"/>
    <w:rsid w:val="00662E37"/>
    <w:rsid w:val="00662FFC"/>
    <w:rsid w:val="00664056"/>
    <w:rsid w:val="00664103"/>
    <w:rsid w:val="00664851"/>
    <w:rsid w:val="00665587"/>
    <w:rsid w:val="006657CE"/>
    <w:rsid w:val="00665EFD"/>
    <w:rsid w:val="006661A1"/>
    <w:rsid w:val="00666334"/>
    <w:rsid w:val="0066641D"/>
    <w:rsid w:val="006668D6"/>
    <w:rsid w:val="006669D4"/>
    <w:rsid w:val="00666A89"/>
    <w:rsid w:val="00667336"/>
    <w:rsid w:val="006673A3"/>
    <w:rsid w:val="00667928"/>
    <w:rsid w:val="00667B98"/>
    <w:rsid w:val="00667DE0"/>
    <w:rsid w:val="00670013"/>
    <w:rsid w:val="00670481"/>
    <w:rsid w:val="0067077A"/>
    <w:rsid w:val="00670907"/>
    <w:rsid w:val="00670BE9"/>
    <w:rsid w:val="00670D81"/>
    <w:rsid w:val="00670EC7"/>
    <w:rsid w:val="006713DE"/>
    <w:rsid w:val="00671B72"/>
    <w:rsid w:val="00671E4B"/>
    <w:rsid w:val="006722F4"/>
    <w:rsid w:val="00672389"/>
    <w:rsid w:val="006723CD"/>
    <w:rsid w:val="0067245A"/>
    <w:rsid w:val="00672CB6"/>
    <w:rsid w:val="00672DF6"/>
    <w:rsid w:val="00672E77"/>
    <w:rsid w:val="006735AC"/>
    <w:rsid w:val="006735DE"/>
    <w:rsid w:val="006735FD"/>
    <w:rsid w:val="00673864"/>
    <w:rsid w:val="00673A2F"/>
    <w:rsid w:val="00674481"/>
    <w:rsid w:val="006748A6"/>
    <w:rsid w:val="00674DB8"/>
    <w:rsid w:val="00675EB6"/>
    <w:rsid w:val="00675EE3"/>
    <w:rsid w:val="006762F8"/>
    <w:rsid w:val="006764FD"/>
    <w:rsid w:val="00676C93"/>
    <w:rsid w:val="0067766F"/>
    <w:rsid w:val="00677AA5"/>
    <w:rsid w:val="0068019C"/>
    <w:rsid w:val="006801B0"/>
    <w:rsid w:val="00680431"/>
    <w:rsid w:val="00680738"/>
    <w:rsid w:val="0068096F"/>
    <w:rsid w:val="0068116B"/>
    <w:rsid w:val="00681650"/>
    <w:rsid w:val="00681716"/>
    <w:rsid w:val="00681A13"/>
    <w:rsid w:val="00681E25"/>
    <w:rsid w:val="0068251A"/>
    <w:rsid w:val="00682A39"/>
    <w:rsid w:val="0068308E"/>
    <w:rsid w:val="006837DB"/>
    <w:rsid w:val="00683827"/>
    <w:rsid w:val="00683A00"/>
    <w:rsid w:val="00683AEC"/>
    <w:rsid w:val="00683C61"/>
    <w:rsid w:val="00683CCC"/>
    <w:rsid w:val="00683D26"/>
    <w:rsid w:val="00684199"/>
    <w:rsid w:val="00684225"/>
    <w:rsid w:val="006852F0"/>
    <w:rsid w:val="0068569F"/>
    <w:rsid w:val="006859A0"/>
    <w:rsid w:val="00685B63"/>
    <w:rsid w:val="0068629A"/>
    <w:rsid w:val="00686523"/>
    <w:rsid w:val="0068660E"/>
    <w:rsid w:val="0068687B"/>
    <w:rsid w:val="00687298"/>
    <w:rsid w:val="006873EE"/>
    <w:rsid w:val="0068792D"/>
    <w:rsid w:val="00687B20"/>
    <w:rsid w:val="00687DCE"/>
    <w:rsid w:val="00690BB0"/>
    <w:rsid w:val="0069139D"/>
    <w:rsid w:val="006913E0"/>
    <w:rsid w:val="006913E9"/>
    <w:rsid w:val="006918AF"/>
    <w:rsid w:val="00691DB8"/>
    <w:rsid w:val="00691DFA"/>
    <w:rsid w:val="00691F93"/>
    <w:rsid w:val="00691FF7"/>
    <w:rsid w:val="00692A03"/>
    <w:rsid w:val="00692A29"/>
    <w:rsid w:val="00692B3A"/>
    <w:rsid w:val="00692BF7"/>
    <w:rsid w:val="00692C38"/>
    <w:rsid w:val="00692E9B"/>
    <w:rsid w:val="00693464"/>
    <w:rsid w:val="00693A5B"/>
    <w:rsid w:val="00693A72"/>
    <w:rsid w:val="006945CC"/>
    <w:rsid w:val="006945E5"/>
    <w:rsid w:val="00694645"/>
    <w:rsid w:val="00694B55"/>
    <w:rsid w:val="00695401"/>
    <w:rsid w:val="006964DF"/>
    <w:rsid w:val="006967A7"/>
    <w:rsid w:val="00696B7D"/>
    <w:rsid w:val="00696E77"/>
    <w:rsid w:val="00696F06"/>
    <w:rsid w:val="00697D2E"/>
    <w:rsid w:val="006A010E"/>
    <w:rsid w:val="006A0353"/>
    <w:rsid w:val="006A08C8"/>
    <w:rsid w:val="006A09FA"/>
    <w:rsid w:val="006A0A68"/>
    <w:rsid w:val="006A0A79"/>
    <w:rsid w:val="006A0BC4"/>
    <w:rsid w:val="006A0ED5"/>
    <w:rsid w:val="006A1258"/>
    <w:rsid w:val="006A145C"/>
    <w:rsid w:val="006A14AC"/>
    <w:rsid w:val="006A210C"/>
    <w:rsid w:val="006A228D"/>
    <w:rsid w:val="006A2971"/>
    <w:rsid w:val="006A2B5F"/>
    <w:rsid w:val="006A2DC3"/>
    <w:rsid w:val="006A2E0F"/>
    <w:rsid w:val="006A3422"/>
    <w:rsid w:val="006A36A8"/>
    <w:rsid w:val="006A380D"/>
    <w:rsid w:val="006A43BD"/>
    <w:rsid w:val="006A4971"/>
    <w:rsid w:val="006A4BF1"/>
    <w:rsid w:val="006A4C2A"/>
    <w:rsid w:val="006A4FED"/>
    <w:rsid w:val="006A54EC"/>
    <w:rsid w:val="006A64C5"/>
    <w:rsid w:val="006A6776"/>
    <w:rsid w:val="006A6898"/>
    <w:rsid w:val="006A6DC6"/>
    <w:rsid w:val="006A6E58"/>
    <w:rsid w:val="006A6F61"/>
    <w:rsid w:val="006A727B"/>
    <w:rsid w:val="006A7475"/>
    <w:rsid w:val="006B0081"/>
    <w:rsid w:val="006B01E7"/>
    <w:rsid w:val="006B04EC"/>
    <w:rsid w:val="006B065A"/>
    <w:rsid w:val="006B09AD"/>
    <w:rsid w:val="006B0BDB"/>
    <w:rsid w:val="006B0C6D"/>
    <w:rsid w:val="006B14E5"/>
    <w:rsid w:val="006B1900"/>
    <w:rsid w:val="006B19FE"/>
    <w:rsid w:val="006B1B7A"/>
    <w:rsid w:val="006B1CF7"/>
    <w:rsid w:val="006B2774"/>
    <w:rsid w:val="006B27DE"/>
    <w:rsid w:val="006B2A79"/>
    <w:rsid w:val="006B30CB"/>
    <w:rsid w:val="006B31D3"/>
    <w:rsid w:val="006B3544"/>
    <w:rsid w:val="006B3BA8"/>
    <w:rsid w:val="006B4056"/>
    <w:rsid w:val="006B4070"/>
    <w:rsid w:val="006B49FA"/>
    <w:rsid w:val="006B4F40"/>
    <w:rsid w:val="006B55E8"/>
    <w:rsid w:val="006B56BD"/>
    <w:rsid w:val="006B60AD"/>
    <w:rsid w:val="006B68FD"/>
    <w:rsid w:val="006B6A78"/>
    <w:rsid w:val="006B7C8B"/>
    <w:rsid w:val="006C00C9"/>
    <w:rsid w:val="006C0640"/>
    <w:rsid w:val="006C084E"/>
    <w:rsid w:val="006C0948"/>
    <w:rsid w:val="006C09C0"/>
    <w:rsid w:val="006C09F3"/>
    <w:rsid w:val="006C1799"/>
    <w:rsid w:val="006C17F4"/>
    <w:rsid w:val="006C180E"/>
    <w:rsid w:val="006C1E46"/>
    <w:rsid w:val="006C253B"/>
    <w:rsid w:val="006C27AD"/>
    <w:rsid w:val="006C27F3"/>
    <w:rsid w:val="006C2A0B"/>
    <w:rsid w:val="006C2BE0"/>
    <w:rsid w:val="006C2CF9"/>
    <w:rsid w:val="006C2F0F"/>
    <w:rsid w:val="006C3313"/>
    <w:rsid w:val="006C3405"/>
    <w:rsid w:val="006C37F6"/>
    <w:rsid w:val="006C3970"/>
    <w:rsid w:val="006C3D3E"/>
    <w:rsid w:val="006C3E6C"/>
    <w:rsid w:val="006C426D"/>
    <w:rsid w:val="006C42A0"/>
    <w:rsid w:val="006C4611"/>
    <w:rsid w:val="006C473F"/>
    <w:rsid w:val="006C59A6"/>
    <w:rsid w:val="006C5DF1"/>
    <w:rsid w:val="006C617C"/>
    <w:rsid w:val="006C63D8"/>
    <w:rsid w:val="006C64C5"/>
    <w:rsid w:val="006C6C73"/>
    <w:rsid w:val="006C6E10"/>
    <w:rsid w:val="006C7669"/>
    <w:rsid w:val="006C79CC"/>
    <w:rsid w:val="006C7BD6"/>
    <w:rsid w:val="006C7D4D"/>
    <w:rsid w:val="006D125F"/>
    <w:rsid w:val="006D195F"/>
    <w:rsid w:val="006D1A8B"/>
    <w:rsid w:val="006D2076"/>
    <w:rsid w:val="006D258C"/>
    <w:rsid w:val="006D2941"/>
    <w:rsid w:val="006D29B3"/>
    <w:rsid w:val="006D2CEA"/>
    <w:rsid w:val="006D2EF2"/>
    <w:rsid w:val="006D2F3A"/>
    <w:rsid w:val="006D2FFF"/>
    <w:rsid w:val="006D31F9"/>
    <w:rsid w:val="006D320C"/>
    <w:rsid w:val="006D3555"/>
    <w:rsid w:val="006D394C"/>
    <w:rsid w:val="006D3D0B"/>
    <w:rsid w:val="006D3E2D"/>
    <w:rsid w:val="006D3EDE"/>
    <w:rsid w:val="006D4281"/>
    <w:rsid w:val="006D4AE7"/>
    <w:rsid w:val="006D4CFB"/>
    <w:rsid w:val="006D5183"/>
    <w:rsid w:val="006D5671"/>
    <w:rsid w:val="006D577B"/>
    <w:rsid w:val="006D58DD"/>
    <w:rsid w:val="006D5AD9"/>
    <w:rsid w:val="006D601E"/>
    <w:rsid w:val="006D6306"/>
    <w:rsid w:val="006D6937"/>
    <w:rsid w:val="006D6949"/>
    <w:rsid w:val="006D6E49"/>
    <w:rsid w:val="006D726A"/>
    <w:rsid w:val="006D752B"/>
    <w:rsid w:val="006D76E5"/>
    <w:rsid w:val="006D7905"/>
    <w:rsid w:val="006D7B91"/>
    <w:rsid w:val="006E0111"/>
    <w:rsid w:val="006E0726"/>
    <w:rsid w:val="006E0876"/>
    <w:rsid w:val="006E09BF"/>
    <w:rsid w:val="006E0FED"/>
    <w:rsid w:val="006E10F0"/>
    <w:rsid w:val="006E1601"/>
    <w:rsid w:val="006E193B"/>
    <w:rsid w:val="006E1E8C"/>
    <w:rsid w:val="006E1F5C"/>
    <w:rsid w:val="006E20A7"/>
    <w:rsid w:val="006E265B"/>
    <w:rsid w:val="006E27FC"/>
    <w:rsid w:val="006E2B49"/>
    <w:rsid w:val="006E2D34"/>
    <w:rsid w:val="006E2E86"/>
    <w:rsid w:val="006E355E"/>
    <w:rsid w:val="006E363F"/>
    <w:rsid w:val="006E36A6"/>
    <w:rsid w:val="006E3805"/>
    <w:rsid w:val="006E3999"/>
    <w:rsid w:val="006E3B0F"/>
    <w:rsid w:val="006E3C64"/>
    <w:rsid w:val="006E3CB6"/>
    <w:rsid w:val="006E4426"/>
    <w:rsid w:val="006E48BF"/>
    <w:rsid w:val="006E49DC"/>
    <w:rsid w:val="006E503E"/>
    <w:rsid w:val="006E516B"/>
    <w:rsid w:val="006E5723"/>
    <w:rsid w:val="006E5A7E"/>
    <w:rsid w:val="006E5BFB"/>
    <w:rsid w:val="006E5C7A"/>
    <w:rsid w:val="006E5E81"/>
    <w:rsid w:val="006E6B0E"/>
    <w:rsid w:val="006E6B56"/>
    <w:rsid w:val="006E6D75"/>
    <w:rsid w:val="006E7840"/>
    <w:rsid w:val="006E7951"/>
    <w:rsid w:val="006E79A2"/>
    <w:rsid w:val="006E7A12"/>
    <w:rsid w:val="006E7CB1"/>
    <w:rsid w:val="006E7EC2"/>
    <w:rsid w:val="006E7EFB"/>
    <w:rsid w:val="006F05FB"/>
    <w:rsid w:val="006F0BFA"/>
    <w:rsid w:val="006F0C13"/>
    <w:rsid w:val="006F104C"/>
    <w:rsid w:val="006F10FF"/>
    <w:rsid w:val="006F129C"/>
    <w:rsid w:val="006F19BF"/>
    <w:rsid w:val="006F1B9C"/>
    <w:rsid w:val="006F1F8D"/>
    <w:rsid w:val="006F1FF3"/>
    <w:rsid w:val="006F21AA"/>
    <w:rsid w:val="006F22E8"/>
    <w:rsid w:val="006F247F"/>
    <w:rsid w:val="006F2523"/>
    <w:rsid w:val="006F2771"/>
    <w:rsid w:val="006F2B9D"/>
    <w:rsid w:val="006F2D65"/>
    <w:rsid w:val="006F3208"/>
    <w:rsid w:val="006F3992"/>
    <w:rsid w:val="006F3BB6"/>
    <w:rsid w:val="006F4684"/>
    <w:rsid w:val="006F4971"/>
    <w:rsid w:val="006F4C22"/>
    <w:rsid w:val="006F4EAE"/>
    <w:rsid w:val="006F50D2"/>
    <w:rsid w:val="006F5477"/>
    <w:rsid w:val="006F54FB"/>
    <w:rsid w:val="006F582A"/>
    <w:rsid w:val="006F59DA"/>
    <w:rsid w:val="006F5D06"/>
    <w:rsid w:val="006F5F21"/>
    <w:rsid w:val="006F6149"/>
    <w:rsid w:val="006F61CD"/>
    <w:rsid w:val="006F627E"/>
    <w:rsid w:val="006F6DB2"/>
    <w:rsid w:val="006F6DF9"/>
    <w:rsid w:val="006F70CA"/>
    <w:rsid w:val="006F7D9B"/>
    <w:rsid w:val="0070006D"/>
    <w:rsid w:val="00700DE9"/>
    <w:rsid w:val="00701570"/>
    <w:rsid w:val="00701AB8"/>
    <w:rsid w:val="00701D33"/>
    <w:rsid w:val="00701E2D"/>
    <w:rsid w:val="0070251F"/>
    <w:rsid w:val="007025D5"/>
    <w:rsid w:val="00702999"/>
    <w:rsid w:val="00702CA9"/>
    <w:rsid w:val="00702D30"/>
    <w:rsid w:val="0070314A"/>
    <w:rsid w:val="007031E0"/>
    <w:rsid w:val="0070355E"/>
    <w:rsid w:val="00703B49"/>
    <w:rsid w:val="00703C7D"/>
    <w:rsid w:val="00704225"/>
    <w:rsid w:val="0070423C"/>
    <w:rsid w:val="00704360"/>
    <w:rsid w:val="00704B94"/>
    <w:rsid w:val="00705376"/>
    <w:rsid w:val="007053A8"/>
    <w:rsid w:val="00705767"/>
    <w:rsid w:val="007059F3"/>
    <w:rsid w:val="00705E5F"/>
    <w:rsid w:val="00705F34"/>
    <w:rsid w:val="00705FB9"/>
    <w:rsid w:val="0070676C"/>
    <w:rsid w:val="00706EBD"/>
    <w:rsid w:val="00706FB5"/>
    <w:rsid w:val="00707197"/>
    <w:rsid w:val="00707623"/>
    <w:rsid w:val="0070775B"/>
    <w:rsid w:val="00707E78"/>
    <w:rsid w:val="00710202"/>
    <w:rsid w:val="007102C0"/>
    <w:rsid w:val="007104F4"/>
    <w:rsid w:val="00710683"/>
    <w:rsid w:val="0071088D"/>
    <w:rsid w:val="007109C7"/>
    <w:rsid w:val="00710BB8"/>
    <w:rsid w:val="00710F25"/>
    <w:rsid w:val="00711368"/>
    <w:rsid w:val="00711809"/>
    <w:rsid w:val="0071196A"/>
    <w:rsid w:val="00711AB2"/>
    <w:rsid w:val="00711BE8"/>
    <w:rsid w:val="00711BEB"/>
    <w:rsid w:val="00711C0B"/>
    <w:rsid w:val="00711F01"/>
    <w:rsid w:val="0071233E"/>
    <w:rsid w:val="00712342"/>
    <w:rsid w:val="0071247B"/>
    <w:rsid w:val="0071250A"/>
    <w:rsid w:val="0071262F"/>
    <w:rsid w:val="007127F7"/>
    <w:rsid w:val="00712883"/>
    <w:rsid w:val="00712EA4"/>
    <w:rsid w:val="0071326E"/>
    <w:rsid w:val="00713E00"/>
    <w:rsid w:val="00714095"/>
    <w:rsid w:val="0071463D"/>
    <w:rsid w:val="00714E3C"/>
    <w:rsid w:val="00714EA5"/>
    <w:rsid w:val="00715112"/>
    <w:rsid w:val="0071545C"/>
    <w:rsid w:val="00715C8C"/>
    <w:rsid w:val="00716A03"/>
    <w:rsid w:val="00716C43"/>
    <w:rsid w:val="00716D1C"/>
    <w:rsid w:val="00717261"/>
    <w:rsid w:val="00717425"/>
    <w:rsid w:val="007175A8"/>
    <w:rsid w:val="0071760C"/>
    <w:rsid w:val="00717662"/>
    <w:rsid w:val="00717703"/>
    <w:rsid w:val="00717890"/>
    <w:rsid w:val="00717A35"/>
    <w:rsid w:val="00717A80"/>
    <w:rsid w:val="00717A95"/>
    <w:rsid w:val="00717DB5"/>
    <w:rsid w:val="00717DDC"/>
    <w:rsid w:val="00717E56"/>
    <w:rsid w:val="00720231"/>
    <w:rsid w:val="00720245"/>
    <w:rsid w:val="00720569"/>
    <w:rsid w:val="00720883"/>
    <w:rsid w:val="007208CD"/>
    <w:rsid w:val="007212AB"/>
    <w:rsid w:val="007212C0"/>
    <w:rsid w:val="0072158B"/>
    <w:rsid w:val="00721852"/>
    <w:rsid w:val="00721B70"/>
    <w:rsid w:val="007226DB"/>
    <w:rsid w:val="007228F8"/>
    <w:rsid w:val="00722D1F"/>
    <w:rsid w:val="00723B65"/>
    <w:rsid w:val="00723DFC"/>
    <w:rsid w:val="00724114"/>
    <w:rsid w:val="00724173"/>
    <w:rsid w:val="007241BC"/>
    <w:rsid w:val="007241FE"/>
    <w:rsid w:val="00724597"/>
    <w:rsid w:val="00724952"/>
    <w:rsid w:val="007253C2"/>
    <w:rsid w:val="0072577E"/>
    <w:rsid w:val="00725D1E"/>
    <w:rsid w:val="007261C5"/>
    <w:rsid w:val="00726610"/>
    <w:rsid w:val="00726837"/>
    <w:rsid w:val="00726A66"/>
    <w:rsid w:val="00727C88"/>
    <w:rsid w:val="00727D02"/>
    <w:rsid w:val="0073049F"/>
    <w:rsid w:val="00730502"/>
    <w:rsid w:val="007305F9"/>
    <w:rsid w:val="0073077D"/>
    <w:rsid w:val="0073080C"/>
    <w:rsid w:val="007309A0"/>
    <w:rsid w:val="00730A17"/>
    <w:rsid w:val="00730CAD"/>
    <w:rsid w:val="00731051"/>
    <w:rsid w:val="0073133A"/>
    <w:rsid w:val="007324EA"/>
    <w:rsid w:val="0073310C"/>
    <w:rsid w:val="0073344D"/>
    <w:rsid w:val="007339C2"/>
    <w:rsid w:val="00733A5F"/>
    <w:rsid w:val="00733D87"/>
    <w:rsid w:val="00733EF4"/>
    <w:rsid w:val="00733FE1"/>
    <w:rsid w:val="00734131"/>
    <w:rsid w:val="00734A92"/>
    <w:rsid w:val="00734FE0"/>
    <w:rsid w:val="007355B6"/>
    <w:rsid w:val="00735823"/>
    <w:rsid w:val="00735BF9"/>
    <w:rsid w:val="00735D08"/>
    <w:rsid w:val="007361F8"/>
    <w:rsid w:val="00736310"/>
    <w:rsid w:val="00736701"/>
    <w:rsid w:val="00736760"/>
    <w:rsid w:val="007370D2"/>
    <w:rsid w:val="007376FD"/>
    <w:rsid w:val="00737AE6"/>
    <w:rsid w:val="00737FCF"/>
    <w:rsid w:val="0074016F"/>
    <w:rsid w:val="0074041D"/>
    <w:rsid w:val="0074048C"/>
    <w:rsid w:val="00740A74"/>
    <w:rsid w:val="00740CE3"/>
    <w:rsid w:val="00740FFC"/>
    <w:rsid w:val="0074132D"/>
    <w:rsid w:val="007414BF"/>
    <w:rsid w:val="00741673"/>
    <w:rsid w:val="00741808"/>
    <w:rsid w:val="0074191C"/>
    <w:rsid w:val="00741AD5"/>
    <w:rsid w:val="00741E19"/>
    <w:rsid w:val="00741FFF"/>
    <w:rsid w:val="007423D7"/>
    <w:rsid w:val="007425B0"/>
    <w:rsid w:val="00742DFE"/>
    <w:rsid w:val="00742E93"/>
    <w:rsid w:val="00742E9A"/>
    <w:rsid w:val="0074351D"/>
    <w:rsid w:val="00743988"/>
    <w:rsid w:val="00743A63"/>
    <w:rsid w:val="00743B63"/>
    <w:rsid w:val="00743DCB"/>
    <w:rsid w:val="007441CD"/>
    <w:rsid w:val="0074420E"/>
    <w:rsid w:val="00744404"/>
    <w:rsid w:val="007446B5"/>
    <w:rsid w:val="00744A72"/>
    <w:rsid w:val="00744D5E"/>
    <w:rsid w:val="00744FC1"/>
    <w:rsid w:val="007453C7"/>
    <w:rsid w:val="007454C7"/>
    <w:rsid w:val="007454F0"/>
    <w:rsid w:val="007457CB"/>
    <w:rsid w:val="00745FC1"/>
    <w:rsid w:val="00745FEA"/>
    <w:rsid w:val="0074637E"/>
    <w:rsid w:val="00746587"/>
    <w:rsid w:val="007467DB"/>
    <w:rsid w:val="00746974"/>
    <w:rsid w:val="00746BC4"/>
    <w:rsid w:val="007473EF"/>
    <w:rsid w:val="007503BB"/>
    <w:rsid w:val="00750476"/>
    <w:rsid w:val="00751320"/>
    <w:rsid w:val="00751571"/>
    <w:rsid w:val="00751B34"/>
    <w:rsid w:val="007528B3"/>
    <w:rsid w:val="00752A3D"/>
    <w:rsid w:val="00752ABB"/>
    <w:rsid w:val="00752D31"/>
    <w:rsid w:val="00752E5B"/>
    <w:rsid w:val="00752EA8"/>
    <w:rsid w:val="00752F0F"/>
    <w:rsid w:val="00753393"/>
    <w:rsid w:val="0075350F"/>
    <w:rsid w:val="00753675"/>
    <w:rsid w:val="007538F2"/>
    <w:rsid w:val="00753BDF"/>
    <w:rsid w:val="0075401D"/>
    <w:rsid w:val="007540B6"/>
    <w:rsid w:val="0075415F"/>
    <w:rsid w:val="00754711"/>
    <w:rsid w:val="00754EDA"/>
    <w:rsid w:val="00755077"/>
    <w:rsid w:val="00755148"/>
    <w:rsid w:val="007551DD"/>
    <w:rsid w:val="0075562D"/>
    <w:rsid w:val="00755AC4"/>
    <w:rsid w:val="007564D1"/>
    <w:rsid w:val="00756C9F"/>
    <w:rsid w:val="0075779A"/>
    <w:rsid w:val="00757858"/>
    <w:rsid w:val="00757E16"/>
    <w:rsid w:val="007603A2"/>
    <w:rsid w:val="007604E3"/>
    <w:rsid w:val="007605AB"/>
    <w:rsid w:val="007605CC"/>
    <w:rsid w:val="007608A0"/>
    <w:rsid w:val="007608A8"/>
    <w:rsid w:val="00760A67"/>
    <w:rsid w:val="00760A7A"/>
    <w:rsid w:val="00760D5F"/>
    <w:rsid w:val="00761155"/>
    <w:rsid w:val="007611A6"/>
    <w:rsid w:val="00761787"/>
    <w:rsid w:val="00761A3C"/>
    <w:rsid w:val="00762504"/>
    <w:rsid w:val="00762AD4"/>
    <w:rsid w:val="00762B2F"/>
    <w:rsid w:val="00763005"/>
    <w:rsid w:val="007633B9"/>
    <w:rsid w:val="007636E4"/>
    <w:rsid w:val="00763835"/>
    <w:rsid w:val="00763A0E"/>
    <w:rsid w:val="007642DF"/>
    <w:rsid w:val="0076463C"/>
    <w:rsid w:val="007652A5"/>
    <w:rsid w:val="0076543E"/>
    <w:rsid w:val="0076550B"/>
    <w:rsid w:val="00765973"/>
    <w:rsid w:val="00765BBC"/>
    <w:rsid w:val="00765EB2"/>
    <w:rsid w:val="00765EC6"/>
    <w:rsid w:val="007660B4"/>
    <w:rsid w:val="007660DE"/>
    <w:rsid w:val="00766322"/>
    <w:rsid w:val="00766347"/>
    <w:rsid w:val="00766590"/>
    <w:rsid w:val="007667D4"/>
    <w:rsid w:val="00766AC1"/>
    <w:rsid w:val="00766F1A"/>
    <w:rsid w:val="00766F5E"/>
    <w:rsid w:val="007672E2"/>
    <w:rsid w:val="0076744D"/>
    <w:rsid w:val="007675AB"/>
    <w:rsid w:val="00767FBB"/>
    <w:rsid w:val="00770972"/>
    <w:rsid w:val="00770C71"/>
    <w:rsid w:val="00770D92"/>
    <w:rsid w:val="0077172E"/>
    <w:rsid w:val="00771B21"/>
    <w:rsid w:val="00771CB9"/>
    <w:rsid w:val="00771DC9"/>
    <w:rsid w:val="007727E9"/>
    <w:rsid w:val="00772A93"/>
    <w:rsid w:val="0077308E"/>
    <w:rsid w:val="00773213"/>
    <w:rsid w:val="0077329B"/>
    <w:rsid w:val="00773533"/>
    <w:rsid w:val="00773A04"/>
    <w:rsid w:val="00773D95"/>
    <w:rsid w:val="00774004"/>
    <w:rsid w:val="00774228"/>
    <w:rsid w:val="0077430B"/>
    <w:rsid w:val="00774859"/>
    <w:rsid w:val="00774C32"/>
    <w:rsid w:val="00774C8B"/>
    <w:rsid w:val="00774DAF"/>
    <w:rsid w:val="00774FBA"/>
    <w:rsid w:val="0077501E"/>
    <w:rsid w:val="007750CA"/>
    <w:rsid w:val="00775195"/>
    <w:rsid w:val="007752A5"/>
    <w:rsid w:val="007756B9"/>
    <w:rsid w:val="007756C2"/>
    <w:rsid w:val="00775878"/>
    <w:rsid w:val="00775931"/>
    <w:rsid w:val="007759D4"/>
    <w:rsid w:val="00775D3A"/>
    <w:rsid w:val="00775D78"/>
    <w:rsid w:val="00776087"/>
    <w:rsid w:val="00776170"/>
    <w:rsid w:val="007765D3"/>
    <w:rsid w:val="007767DF"/>
    <w:rsid w:val="00776833"/>
    <w:rsid w:val="00776A8B"/>
    <w:rsid w:val="00777699"/>
    <w:rsid w:val="00777B15"/>
    <w:rsid w:val="00777EAB"/>
    <w:rsid w:val="00777FF8"/>
    <w:rsid w:val="00780226"/>
    <w:rsid w:val="007803C1"/>
    <w:rsid w:val="007804F1"/>
    <w:rsid w:val="0078051C"/>
    <w:rsid w:val="007805AD"/>
    <w:rsid w:val="00780ADB"/>
    <w:rsid w:val="00780E4C"/>
    <w:rsid w:val="007810B2"/>
    <w:rsid w:val="007814C8"/>
    <w:rsid w:val="0078157F"/>
    <w:rsid w:val="00781A3C"/>
    <w:rsid w:val="00781DAA"/>
    <w:rsid w:val="00781DD2"/>
    <w:rsid w:val="00781EED"/>
    <w:rsid w:val="007823F9"/>
    <w:rsid w:val="007824E3"/>
    <w:rsid w:val="00782704"/>
    <w:rsid w:val="00782889"/>
    <w:rsid w:val="0078293F"/>
    <w:rsid w:val="00782960"/>
    <w:rsid w:val="00783281"/>
    <w:rsid w:val="007834BE"/>
    <w:rsid w:val="00783648"/>
    <w:rsid w:val="00783CFD"/>
    <w:rsid w:val="00783F18"/>
    <w:rsid w:val="0078403B"/>
    <w:rsid w:val="007844B8"/>
    <w:rsid w:val="007852E0"/>
    <w:rsid w:val="007859E3"/>
    <w:rsid w:val="00785A7B"/>
    <w:rsid w:val="00785BC3"/>
    <w:rsid w:val="00785D12"/>
    <w:rsid w:val="0078639E"/>
    <w:rsid w:val="0078719A"/>
    <w:rsid w:val="007875BC"/>
    <w:rsid w:val="007900BD"/>
    <w:rsid w:val="007900D3"/>
    <w:rsid w:val="00790735"/>
    <w:rsid w:val="00790BB4"/>
    <w:rsid w:val="00790C37"/>
    <w:rsid w:val="00790CAF"/>
    <w:rsid w:val="00790DDA"/>
    <w:rsid w:val="00791576"/>
    <w:rsid w:val="0079189E"/>
    <w:rsid w:val="00791A83"/>
    <w:rsid w:val="00791B74"/>
    <w:rsid w:val="00791D23"/>
    <w:rsid w:val="00791E95"/>
    <w:rsid w:val="00792336"/>
    <w:rsid w:val="007924D5"/>
    <w:rsid w:val="007925E7"/>
    <w:rsid w:val="00792AEB"/>
    <w:rsid w:val="00793728"/>
    <w:rsid w:val="00794060"/>
    <w:rsid w:val="007941B5"/>
    <w:rsid w:val="007941DF"/>
    <w:rsid w:val="00794487"/>
    <w:rsid w:val="00794712"/>
    <w:rsid w:val="00794AD6"/>
    <w:rsid w:val="00795218"/>
    <w:rsid w:val="0079563E"/>
    <w:rsid w:val="0079589D"/>
    <w:rsid w:val="00795F32"/>
    <w:rsid w:val="00796080"/>
    <w:rsid w:val="007965CC"/>
    <w:rsid w:val="00796905"/>
    <w:rsid w:val="00796FAD"/>
    <w:rsid w:val="00797052"/>
    <w:rsid w:val="007970F5"/>
    <w:rsid w:val="007971B8"/>
    <w:rsid w:val="0079720E"/>
    <w:rsid w:val="00797734"/>
    <w:rsid w:val="007977F2"/>
    <w:rsid w:val="00797A5C"/>
    <w:rsid w:val="00797C00"/>
    <w:rsid w:val="007A0998"/>
    <w:rsid w:val="007A0AC0"/>
    <w:rsid w:val="007A1137"/>
    <w:rsid w:val="007A11D3"/>
    <w:rsid w:val="007A15C7"/>
    <w:rsid w:val="007A1D84"/>
    <w:rsid w:val="007A1DE1"/>
    <w:rsid w:val="007A1F24"/>
    <w:rsid w:val="007A1FE8"/>
    <w:rsid w:val="007A1FFE"/>
    <w:rsid w:val="007A253E"/>
    <w:rsid w:val="007A27EB"/>
    <w:rsid w:val="007A2972"/>
    <w:rsid w:val="007A29FD"/>
    <w:rsid w:val="007A3F8A"/>
    <w:rsid w:val="007A4651"/>
    <w:rsid w:val="007A4881"/>
    <w:rsid w:val="007A4975"/>
    <w:rsid w:val="007A4D4F"/>
    <w:rsid w:val="007A4FF3"/>
    <w:rsid w:val="007A5600"/>
    <w:rsid w:val="007A5BF2"/>
    <w:rsid w:val="007A5C90"/>
    <w:rsid w:val="007A633E"/>
    <w:rsid w:val="007A6D5F"/>
    <w:rsid w:val="007B0339"/>
    <w:rsid w:val="007B0408"/>
    <w:rsid w:val="007B05DC"/>
    <w:rsid w:val="007B0B46"/>
    <w:rsid w:val="007B0B6A"/>
    <w:rsid w:val="007B0C15"/>
    <w:rsid w:val="007B0DD3"/>
    <w:rsid w:val="007B11B8"/>
    <w:rsid w:val="007B120F"/>
    <w:rsid w:val="007B1468"/>
    <w:rsid w:val="007B1C76"/>
    <w:rsid w:val="007B2008"/>
    <w:rsid w:val="007B2104"/>
    <w:rsid w:val="007B21AA"/>
    <w:rsid w:val="007B2211"/>
    <w:rsid w:val="007B244B"/>
    <w:rsid w:val="007B2544"/>
    <w:rsid w:val="007B27F5"/>
    <w:rsid w:val="007B29B9"/>
    <w:rsid w:val="007B2A24"/>
    <w:rsid w:val="007B2C24"/>
    <w:rsid w:val="007B2F06"/>
    <w:rsid w:val="007B2F2D"/>
    <w:rsid w:val="007B30D3"/>
    <w:rsid w:val="007B3297"/>
    <w:rsid w:val="007B3382"/>
    <w:rsid w:val="007B35D3"/>
    <w:rsid w:val="007B38D3"/>
    <w:rsid w:val="007B3CB1"/>
    <w:rsid w:val="007B3FC6"/>
    <w:rsid w:val="007B4134"/>
    <w:rsid w:val="007B48A6"/>
    <w:rsid w:val="007B5C9B"/>
    <w:rsid w:val="007B5F6F"/>
    <w:rsid w:val="007B604D"/>
    <w:rsid w:val="007B6425"/>
    <w:rsid w:val="007B6A96"/>
    <w:rsid w:val="007B6BA6"/>
    <w:rsid w:val="007B6E29"/>
    <w:rsid w:val="007B6EF2"/>
    <w:rsid w:val="007B73E7"/>
    <w:rsid w:val="007B7A29"/>
    <w:rsid w:val="007B7DE6"/>
    <w:rsid w:val="007B7E52"/>
    <w:rsid w:val="007B7FDD"/>
    <w:rsid w:val="007C00EB"/>
    <w:rsid w:val="007C03D5"/>
    <w:rsid w:val="007C0BEE"/>
    <w:rsid w:val="007C0BF3"/>
    <w:rsid w:val="007C0DF1"/>
    <w:rsid w:val="007C1207"/>
    <w:rsid w:val="007C12B2"/>
    <w:rsid w:val="007C1542"/>
    <w:rsid w:val="007C15A3"/>
    <w:rsid w:val="007C1791"/>
    <w:rsid w:val="007C1CE3"/>
    <w:rsid w:val="007C2208"/>
    <w:rsid w:val="007C2517"/>
    <w:rsid w:val="007C253D"/>
    <w:rsid w:val="007C28D3"/>
    <w:rsid w:val="007C295C"/>
    <w:rsid w:val="007C2D25"/>
    <w:rsid w:val="007C3657"/>
    <w:rsid w:val="007C36CA"/>
    <w:rsid w:val="007C3948"/>
    <w:rsid w:val="007C3A9E"/>
    <w:rsid w:val="007C3C10"/>
    <w:rsid w:val="007C3E1E"/>
    <w:rsid w:val="007C406E"/>
    <w:rsid w:val="007C4075"/>
    <w:rsid w:val="007C450D"/>
    <w:rsid w:val="007C52A4"/>
    <w:rsid w:val="007C5CEE"/>
    <w:rsid w:val="007C5F43"/>
    <w:rsid w:val="007C6045"/>
    <w:rsid w:val="007C654B"/>
    <w:rsid w:val="007C6B26"/>
    <w:rsid w:val="007C6C30"/>
    <w:rsid w:val="007C710E"/>
    <w:rsid w:val="007C732C"/>
    <w:rsid w:val="007C764A"/>
    <w:rsid w:val="007C7A28"/>
    <w:rsid w:val="007C7A78"/>
    <w:rsid w:val="007C7AD7"/>
    <w:rsid w:val="007D04C7"/>
    <w:rsid w:val="007D07D8"/>
    <w:rsid w:val="007D1DF1"/>
    <w:rsid w:val="007D1F34"/>
    <w:rsid w:val="007D1FBF"/>
    <w:rsid w:val="007D2157"/>
    <w:rsid w:val="007D2159"/>
    <w:rsid w:val="007D28A6"/>
    <w:rsid w:val="007D2E93"/>
    <w:rsid w:val="007D3E6B"/>
    <w:rsid w:val="007D3EED"/>
    <w:rsid w:val="007D439D"/>
    <w:rsid w:val="007D43AF"/>
    <w:rsid w:val="007D4691"/>
    <w:rsid w:val="007D4744"/>
    <w:rsid w:val="007D4974"/>
    <w:rsid w:val="007D4CDA"/>
    <w:rsid w:val="007D4DAA"/>
    <w:rsid w:val="007D5046"/>
    <w:rsid w:val="007D55AD"/>
    <w:rsid w:val="007D57FD"/>
    <w:rsid w:val="007D5A5C"/>
    <w:rsid w:val="007D5E88"/>
    <w:rsid w:val="007D5ED8"/>
    <w:rsid w:val="007D6273"/>
    <w:rsid w:val="007D6316"/>
    <w:rsid w:val="007D64B6"/>
    <w:rsid w:val="007D6B93"/>
    <w:rsid w:val="007D6F11"/>
    <w:rsid w:val="007D775E"/>
    <w:rsid w:val="007D779B"/>
    <w:rsid w:val="007D7C3D"/>
    <w:rsid w:val="007D7CD2"/>
    <w:rsid w:val="007D7DCA"/>
    <w:rsid w:val="007E023D"/>
    <w:rsid w:val="007E04DB"/>
    <w:rsid w:val="007E0580"/>
    <w:rsid w:val="007E06A4"/>
    <w:rsid w:val="007E0839"/>
    <w:rsid w:val="007E0B95"/>
    <w:rsid w:val="007E11B6"/>
    <w:rsid w:val="007E1343"/>
    <w:rsid w:val="007E13B5"/>
    <w:rsid w:val="007E16BE"/>
    <w:rsid w:val="007E19A4"/>
    <w:rsid w:val="007E19B4"/>
    <w:rsid w:val="007E1C62"/>
    <w:rsid w:val="007E2142"/>
    <w:rsid w:val="007E290F"/>
    <w:rsid w:val="007E2B0B"/>
    <w:rsid w:val="007E2D2C"/>
    <w:rsid w:val="007E2E96"/>
    <w:rsid w:val="007E3A95"/>
    <w:rsid w:val="007E428E"/>
    <w:rsid w:val="007E43D6"/>
    <w:rsid w:val="007E44D7"/>
    <w:rsid w:val="007E45B3"/>
    <w:rsid w:val="007E47B1"/>
    <w:rsid w:val="007E48F8"/>
    <w:rsid w:val="007E4F43"/>
    <w:rsid w:val="007E5094"/>
    <w:rsid w:val="007E50A2"/>
    <w:rsid w:val="007E5593"/>
    <w:rsid w:val="007E55EE"/>
    <w:rsid w:val="007E57EB"/>
    <w:rsid w:val="007E5EA8"/>
    <w:rsid w:val="007E6522"/>
    <w:rsid w:val="007E6D6D"/>
    <w:rsid w:val="007E6DA8"/>
    <w:rsid w:val="007E7092"/>
    <w:rsid w:val="007E7109"/>
    <w:rsid w:val="007E7144"/>
    <w:rsid w:val="007E7456"/>
    <w:rsid w:val="007E7B34"/>
    <w:rsid w:val="007E7D04"/>
    <w:rsid w:val="007E7D4F"/>
    <w:rsid w:val="007E7F73"/>
    <w:rsid w:val="007F0162"/>
    <w:rsid w:val="007F0247"/>
    <w:rsid w:val="007F0B6D"/>
    <w:rsid w:val="007F0BC7"/>
    <w:rsid w:val="007F0D52"/>
    <w:rsid w:val="007F108C"/>
    <w:rsid w:val="007F121C"/>
    <w:rsid w:val="007F13AD"/>
    <w:rsid w:val="007F14E7"/>
    <w:rsid w:val="007F177F"/>
    <w:rsid w:val="007F2140"/>
    <w:rsid w:val="007F2190"/>
    <w:rsid w:val="007F2245"/>
    <w:rsid w:val="007F2DC8"/>
    <w:rsid w:val="007F2EEE"/>
    <w:rsid w:val="007F350B"/>
    <w:rsid w:val="007F35CF"/>
    <w:rsid w:val="007F39C5"/>
    <w:rsid w:val="007F41C0"/>
    <w:rsid w:val="007F42F9"/>
    <w:rsid w:val="007F44EE"/>
    <w:rsid w:val="007F4639"/>
    <w:rsid w:val="007F4779"/>
    <w:rsid w:val="007F47F3"/>
    <w:rsid w:val="007F48D0"/>
    <w:rsid w:val="007F490D"/>
    <w:rsid w:val="007F49AC"/>
    <w:rsid w:val="007F4E7C"/>
    <w:rsid w:val="007F5277"/>
    <w:rsid w:val="007F5698"/>
    <w:rsid w:val="007F5755"/>
    <w:rsid w:val="007F5811"/>
    <w:rsid w:val="007F61DE"/>
    <w:rsid w:val="007F6591"/>
    <w:rsid w:val="007F677D"/>
    <w:rsid w:val="007F6C80"/>
    <w:rsid w:val="007F6CF7"/>
    <w:rsid w:val="007F6F82"/>
    <w:rsid w:val="007F72CE"/>
    <w:rsid w:val="007F7700"/>
    <w:rsid w:val="007F7E61"/>
    <w:rsid w:val="00800120"/>
    <w:rsid w:val="008002D4"/>
    <w:rsid w:val="008009A8"/>
    <w:rsid w:val="00800C54"/>
    <w:rsid w:val="00800E01"/>
    <w:rsid w:val="00800F84"/>
    <w:rsid w:val="008014C9"/>
    <w:rsid w:val="008015A7"/>
    <w:rsid w:val="0080168E"/>
    <w:rsid w:val="00801767"/>
    <w:rsid w:val="008018D8"/>
    <w:rsid w:val="008019B6"/>
    <w:rsid w:val="008019CA"/>
    <w:rsid w:val="00801AB0"/>
    <w:rsid w:val="00802043"/>
    <w:rsid w:val="00802279"/>
    <w:rsid w:val="008024AC"/>
    <w:rsid w:val="00802591"/>
    <w:rsid w:val="00802747"/>
    <w:rsid w:val="00802814"/>
    <w:rsid w:val="00802820"/>
    <w:rsid w:val="008029E2"/>
    <w:rsid w:val="00802CAB"/>
    <w:rsid w:val="00802CD4"/>
    <w:rsid w:val="00802F69"/>
    <w:rsid w:val="00802FE3"/>
    <w:rsid w:val="00803F08"/>
    <w:rsid w:val="0080461D"/>
    <w:rsid w:val="00804BF5"/>
    <w:rsid w:val="00804C1A"/>
    <w:rsid w:val="00804D87"/>
    <w:rsid w:val="00804DC4"/>
    <w:rsid w:val="008051A4"/>
    <w:rsid w:val="008057DD"/>
    <w:rsid w:val="00805836"/>
    <w:rsid w:val="00805844"/>
    <w:rsid w:val="00805847"/>
    <w:rsid w:val="00805D28"/>
    <w:rsid w:val="00805FFD"/>
    <w:rsid w:val="00806A1D"/>
    <w:rsid w:val="00806BF1"/>
    <w:rsid w:val="00806EC6"/>
    <w:rsid w:val="00807305"/>
    <w:rsid w:val="008073E0"/>
    <w:rsid w:val="0080784C"/>
    <w:rsid w:val="0080785B"/>
    <w:rsid w:val="00807A25"/>
    <w:rsid w:val="00807A6C"/>
    <w:rsid w:val="00807AA7"/>
    <w:rsid w:val="00807ACE"/>
    <w:rsid w:val="00807B51"/>
    <w:rsid w:val="00810AE3"/>
    <w:rsid w:val="00810FC2"/>
    <w:rsid w:val="00811058"/>
    <w:rsid w:val="00811742"/>
    <w:rsid w:val="00811A3E"/>
    <w:rsid w:val="00811B4D"/>
    <w:rsid w:val="00811D97"/>
    <w:rsid w:val="00811EDD"/>
    <w:rsid w:val="0081202F"/>
    <w:rsid w:val="00812074"/>
    <w:rsid w:val="008122D7"/>
    <w:rsid w:val="00812314"/>
    <w:rsid w:val="008125DA"/>
    <w:rsid w:val="008127FF"/>
    <w:rsid w:val="00812904"/>
    <w:rsid w:val="00812A00"/>
    <w:rsid w:val="00812D6E"/>
    <w:rsid w:val="00812F55"/>
    <w:rsid w:val="008130E5"/>
    <w:rsid w:val="00813390"/>
    <w:rsid w:val="0081380E"/>
    <w:rsid w:val="00813C1A"/>
    <w:rsid w:val="00813DDB"/>
    <w:rsid w:val="00813FA8"/>
    <w:rsid w:val="008142FC"/>
    <w:rsid w:val="008143A0"/>
    <w:rsid w:val="0081448F"/>
    <w:rsid w:val="008145FA"/>
    <w:rsid w:val="00814938"/>
    <w:rsid w:val="00815187"/>
    <w:rsid w:val="00815263"/>
    <w:rsid w:val="008168C5"/>
    <w:rsid w:val="00816987"/>
    <w:rsid w:val="008169CB"/>
    <w:rsid w:val="00816EC4"/>
    <w:rsid w:val="00817495"/>
    <w:rsid w:val="0081783E"/>
    <w:rsid w:val="00817DB6"/>
    <w:rsid w:val="00817F74"/>
    <w:rsid w:val="0082021D"/>
    <w:rsid w:val="008206C0"/>
    <w:rsid w:val="008208E9"/>
    <w:rsid w:val="0082148E"/>
    <w:rsid w:val="00821755"/>
    <w:rsid w:val="00821AAC"/>
    <w:rsid w:val="00821E45"/>
    <w:rsid w:val="00822082"/>
    <w:rsid w:val="008228C8"/>
    <w:rsid w:val="00822A6E"/>
    <w:rsid w:val="00822FC8"/>
    <w:rsid w:val="00823099"/>
    <w:rsid w:val="0082408C"/>
    <w:rsid w:val="00824347"/>
    <w:rsid w:val="0082561E"/>
    <w:rsid w:val="00825B39"/>
    <w:rsid w:val="00825D87"/>
    <w:rsid w:val="00825F63"/>
    <w:rsid w:val="0082660F"/>
    <w:rsid w:val="00826ABA"/>
    <w:rsid w:val="00826DE6"/>
    <w:rsid w:val="0082715A"/>
    <w:rsid w:val="008271AD"/>
    <w:rsid w:val="00827802"/>
    <w:rsid w:val="00827917"/>
    <w:rsid w:val="00827E56"/>
    <w:rsid w:val="008302E5"/>
    <w:rsid w:val="008305D6"/>
    <w:rsid w:val="008307C8"/>
    <w:rsid w:val="008309C5"/>
    <w:rsid w:val="008312B8"/>
    <w:rsid w:val="00831426"/>
    <w:rsid w:val="00831465"/>
    <w:rsid w:val="00831519"/>
    <w:rsid w:val="008316BF"/>
    <w:rsid w:val="00831AC9"/>
    <w:rsid w:val="00831C24"/>
    <w:rsid w:val="00831D9F"/>
    <w:rsid w:val="008323B9"/>
    <w:rsid w:val="00832549"/>
    <w:rsid w:val="00832A6F"/>
    <w:rsid w:val="00832C3E"/>
    <w:rsid w:val="00832C59"/>
    <w:rsid w:val="00832F4F"/>
    <w:rsid w:val="00832F8E"/>
    <w:rsid w:val="00833000"/>
    <w:rsid w:val="00833343"/>
    <w:rsid w:val="00833382"/>
    <w:rsid w:val="00833769"/>
    <w:rsid w:val="00833BF0"/>
    <w:rsid w:val="0083400E"/>
    <w:rsid w:val="0083406A"/>
    <w:rsid w:val="008340CB"/>
    <w:rsid w:val="0083438F"/>
    <w:rsid w:val="008343A8"/>
    <w:rsid w:val="008346CE"/>
    <w:rsid w:val="008348F0"/>
    <w:rsid w:val="00834B49"/>
    <w:rsid w:val="00834B9E"/>
    <w:rsid w:val="00834BF2"/>
    <w:rsid w:val="00834D37"/>
    <w:rsid w:val="00834D47"/>
    <w:rsid w:val="00834F58"/>
    <w:rsid w:val="00835702"/>
    <w:rsid w:val="008357DC"/>
    <w:rsid w:val="0083582D"/>
    <w:rsid w:val="008358BE"/>
    <w:rsid w:val="00835E66"/>
    <w:rsid w:val="0083628D"/>
    <w:rsid w:val="00836533"/>
    <w:rsid w:val="00836590"/>
    <w:rsid w:val="00836776"/>
    <w:rsid w:val="00836AFC"/>
    <w:rsid w:val="0083713B"/>
    <w:rsid w:val="00837A3F"/>
    <w:rsid w:val="00837E24"/>
    <w:rsid w:val="008405AC"/>
    <w:rsid w:val="00840897"/>
    <w:rsid w:val="00840CBC"/>
    <w:rsid w:val="00840D2A"/>
    <w:rsid w:val="00840FDD"/>
    <w:rsid w:val="0084127E"/>
    <w:rsid w:val="008413DF"/>
    <w:rsid w:val="00841B07"/>
    <w:rsid w:val="00841B8C"/>
    <w:rsid w:val="00841DC3"/>
    <w:rsid w:val="00841E4D"/>
    <w:rsid w:val="008424B0"/>
    <w:rsid w:val="00842508"/>
    <w:rsid w:val="00842587"/>
    <w:rsid w:val="00842BE1"/>
    <w:rsid w:val="00843327"/>
    <w:rsid w:val="0084344C"/>
    <w:rsid w:val="008434BB"/>
    <w:rsid w:val="0084366A"/>
    <w:rsid w:val="00843C35"/>
    <w:rsid w:val="00843E84"/>
    <w:rsid w:val="0084453A"/>
    <w:rsid w:val="00844727"/>
    <w:rsid w:val="0084536F"/>
    <w:rsid w:val="00845834"/>
    <w:rsid w:val="00846111"/>
    <w:rsid w:val="0084626F"/>
    <w:rsid w:val="0084692B"/>
    <w:rsid w:val="00846DE8"/>
    <w:rsid w:val="0084710E"/>
    <w:rsid w:val="00847334"/>
    <w:rsid w:val="0084764F"/>
    <w:rsid w:val="00847BAD"/>
    <w:rsid w:val="0085038F"/>
    <w:rsid w:val="00850426"/>
    <w:rsid w:val="0085081A"/>
    <w:rsid w:val="008508D1"/>
    <w:rsid w:val="00850A71"/>
    <w:rsid w:val="00850AAB"/>
    <w:rsid w:val="00851569"/>
    <w:rsid w:val="008519AB"/>
    <w:rsid w:val="00851EA7"/>
    <w:rsid w:val="00852747"/>
    <w:rsid w:val="00852E43"/>
    <w:rsid w:val="008531E2"/>
    <w:rsid w:val="0085362C"/>
    <w:rsid w:val="0085382A"/>
    <w:rsid w:val="00853838"/>
    <w:rsid w:val="00853A6B"/>
    <w:rsid w:val="00853F17"/>
    <w:rsid w:val="0085463E"/>
    <w:rsid w:val="00854712"/>
    <w:rsid w:val="008548C1"/>
    <w:rsid w:val="008549BF"/>
    <w:rsid w:val="00855126"/>
    <w:rsid w:val="008551BD"/>
    <w:rsid w:val="00855383"/>
    <w:rsid w:val="008553F6"/>
    <w:rsid w:val="00855A53"/>
    <w:rsid w:val="00855BA0"/>
    <w:rsid w:val="008560BD"/>
    <w:rsid w:val="00856C56"/>
    <w:rsid w:val="008579AC"/>
    <w:rsid w:val="00857AB0"/>
    <w:rsid w:val="00857CA7"/>
    <w:rsid w:val="00857D1D"/>
    <w:rsid w:val="0086044A"/>
    <w:rsid w:val="00860F58"/>
    <w:rsid w:val="00861429"/>
    <w:rsid w:val="0086146E"/>
    <w:rsid w:val="00861A40"/>
    <w:rsid w:val="00861E2C"/>
    <w:rsid w:val="00861F42"/>
    <w:rsid w:val="00862215"/>
    <w:rsid w:val="0086228A"/>
    <w:rsid w:val="00862343"/>
    <w:rsid w:val="00862857"/>
    <w:rsid w:val="008628D1"/>
    <w:rsid w:val="00862A66"/>
    <w:rsid w:val="00862E04"/>
    <w:rsid w:val="008633B8"/>
    <w:rsid w:val="00863D5C"/>
    <w:rsid w:val="0086439B"/>
    <w:rsid w:val="00864956"/>
    <w:rsid w:val="00864B83"/>
    <w:rsid w:val="008657D8"/>
    <w:rsid w:val="00865D07"/>
    <w:rsid w:val="00865DE7"/>
    <w:rsid w:val="00865ECF"/>
    <w:rsid w:val="00866200"/>
    <w:rsid w:val="0086650D"/>
    <w:rsid w:val="008665A0"/>
    <w:rsid w:val="008667BF"/>
    <w:rsid w:val="00867031"/>
    <w:rsid w:val="0086726A"/>
    <w:rsid w:val="0086748E"/>
    <w:rsid w:val="00867A0D"/>
    <w:rsid w:val="00867C8A"/>
    <w:rsid w:val="00870538"/>
    <w:rsid w:val="00870571"/>
    <w:rsid w:val="0087087C"/>
    <w:rsid w:val="008708C9"/>
    <w:rsid w:val="00870B1D"/>
    <w:rsid w:val="00870C02"/>
    <w:rsid w:val="00870CAB"/>
    <w:rsid w:val="00870CC4"/>
    <w:rsid w:val="00870E7D"/>
    <w:rsid w:val="00871097"/>
    <w:rsid w:val="00871926"/>
    <w:rsid w:val="00871A10"/>
    <w:rsid w:val="00871A80"/>
    <w:rsid w:val="008722D2"/>
    <w:rsid w:val="00872699"/>
    <w:rsid w:val="00872D2C"/>
    <w:rsid w:val="00873120"/>
    <w:rsid w:val="0087375B"/>
    <w:rsid w:val="008738E5"/>
    <w:rsid w:val="008744F6"/>
    <w:rsid w:val="0087451B"/>
    <w:rsid w:val="00874651"/>
    <w:rsid w:val="00874DE2"/>
    <w:rsid w:val="00874F8C"/>
    <w:rsid w:val="0087515C"/>
    <w:rsid w:val="008755B1"/>
    <w:rsid w:val="00875718"/>
    <w:rsid w:val="00876260"/>
    <w:rsid w:val="00876301"/>
    <w:rsid w:val="008765CE"/>
    <w:rsid w:val="00876992"/>
    <w:rsid w:val="008774D2"/>
    <w:rsid w:val="00877FAC"/>
    <w:rsid w:val="0088008A"/>
    <w:rsid w:val="00880B49"/>
    <w:rsid w:val="00880CAE"/>
    <w:rsid w:val="00880EA1"/>
    <w:rsid w:val="008814E6"/>
    <w:rsid w:val="00881650"/>
    <w:rsid w:val="00881A9E"/>
    <w:rsid w:val="00881BCE"/>
    <w:rsid w:val="00881BEB"/>
    <w:rsid w:val="00881E0A"/>
    <w:rsid w:val="00881EAE"/>
    <w:rsid w:val="00882C7B"/>
    <w:rsid w:val="00882E92"/>
    <w:rsid w:val="008835B6"/>
    <w:rsid w:val="00883863"/>
    <w:rsid w:val="00883942"/>
    <w:rsid w:val="00883973"/>
    <w:rsid w:val="00883A81"/>
    <w:rsid w:val="00883C67"/>
    <w:rsid w:val="008845B6"/>
    <w:rsid w:val="0088463B"/>
    <w:rsid w:val="00885457"/>
    <w:rsid w:val="008856D3"/>
    <w:rsid w:val="00885A2D"/>
    <w:rsid w:val="00885BC3"/>
    <w:rsid w:val="008864A4"/>
    <w:rsid w:val="0088676B"/>
    <w:rsid w:val="00886C70"/>
    <w:rsid w:val="00886CDA"/>
    <w:rsid w:val="00886D57"/>
    <w:rsid w:val="00887461"/>
    <w:rsid w:val="0088759C"/>
    <w:rsid w:val="008901C8"/>
    <w:rsid w:val="00890952"/>
    <w:rsid w:val="00890D15"/>
    <w:rsid w:val="00890F6E"/>
    <w:rsid w:val="00891397"/>
    <w:rsid w:val="00891589"/>
    <w:rsid w:val="00891A1F"/>
    <w:rsid w:val="00891D5F"/>
    <w:rsid w:val="00892360"/>
    <w:rsid w:val="00892459"/>
    <w:rsid w:val="008926B6"/>
    <w:rsid w:val="00892901"/>
    <w:rsid w:val="00892B44"/>
    <w:rsid w:val="00892D9F"/>
    <w:rsid w:val="00892F72"/>
    <w:rsid w:val="00893EFD"/>
    <w:rsid w:val="00894AAD"/>
    <w:rsid w:val="00894CDB"/>
    <w:rsid w:val="00894DF2"/>
    <w:rsid w:val="00895616"/>
    <w:rsid w:val="0089585A"/>
    <w:rsid w:val="00895AFA"/>
    <w:rsid w:val="00895C2C"/>
    <w:rsid w:val="00895DE5"/>
    <w:rsid w:val="00896165"/>
    <w:rsid w:val="00896725"/>
    <w:rsid w:val="00896C77"/>
    <w:rsid w:val="00896CE7"/>
    <w:rsid w:val="00896E23"/>
    <w:rsid w:val="00896FBA"/>
    <w:rsid w:val="0089705D"/>
    <w:rsid w:val="00897299"/>
    <w:rsid w:val="0089742D"/>
    <w:rsid w:val="00897985"/>
    <w:rsid w:val="00897BE4"/>
    <w:rsid w:val="00897F45"/>
    <w:rsid w:val="008A0420"/>
    <w:rsid w:val="008A0F43"/>
    <w:rsid w:val="008A113C"/>
    <w:rsid w:val="008A137E"/>
    <w:rsid w:val="008A16C9"/>
    <w:rsid w:val="008A170E"/>
    <w:rsid w:val="008A1788"/>
    <w:rsid w:val="008A202A"/>
    <w:rsid w:val="008A20E3"/>
    <w:rsid w:val="008A24EF"/>
    <w:rsid w:val="008A2AEE"/>
    <w:rsid w:val="008A30AA"/>
    <w:rsid w:val="008A352E"/>
    <w:rsid w:val="008A37AC"/>
    <w:rsid w:val="008A3994"/>
    <w:rsid w:val="008A4013"/>
    <w:rsid w:val="008A41AA"/>
    <w:rsid w:val="008A44FB"/>
    <w:rsid w:val="008A4612"/>
    <w:rsid w:val="008A4855"/>
    <w:rsid w:val="008A4D96"/>
    <w:rsid w:val="008A511E"/>
    <w:rsid w:val="008A5477"/>
    <w:rsid w:val="008A5486"/>
    <w:rsid w:val="008A5CF5"/>
    <w:rsid w:val="008A5D23"/>
    <w:rsid w:val="008A61D2"/>
    <w:rsid w:val="008A68BD"/>
    <w:rsid w:val="008A6AA5"/>
    <w:rsid w:val="008A6B4A"/>
    <w:rsid w:val="008A6F2D"/>
    <w:rsid w:val="008A727A"/>
    <w:rsid w:val="008A744E"/>
    <w:rsid w:val="008A7759"/>
    <w:rsid w:val="008A797E"/>
    <w:rsid w:val="008A7C64"/>
    <w:rsid w:val="008A7E98"/>
    <w:rsid w:val="008B01A9"/>
    <w:rsid w:val="008B03CD"/>
    <w:rsid w:val="008B072B"/>
    <w:rsid w:val="008B103A"/>
    <w:rsid w:val="008B1068"/>
    <w:rsid w:val="008B1832"/>
    <w:rsid w:val="008B18B8"/>
    <w:rsid w:val="008B1AC6"/>
    <w:rsid w:val="008B231A"/>
    <w:rsid w:val="008B236D"/>
    <w:rsid w:val="008B2378"/>
    <w:rsid w:val="008B2822"/>
    <w:rsid w:val="008B2996"/>
    <w:rsid w:val="008B2ADE"/>
    <w:rsid w:val="008B3275"/>
    <w:rsid w:val="008B3390"/>
    <w:rsid w:val="008B3445"/>
    <w:rsid w:val="008B3468"/>
    <w:rsid w:val="008B3F96"/>
    <w:rsid w:val="008B4DA2"/>
    <w:rsid w:val="008B4EC8"/>
    <w:rsid w:val="008B518A"/>
    <w:rsid w:val="008B5569"/>
    <w:rsid w:val="008B55EC"/>
    <w:rsid w:val="008B5857"/>
    <w:rsid w:val="008B5A88"/>
    <w:rsid w:val="008B6089"/>
    <w:rsid w:val="008B627F"/>
    <w:rsid w:val="008B6BF4"/>
    <w:rsid w:val="008B6D4D"/>
    <w:rsid w:val="008B7294"/>
    <w:rsid w:val="008B791C"/>
    <w:rsid w:val="008B796D"/>
    <w:rsid w:val="008B7D60"/>
    <w:rsid w:val="008C0284"/>
    <w:rsid w:val="008C0364"/>
    <w:rsid w:val="008C03C6"/>
    <w:rsid w:val="008C0961"/>
    <w:rsid w:val="008C099C"/>
    <w:rsid w:val="008C09FC"/>
    <w:rsid w:val="008C0BCD"/>
    <w:rsid w:val="008C11FB"/>
    <w:rsid w:val="008C1219"/>
    <w:rsid w:val="008C1272"/>
    <w:rsid w:val="008C1698"/>
    <w:rsid w:val="008C1B4A"/>
    <w:rsid w:val="008C217B"/>
    <w:rsid w:val="008C2201"/>
    <w:rsid w:val="008C23EC"/>
    <w:rsid w:val="008C2413"/>
    <w:rsid w:val="008C2710"/>
    <w:rsid w:val="008C2792"/>
    <w:rsid w:val="008C2CE1"/>
    <w:rsid w:val="008C2E64"/>
    <w:rsid w:val="008C335A"/>
    <w:rsid w:val="008C35F9"/>
    <w:rsid w:val="008C37A2"/>
    <w:rsid w:val="008C3A8D"/>
    <w:rsid w:val="008C3C2D"/>
    <w:rsid w:val="008C3DC2"/>
    <w:rsid w:val="008C40EB"/>
    <w:rsid w:val="008C4147"/>
    <w:rsid w:val="008C4263"/>
    <w:rsid w:val="008C4828"/>
    <w:rsid w:val="008C52E0"/>
    <w:rsid w:val="008C52F1"/>
    <w:rsid w:val="008C5393"/>
    <w:rsid w:val="008C5929"/>
    <w:rsid w:val="008C5980"/>
    <w:rsid w:val="008C5B98"/>
    <w:rsid w:val="008C5BE3"/>
    <w:rsid w:val="008C638B"/>
    <w:rsid w:val="008C68A2"/>
    <w:rsid w:val="008C6F96"/>
    <w:rsid w:val="008C7929"/>
    <w:rsid w:val="008C7A98"/>
    <w:rsid w:val="008D025F"/>
    <w:rsid w:val="008D02DB"/>
    <w:rsid w:val="008D0A9F"/>
    <w:rsid w:val="008D0C83"/>
    <w:rsid w:val="008D0CD3"/>
    <w:rsid w:val="008D0E38"/>
    <w:rsid w:val="008D13FF"/>
    <w:rsid w:val="008D1B3A"/>
    <w:rsid w:val="008D1B3B"/>
    <w:rsid w:val="008D1C22"/>
    <w:rsid w:val="008D1F28"/>
    <w:rsid w:val="008D26B1"/>
    <w:rsid w:val="008D2852"/>
    <w:rsid w:val="008D2E54"/>
    <w:rsid w:val="008D31B3"/>
    <w:rsid w:val="008D32AA"/>
    <w:rsid w:val="008D368F"/>
    <w:rsid w:val="008D380F"/>
    <w:rsid w:val="008D3E43"/>
    <w:rsid w:val="008D4C25"/>
    <w:rsid w:val="008D5090"/>
    <w:rsid w:val="008D56F3"/>
    <w:rsid w:val="008D572D"/>
    <w:rsid w:val="008D5867"/>
    <w:rsid w:val="008D58EB"/>
    <w:rsid w:val="008D5A80"/>
    <w:rsid w:val="008D5AC0"/>
    <w:rsid w:val="008D5C08"/>
    <w:rsid w:val="008D5C50"/>
    <w:rsid w:val="008D6D81"/>
    <w:rsid w:val="008D6DAB"/>
    <w:rsid w:val="008D710E"/>
    <w:rsid w:val="008D756D"/>
    <w:rsid w:val="008E0504"/>
    <w:rsid w:val="008E0506"/>
    <w:rsid w:val="008E058D"/>
    <w:rsid w:val="008E0667"/>
    <w:rsid w:val="008E0B53"/>
    <w:rsid w:val="008E0CCB"/>
    <w:rsid w:val="008E13D0"/>
    <w:rsid w:val="008E19EA"/>
    <w:rsid w:val="008E2103"/>
    <w:rsid w:val="008E2137"/>
    <w:rsid w:val="008E223D"/>
    <w:rsid w:val="008E2390"/>
    <w:rsid w:val="008E24FC"/>
    <w:rsid w:val="008E277C"/>
    <w:rsid w:val="008E2A29"/>
    <w:rsid w:val="008E2E10"/>
    <w:rsid w:val="008E3240"/>
    <w:rsid w:val="008E4999"/>
    <w:rsid w:val="008E4BDA"/>
    <w:rsid w:val="008E4BF3"/>
    <w:rsid w:val="008E4FB3"/>
    <w:rsid w:val="008E5612"/>
    <w:rsid w:val="008E58D8"/>
    <w:rsid w:val="008E5C1F"/>
    <w:rsid w:val="008E5CE9"/>
    <w:rsid w:val="008E5FCB"/>
    <w:rsid w:val="008E60F2"/>
    <w:rsid w:val="008E6331"/>
    <w:rsid w:val="008E6359"/>
    <w:rsid w:val="008E6570"/>
    <w:rsid w:val="008E6C6A"/>
    <w:rsid w:val="008E70EB"/>
    <w:rsid w:val="008E7672"/>
    <w:rsid w:val="008E7B3F"/>
    <w:rsid w:val="008E7EB5"/>
    <w:rsid w:val="008F027A"/>
    <w:rsid w:val="008F0501"/>
    <w:rsid w:val="008F0AEB"/>
    <w:rsid w:val="008F0E25"/>
    <w:rsid w:val="008F1573"/>
    <w:rsid w:val="008F1848"/>
    <w:rsid w:val="008F18DA"/>
    <w:rsid w:val="008F2AEC"/>
    <w:rsid w:val="008F2FB1"/>
    <w:rsid w:val="008F359F"/>
    <w:rsid w:val="008F3993"/>
    <w:rsid w:val="008F3A3D"/>
    <w:rsid w:val="008F4019"/>
    <w:rsid w:val="008F45AB"/>
    <w:rsid w:val="008F51A5"/>
    <w:rsid w:val="008F5849"/>
    <w:rsid w:val="008F5BBA"/>
    <w:rsid w:val="008F60F5"/>
    <w:rsid w:val="008F6144"/>
    <w:rsid w:val="008F6327"/>
    <w:rsid w:val="008F6A48"/>
    <w:rsid w:val="008F6F25"/>
    <w:rsid w:val="008F6F9A"/>
    <w:rsid w:val="008F716B"/>
    <w:rsid w:val="008F7642"/>
    <w:rsid w:val="008F78EB"/>
    <w:rsid w:val="008F7A0B"/>
    <w:rsid w:val="008F7C62"/>
    <w:rsid w:val="008F7DF3"/>
    <w:rsid w:val="0090046D"/>
    <w:rsid w:val="009006B1"/>
    <w:rsid w:val="009006E2"/>
    <w:rsid w:val="009008C8"/>
    <w:rsid w:val="00900A58"/>
    <w:rsid w:val="00900D8E"/>
    <w:rsid w:val="009011FA"/>
    <w:rsid w:val="00901330"/>
    <w:rsid w:val="0090179F"/>
    <w:rsid w:val="00901AA1"/>
    <w:rsid w:val="00901EAA"/>
    <w:rsid w:val="009023C0"/>
    <w:rsid w:val="0090247C"/>
    <w:rsid w:val="0090251B"/>
    <w:rsid w:val="00903056"/>
    <w:rsid w:val="00903877"/>
    <w:rsid w:val="00903A79"/>
    <w:rsid w:val="00903C13"/>
    <w:rsid w:val="00904010"/>
    <w:rsid w:val="0090449D"/>
    <w:rsid w:val="0090450D"/>
    <w:rsid w:val="00904645"/>
    <w:rsid w:val="009048F2"/>
    <w:rsid w:val="00904AF1"/>
    <w:rsid w:val="00904DD2"/>
    <w:rsid w:val="00904DFA"/>
    <w:rsid w:val="00904F65"/>
    <w:rsid w:val="00905851"/>
    <w:rsid w:val="009059A0"/>
    <w:rsid w:val="00905AD2"/>
    <w:rsid w:val="0090620B"/>
    <w:rsid w:val="009065AF"/>
    <w:rsid w:val="009069B2"/>
    <w:rsid w:val="00906CB9"/>
    <w:rsid w:val="00907469"/>
    <w:rsid w:val="009076A7"/>
    <w:rsid w:val="00907D12"/>
    <w:rsid w:val="009103EB"/>
    <w:rsid w:val="00910592"/>
    <w:rsid w:val="0091067A"/>
    <w:rsid w:val="0091076C"/>
    <w:rsid w:val="00910BE3"/>
    <w:rsid w:val="00910CAF"/>
    <w:rsid w:val="00910D9E"/>
    <w:rsid w:val="0091126F"/>
    <w:rsid w:val="00911699"/>
    <w:rsid w:val="00911CEB"/>
    <w:rsid w:val="00911FE1"/>
    <w:rsid w:val="009122C1"/>
    <w:rsid w:val="009122DD"/>
    <w:rsid w:val="00912302"/>
    <w:rsid w:val="00912330"/>
    <w:rsid w:val="0091285B"/>
    <w:rsid w:val="009129AD"/>
    <w:rsid w:val="009135E1"/>
    <w:rsid w:val="00913990"/>
    <w:rsid w:val="0091476D"/>
    <w:rsid w:val="009149FD"/>
    <w:rsid w:val="00915873"/>
    <w:rsid w:val="0091591F"/>
    <w:rsid w:val="00915CFE"/>
    <w:rsid w:val="0091635B"/>
    <w:rsid w:val="009165AA"/>
    <w:rsid w:val="009169A0"/>
    <w:rsid w:val="00916F85"/>
    <w:rsid w:val="00917221"/>
    <w:rsid w:val="00917A0C"/>
    <w:rsid w:val="00917CEB"/>
    <w:rsid w:val="00921173"/>
    <w:rsid w:val="00921642"/>
    <w:rsid w:val="009228A2"/>
    <w:rsid w:val="00922DF6"/>
    <w:rsid w:val="00923A2E"/>
    <w:rsid w:val="00923F11"/>
    <w:rsid w:val="009241C2"/>
    <w:rsid w:val="00924563"/>
    <w:rsid w:val="00924750"/>
    <w:rsid w:val="00924D02"/>
    <w:rsid w:val="00924ECA"/>
    <w:rsid w:val="00925016"/>
    <w:rsid w:val="009253A0"/>
    <w:rsid w:val="00925929"/>
    <w:rsid w:val="00925952"/>
    <w:rsid w:val="00925A15"/>
    <w:rsid w:val="00925DA6"/>
    <w:rsid w:val="00925F80"/>
    <w:rsid w:val="00926271"/>
    <w:rsid w:val="009266B4"/>
    <w:rsid w:val="009267D1"/>
    <w:rsid w:val="009267DE"/>
    <w:rsid w:val="00926C58"/>
    <w:rsid w:val="00927476"/>
    <w:rsid w:val="0092750A"/>
    <w:rsid w:val="00927590"/>
    <w:rsid w:val="00927620"/>
    <w:rsid w:val="00927852"/>
    <w:rsid w:val="0092797A"/>
    <w:rsid w:val="00930078"/>
    <w:rsid w:val="00930081"/>
    <w:rsid w:val="009300AB"/>
    <w:rsid w:val="00930247"/>
    <w:rsid w:val="00930CC0"/>
    <w:rsid w:val="00930FD4"/>
    <w:rsid w:val="0093129A"/>
    <w:rsid w:val="00931929"/>
    <w:rsid w:val="00931C0D"/>
    <w:rsid w:val="0093203F"/>
    <w:rsid w:val="00932248"/>
    <w:rsid w:val="0093226B"/>
    <w:rsid w:val="009323E6"/>
    <w:rsid w:val="00932446"/>
    <w:rsid w:val="0093281E"/>
    <w:rsid w:val="00932BDF"/>
    <w:rsid w:val="00932EA0"/>
    <w:rsid w:val="00932EBF"/>
    <w:rsid w:val="009334C0"/>
    <w:rsid w:val="009335C2"/>
    <w:rsid w:val="00933B21"/>
    <w:rsid w:val="00933D80"/>
    <w:rsid w:val="00934374"/>
    <w:rsid w:val="00934527"/>
    <w:rsid w:val="00934549"/>
    <w:rsid w:val="009346BA"/>
    <w:rsid w:val="009347A1"/>
    <w:rsid w:val="0093480A"/>
    <w:rsid w:val="00934A7E"/>
    <w:rsid w:val="00934A96"/>
    <w:rsid w:val="00934D57"/>
    <w:rsid w:val="00936835"/>
    <w:rsid w:val="00936970"/>
    <w:rsid w:val="009369A4"/>
    <w:rsid w:val="00936BC9"/>
    <w:rsid w:val="00936C35"/>
    <w:rsid w:val="00936CC4"/>
    <w:rsid w:val="00936F91"/>
    <w:rsid w:val="00937E9F"/>
    <w:rsid w:val="00937EBA"/>
    <w:rsid w:val="00937FA5"/>
    <w:rsid w:val="00940470"/>
    <w:rsid w:val="009404FC"/>
    <w:rsid w:val="00940568"/>
    <w:rsid w:val="00940641"/>
    <w:rsid w:val="009408B7"/>
    <w:rsid w:val="00940A62"/>
    <w:rsid w:val="009412A3"/>
    <w:rsid w:val="00941368"/>
    <w:rsid w:val="00941924"/>
    <w:rsid w:val="0094192A"/>
    <w:rsid w:val="00941A0C"/>
    <w:rsid w:val="009427B1"/>
    <w:rsid w:val="00942BA7"/>
    <w:rsid w:val="00942D5E"/>
    <w:rsid w:val="00942E15"/>
    <w:rsid w:val="00943011"/>
    <w:rsid w:val="009430F5"/>
    <w:rsid w:val="00943181"/>
    <w:rsid w:val="0094347A"/>
    <w:rsid w:val="00943631"/>
    <w:rsid w:val="009436DD"/>
    <w:rsid w:val="009436DE"/>
    <w:rsid w:val="00943747"/>
    <w:rsid w:val="00943A2C"/>
    <w:rsid w:val="00943B5F"/>
    <w:rsid w:val="00943C1C"/>
    <w:rsid w:val="00943DE9"/>
    <w:rsid w:val="0094582E"/>
    <w:rsid w:val="00945CB9"/>
    <w:rsid w:val="0094605A"/>
    <w:rsid w:val="00946148"/>
    <w:rsid w:val="0094632A"/>
    <w:rsid w:val="009466BD"/>
    <w:rsid w:val="00946715"/>
    <w:rsid w:val="009467BF"/>
    <w:rsid w:val="009469D7"/>
    <w:rsid w:val="00946BEC"/>
    <w:rsid w:val="00946EC8"/>
    <w:rsid w:val="00946FA2"/>
    <w:rsid w:val="009471A3"/>
    <w:rsid w:val="009471F4"/>
    <w:rsid w:val="00947370"/>
    <w:rsid w:val="009474C1"/>
    <w:rsid w:val="00947851"/>
    <w:rsid w:val="00947B47"/>
    <w:rsid w:val="0095020B"/>
    <w:rsid w:val="00951676"/>
    <w:rsid w:val="009517E5"/>
    <w:rsid w:val="00951891"/>
    <w:rsid w:val="00951B50"/>
    <w:rsid w:val="00951C61"/>
    <w:rsid w:val="00951DEC"/>
    <w:rsid w:val="00952906"/>
    <w:rsid w:val="009529C3"/>
    <w:rsid w:val="00952A81"/>
    <w:rsid w:val="00952BEE"/>
    <w:rsid w:val="00952DB9"/>
    <w:rsid w:val="00952E1C"/>
    <w:rsid w:val="00952F4C"/>
    <w:rsid w:val="00953203"/>
    <w:rsid w:val="00953261"/>
    <w:rsid w:val="00953336"/>
    <w:rsid w:val="00953D7C"/>
    <w:rsid w:val="00954301"/>
    <w:rsid w:val="00954332"/>
    <w:rsid w:val="00954455"/>
    <w:rsid w:val="0095472D"/>
    <w:rsid w:val="00954875"/>
    <w:rsid w:val="00954BED"/>
    <w:rsid w:val="00955662"/>
    <w:rsid w:val="0095595E"/>
    <w:rsid w:val="00955A4E"/>
    <w:rsid w:val="00955A7D"/>
    <w:rsid w:val="00956341"/>
    <w:rsid w:val="00956742"/>
    <w:rsid w:val="00956837"/>
    <w:rsid w:val="009571E4"/>
    <w:rsid w:val="00957643"/>
    <w:rsid w:val="00957C00"/>
    <w:rsid w:val="00960043"/>
    <w:rsid w:val="009602A4"/>
    <w:rsid w:val="00960305"/>
    <w:rsid w:val="009603BB"/>
    <w:rsid w:val="009604FD"/>
    <w:rsid w:val="00960708"/>
    <w:rsid w:val="009607F6"/>
    <w:rsid w:val="009608AB"/>
    <w:rsid w:val="009608C4"/>
    <w:rsid w:val="009612BD"/>
    <w:rsid w:val="009612F1"/>
    <w:rsid w:val="00961975"/>
    <w:rsid w:val="0096209C"/>
    <w:rsid w:val="0096248C"/>
    <w:rsid w:val="009629D0"/>
    <w:rsid w:val="00962A30"/>
    <w:rsid w:val="00962AE3"/>
    <w:rsid w:val="009634EE"/>
    <w:rsid w:val="00963774"/>
    <w:rsid w:val="00963E81"/>
    <w:rsid w:val="00963F58"/>
    <w:rsid w:val="00964149"/>
    <w:rsid w:val="009645D3"/>
    <w:rsid w:val="009645E9"/>
    <w:rsid w:val="00964737"/>
    <w:rsid w:val="00964825"/>
    <w:rsid w:val="00964E5A"/>
    <w:rsid w:val="009650B5"/>
    <w:rsid w:val="009650D2"/>
    <w:rsid w:val="00965253"/>
    <w:rsid w:val="0096548F"/>
    <w:rsid w:val="009655AA"/>
    <w:rsid w:val="00965ACC"/>
    <w:rsid w:val="00965ECE"/>
    <w:rsid w:val="0096667A"/>
    <w:rsid w:val="00967062"/>
    <w:rsid w:val="009677F9"/>
    <w:rsid w:val="00967A97"/>
    <w:rsid w:val="00967E39"/>
    <w:rsid w:val="00967EE2"/>
    <w:rsid w:val="00967F5D"/>
    <w:rsid w:val="0097025C"/>
    <w:rsid w:val="00970491"/>
    <w:rsid w:val="00970A1E"/>
    <w:rsid w:val="00971183"/>
    <w:rsid w:val="0097123F"/>
    <w:rsid w:val="009712B1"/>
    <w:rsid w:val="0097139A"/>
    <w:rsid w:val="00971458"/>
    <w:rsid w:val="009718A5"/>
    <w:rsid w:val="00971D2A"/>
    <w:rsid w:val="009723E6"/>
    <w:rsid w:val="00972637"/>
    <w:rsid w:val="00972C96"/>
    <w:rsid w:val="00972D3F"/>
    <w:rsid w:val="00972F99"/>
    <w:rsid w:val="009730C5"/>
    <w:rsid w:val="009733BE"/>
    <w:rsid w:val="009735A8"/>
    <w:rsid w:val="009736F7"/>
    <w:rsid w:val="00973B17"/>
    <w:rsid w:val="00973FB3"/>
    <w:rsid w:val="00974B10"/>
    <w:rsid w:val="00974CFC"/>
    <w:rsid w:val="00974D83"/>
    <w:rsid w:val="00974E18"/>
    <w:rsid w:val="00974E9F"/>
    <w:rsid w:val="009756D3"/>
    <w:rsid w:val="0097588F"/>
    <w:rsid w:val="00975BB1"/>
    <w:rsid w:val="00975D1E"/>
    <w:rsid w:val="009768BE"/>
    <w:rsid w:val="00976E6C"/>
    <w:rsid w:val="00977208"/>
    <w:rsid w:val="009777FE"/>
    <w:rsid w:val="009778D9"/>
    <w:rsid w:val="00977E05"/>
    <w:rsid w:val="00980098"/>
    <w:rsid w:val="009804C2"/>
    <w:rsid w:val="0098121F"/>
    <w:rsid w:val="00981412"/>
    <w:rsid w:val="009814F4"/>
    <w:rsid w:val="009817F5"/>
    <w:rsid w:val="009818CB"/>
    <w:rsid w:val="00981C94"/>
    <w:rsid w:val="00981FA9"/>
    <w:rsid w:val="0098218D"/>
    <w:rsid w:val="00982D04"/>
    <w:rsid w:val="0098365A"/>
    <w:rsid w:val="0098452C"/>
    <w:rsid w:val="00985555"/>
    <w:rsid w:val="00985ED9"/>
    <w:rsid w:val="00986060"/>
    <w:rsid w:val="00986279"/>
    <w:rsid w:val="00986371"/>
    <w:rsid w:val="009867A7"/>
    <w:rsid w:val="00986DE8"/>
    <w:rsid w:val="00987466"/>
    <w:rsid w:val="009874C3"/>
    <w:rsid w:val="00987573"/>
    <w:rsid w:val="00987B3C"/>
    <w:rsid w:val="00987D87"/>
    <w:rsid w:val="00987E96"/>
    <w:rsid w:val="009904BC"/>
    <w:rsid w:val="009909B0"/>
    <w:rsid w:val="00991157"/>
    <w:rsid w:val="00991951"/>
    <w:rsid w:val="0099196E"/>
    <w:rsid w:val="00991CFD"/>
    <w:rsid w:val="00992D48"/>
    <w:rsid w:val="009934A5"/>
    <w:rsid w:val="0099396F"/>
    <w:rsid w:val="00993998"/>
    <w:rsid w:val="00993B65"/>
    <w:rsid w:val="00993B89"/>
    <w:rsid w:val="009942F6"/>
    <w:rsid w:val="0099462C"/>
    <w:rsid w:val="00994F09"/>
    <w:rsid w:val="00995133"/>
    <w:rsid w:val="009953E2"/>
    <w:rsid w:val="00995617"/>
    <w:rsid w:val="00995744"/>
    <w:rsid w:val="009966E5"/>
    <w:rsid w:val="00996894"/>
    <w:rsid w:val="00996A05"/>
    <w:rsid w:val="00996C01"/>
    <w:rsid w:val="00997484"/>
    <w:rsid w:val="00997907"/>
    <w:rsid w:val="00997B99"/>
    <w:rsid w:val="00997CD7"/>
    <w:rsid w:val="009A00C9"/>
    <w:rsid w:val="009A02A9"/>
    <w:rsid w:val="009A06E6"/>
    <w:rsid w:val="009A0791"/>
    <w:rsid w:val="009A0F12"/>
    <w:rsid w:val="009A0F58"/>
    <w:rsid w:val="009A1312"/>
    <w:rsid w:val="009A14E7"/>
    <w:rsid w:val="009A1628"/>
    <w:rsid w:val="009A1E2B"/>
    <w:rsid w:val="009A215D"/>
    <w:rsid w:val="009A2319"/>
    <w:rsid w:val="009A2437"/>
    <w:rsid w:val="009A2811"/>
    <w:rsid w:val="009A2B98"/>
    <w:rsid w:val="009A312B"/>
    <w:rsid w:val="009A3587"/>
    <w:rsid w:val="009A362B"/>
    <w:rsid w:val="009A3784"/>
    <w:rsid w:val="009A39FB"/>
    <w:rsid w:val="009A3EDD"/>
    <w:rsid w:val="009A43A3"/>
    <w:rsid w:val="009A4958"/>
    <w:rsid w:val="009A4CE6"/>
    <w:rsid w:val="009A51D7"/>
    <w:rsid w:val="009A55E5"/>
    <w:rsid w:val="009A57DC"/>
    <w:rsid w:val="009A5D53"/>
    <w:rsid w:val="009A618E"/>
    <w:rsid w:val="009A65AA"/>
    <w:rsid w:val="009A66A4"/>
    <w:rsid w:val="009A66B0"/>
    <w:rsid w:val="009A672C"/>
    <w:rsid w:val="009A6782"/>
    <w:rsid w:val="009A6B5B"/>
    <w:rsid w:val="009A6C30"/>
    <w:rsid w:val="009A6DE8"/>
    <w:rsid w:val="009A6ED2"/>
    <w:rsid w:val="009A6F08"/>
    <w:rsid w:val="009A7030"/>
    <w:rsid w:val="009A722A"/>
    <w:rsid w:val="009A74B5"/>
    <w:rsid w:val="009B05AD"/>
    <w:rsid w:val="009B0630"/>
    <w:rsid w:val="009B0A48"/>
    <w:rsid w:val="009B0BC4"/>
    <w:rsid w:val="009B1440"/>
    <w:rsid w:val="009B155A"/>
    <w:rsid w:val="009B15D7"/>
    <w:rsid w:val="009B1740"/>
    <w:rsid w:val="009B1A24"/>
    <w:rsid w:val="009B1A7F"/>
    <w:rsid w:val="009B2349"/>
    <w:rsid w:val="009B2A56"/>
    <w:rsid w:val="009B2FF8"/>
    <w:rsid w:val="009B3031"/>
    <w:rsid w:val="009B328E"/>
    <w:rsid w:val="009B3427"/>
    <w:rsid w:val="009B34E1"/>
    <w:rsid w:val="009B36E8"/>
    <w:rsid w:val="009B3D7E"/>
    <w:rsid w:val="009B3DA2"/>
    <w:rsid w:val="009B3DAD"/>
    <w:rsid w:val="009B43F8"/>
    <w:rsid w:val="009B444F"/>
    <w:rsid w:val="009B4666"/>
    <w:rsid w:val="009B4982"/>
    <w:rsid w:val="009B4AB6"/>
    <w:rsid w:val="009B4EDB"/>
    <w:rsid w:val="009B567E"/>
    <w:rsid w:val="009B56DA"/>
    <w:rsid w:val="009B5FD1"/>
    <w:rsid w:val="009B647D"/>
    <w:rsid w:val="009B692A"/>
    <w:rsid w:val="009B6D10"/>
    <w:rsid w:val="009B70ED"/>
    <w:rsid w:val="009B7542"/>
    <w:rsid w:val="009B7F4D"/>
    <w:rsid w:val="009C01E5"/>
    <w:rsid w:val="009C0496"/>
    <w:rsid w:val="009C0689"/>
    <w:rsid w:val="009C087F"/>
    <w:rsid w:val="009C0D92"/>
    <w:rsid w:val="009C1242"/>
    <w:rsid w:val="009C12D4"/>
    <w:rsid w:val="009C14D6"/>
    <w:rsid w:val="009C16EB"/>
    <w:rsid w:val="009C1980"/>
    <w:rsid w:val="009C1A97"/>
    <w:rsid w:val="009C2274"/>
    <w:rsid w:val="009C2282"/>
    <w:rsid w:val="009C24C3"/>
    <w:rsid w:val="009C26D0"/>
    <w:rsid w:val="009C2719"/>
    <w:rsid w:val="009C2902"/>
    <w:rsid w:val="009C2CEC"/>
    <w:rsid w:val="009C2F73"/>
    <w:rsid w:val="009C3207"/>
    <w:rsid w:val="009C35A1"/>
    <w:rsid w:val="009C3A41"/>
    <w:rsid w:val="009C3F29"/>
    <w:rsid w:val="009C46A5"/>
    <w:rsid w:val="009C4967"/>
    <w:rsid w:val="009C4F69"/>
    <w:rsid w:val="009C5458"/>
    <w:rsid w:val="009C551A"/>
    <w:rsid w:val="009C5B41"/>
    <w:rsid w:val="009C5E4E"/>
    <w:rsid w:val="009C661F"/>
    <w:rsid w:val="009C66A1"/>
    <w:rsid w:val="009C6C10"/>
    <w:rsid w:val="009C6D04"/>
    <w:rsid w:val="009C6F3E"/>
    <w:rsid w:val="009C7715"/>
    <w:rsid w:val="009C7AA8"/>
    <w:rsid w:val="009D01E9"/>
    <w:rsid w:val="009D026D"/>
    <w:rsid w:val="009D093F"/>
    <w:rsid w:val="009D0B06"/>
    <w:rsid w:val="009D0E67"/>
    <w:rsid w:val="009D0ED6"/>
    <w:rsid w:val="009D1175"/>
    <w:rsid w:val="009D1E44"/>
    <w:rsid w:val="009D2485"/>
    <w:rsid w:val="009D2956"/>
    <w:rsid w:val="009D2986"/>
    <w:rsid w:val="009D30B0"/>
    <w:rsid w:val="009D368F"/>
    <w:rsid w:val="009D36A8"/>
    <w:rsid w:val="009D395D"/>
    <w:rsid w:val="009D3A81"/>
    <w:rsid w:val="009D3D13"/>
    <w:rsid w:val="009D45D9"/>
    <w:rsid w:val="009D4941"/>
    <w:rsid w:val="009D4A10"/>
    <w:rsid w:val="009D4EDB"/>
    <w:rsid w:val="009D5013"/>
    <w:rsid w:val="009D53FF"/>
    <w:rsid w:val="009D54BE"/>
    <w:rsid w:val="009D5840"/>
    <w:rsid w:val="009D5CC6"/>
    <w:rsid w:val="009D5F80"/>
    <w:rsid w:val="009D5FEE"/>
    <w:rsid w:val="009D6406"/>
    <w:rsid w:val="009D697F"/>
    <w:rsid w:val="009D6ADD"/>
    <w:rsid w:val="009D6B4A"/>
    <w:rsid w:val="009D6E40"/>
    <w:rsid w:val="009D72C6"/>
    <w:rsid w:val="009D733C"/>
    <w:rsid w:val="009D7BD0"/>
    <w:rsid w:val="009D7ED8"/>
    <w:rsid w:val="009E044E"/>
    <w:rsid w:val="009E07F2"/>
    <w:rsid w:val="009E0AE1"/>
    <w:rsid w:val="009E0D42"/>
    <w:rsid w:val="009E0D6B"/>
    <w:rsid w:val="009E0E24"/>
    <w:rsid w:val="009E15EC"/>
    <w:rsid w:val="009E1601"/>
    <w:rsid w:val="009E16AB"/>
    <w:rsid w:val="009E1709"/>
    <w:rsid w:val="009E17EC"/>
    <w:rsid w:val="009E1966"/>
    <w:rsid w:val="009E24A8"/>
    <w:rsid w:val="009E2C68"/>
    <w:rsid w:val="009E2C84"/>
    <w:rsid w:val="009E2CF2"/>
    <w:rsid w:val="009E2D75"/>
    <w:rsid w:val="009E2E0E"/>
    <w:rsid w:val="009E2F16"/>
    <w:rsid w:val="009E339C"/>
    <w:rsid w:val="009E381A"/>
    <w:rsid w:val="009E38D1"/>
    <w:rsid w:val="009E4DF3"/>
    <w:rsid w:val="009E5B38"/>
    <w:rsid w:val="009E61B9"/>
    <w:rsid w:val="009E6622"/>
    <w:rsid w:val="009E67E5"/>
    <w:rsid w:val="009E6A28"/>
    <w:rsid w:val="009E6AAC"/>
    <w:rsid w:val="009E6C1A"/>
    <w:rsid w:val="009E6EC4"/>
    <w:rsid w:val="009E742A"/>
    <w:rsid w:val="009E79AF"/>
    <w:rsid w:val="009E7A32"/>
    <w:rsid w:val="009E7DE3"/>
    <w:rsid w:val="009E7FD2"/>
    <w:rsid w:val="009F0917"/>
    <w:rsid w:val="009F0C0E"/>
    <w:rsid w:val="009F108F"/>
    <w:rsid w:val="009F10E7"/>
    <w:rsid w:val="009F12A6"/>
    <w:rsid w:val="009F144E"/>
    <w:rsid w:val="009F1914"/>
    <w:rsid w:val="009F1D8D"/>
    <w:rsid w:val="009F26CB"/>
    <w:rsid w:val="009F2C48"/>
    <w:rsid w:val="009F2CB6"/>
    <w:rsid w:val="009F3010"/>
    <w:rsid w:val="009F30BC"/>
    <w:rsid w:val="009F34B0"/>
    <w:rsid w:val="009F35E5"/>
    <w:rsid w:val="009F3C57"/>
    <w:rsid w:val="009F3C9C"/>
    <w:rsid w:val="009F3E52"/>
    <w:rsid w:val="009F4190"/>
    <w:rsid w:val="009F41D8"/>
    <w:rsid w:val="009F4583"/>
    <w:rsid w:val="009F4AA7"/>
    <w:rsid w:val="009F505B"/>
    <w:rsid w:val="009F508C"/>
    <w:rsid w:val="009F517E"/>
    <w:rsid w:val="009F6053"/>
    <w:rsid w:val="009F6773"/>
    <w:rsid w:val="009F6E03"/>
    <w:rsid w:val="009F78E8"/>
    <w:rsid w:val="009F7BBB"/>
    <w:rsid w:val="00A00494"/>
    <w:rsid w:val="00A005F1"/>
    <w:rsid w:val="00A0071A"/>
    <w:rsid w:val="00A00980"/>
    <w:rsid w:val="00A00B24"/>
    <w:rsid w:val="00A00C0E"/>
    <w:rsid w:val="00A01422"/>
    <w:rsid w:val="00A014DA"/>
    <w:rsid w:val="00A0160E"/>
    <w:rsid w:val="00A0262C"/>
    <w:rsid w:val="00A02B9E"/>
    <w:rsid w:val="00A02F21"/>
    <w:rsid w:val="00A031CB"/>
    <w:rsid w:val="00A032B6"/>
    <w:rsid w:val="00A03388"/>
    <w:rsid w:val="00A03411"/>
    <w:rsid w:val="00A0386A"/>
    <w:rsid w:val="00A03912"/>
    <w:rsid w:val="00A03A2F"/>
    <w:rsid w:val="00A03A47"/>
    <w:rsid w:val="00A03B30"/>
    <w:rsid w:val="00A041D3"/>
    <w:rsid w:val="00A04444"/>
    <w:rsid w:val="00A0490E"/>
    <w:rsid w:val="00A04A5C"/>
    <w:rsid w:val="00A04C88"/>
    <w:rsid w:val="00A04D4E"/>
    <w:rsid w:val="00A05251"/>
    <w:rsid w:val="00A057DC"/>
    <w:rsid w:val="00A05A9D"/>
    <w:rsid w:val="00A0663A"/>
    <w:rsid w:val="00A06726"/>
    <w:rsid w:val="00A06A47"/>
    <w:rsid w:val="00A07ED0"/>
    <w:rsid w:val="00A10847"/>
    <w:rsid w:val="00A10941"/>
    <w:rsid w:val="00A10A43"/>
    <w:rsid w:val="00A10E11"/>
    <w:rsid w:val="00A10F91"/>
    <w:rsid w:val="00A113D0"/>
    <w:rsid w:val="00A117AE"/>
    <w:rsid w:val="00A11AD1"/>
    <w:rsid w:val="00A11EC2"/>
    <w:rsid w:val="00A12046"/>
    <w:rsid w:val="00A1220F"/>
    <w:rsid w:val="00A1226B"/>
    <w:rsid w:val="00A12503"/>
    <w:rsid w:val="00A127E2"/>
    <w:rsid w:val="00A12822"/>
    <w:rsid w:val="00A12C64"/>
    <w:rsid w:val="00A12F4F"/>
    <w:rsid w:val="00A139AA"/>
    <w:rsid w:val="00A13C49"/>
    <w:rsid w:val="00A1493B"/>
    <w:rsid w:val="00A14A18"/>
    <w:rsid w:val="00A1514F"/>
    <w:rsid w:val="00A152EF"/>
    <w:rsid w:val="00A15BE8"/>
    <w:rsid w:val="00A160DA"/>
    <w:rsid w:val="00A1629E"/>
    <w:rsid w:val="00A163E2"/>
    <w:rsid w:val="00A1692D"/>
    <w:rsid w:val="00A169FE"/>
    <w:rsid w:val="00A16B15"/>
    <w:rsid w:val="00A16B3F"/>
    <w:rsid w:val="00A17FC7"/>
    <w:rsid w:val="00A203BA"/>
    <w:rsid w:val="00A215A3"/>
    <w:rsid w:val="00A21B50"/>
    <w:rsid w:val="00A21D66"/>
    <w:rsid w:val="00A22034"/>
    <w:rsid w:val="00A22A9B"/>
    <w:rsid w:val="00A22E6B"/>
    <w:rsid w:val="00A22FD1"/>
    <w:rsid w:val="00A23226"/>
    <w:rsid w:val="00A23492"/>
    <w:rsid w:val="00A23841"/>
    <w:rsid w:val="00A24048"/>
    <w:rsid w:val="00A241C1"/>
    <w:rsid w:val="00A247BD"/>
    <w:rsid w:val="00A2490D"/>
    <w:rsid w:val="00A2492F"/>
    <w:rsid w:val="00A24E1F"/>
    <w:rsid w:val="00A24ED1"/>
    <w:rsid w:val="00A253B9"/>
    <w:rsid w:val="00A25974"/>
    <w:rsid w:val="00A269FF"/>
    <w:rsid w:val="00A26AA2"/>
    <w:rsid w:val="00A26ECC"/>
    <w:rsid w:val="00A27413"/>
    <w:rsid w:val="00A279A2"/>
    <w:rsid w:val="00A27B1A"/>
    <w:rsid w:val="00A27DBC"/>
    <w:rsid w:val="00A30022"/>
    <w:rsid w:val="00A30039"/>
    <w:rsid w:val="00A302CA"/>
    <w:rsid w:val="00A302EE"/>
    <w:rsid w:val="00A30883"/>
    <w:rsid w:val="00A3090B"/>
    <w:rsid w:val="00A30C49"/>
    <w:rsid w:val="00A30F07"/>
    <w:rsid w:val="00A31022"/>
    <w:rsid w:val="00A310B2"/>
    <w:rsid w:val="00A3112F"/>
    <w:rsid w:val="00A311A7"/>
    <w:rsid w:val="00A31C2E"/>
    <w:rsid w:val="00A32478"/>
    <w:rsid w:val="00A32B89"/>
    <w:rsid w:val="00A32BF7"/>
    <w:rsid w:val="00A3338E"/>
    <w:rsid w:val="00A33522"/>
    <w:rsid w:val="00A336F5"/>
    <w:rsid w:val="00A33781"/>
    <w:rsid w:val="00A337B8"/>
    <w:rsid w:val="00A33EBE"/>
    <w:rsid w:val="00A341D8"/>
    <w:rsid w:val="00A344F4"/>
    <w:rsid w:val="00A34719"/>
    <w:rsid w:val="00A34CFF"/>
    <w:rsid w:val="00A34DD2"/>
    <w:rsid w:val="00A35AA4"/>
    <w:rsid w:val="00A35F09"/>
    <w:rsid w:val="00A36211"/>
    <w:rsid w:val="00A36409"/>
    <w:rsid w:val="00A3649B"/>
    <w:rsid w:val="00A3677E"/>
    <w:rsid w:val="00A36826"/>
    <w:rsid w:val="00A368B2"/>
    <w:rsid w:val="00A3739A"/>
    <w:rsid w:val="00A37455"/>
    <w:rsid w:val="00A37A62"/>
    <w:rsid w:val="00A37B39"/>
    <w:rsid w:val="00A40413"/>
    <w:rsid w:val="00A4070D"/>
    <w:rsid w:val="00A407AB"/>
    <w:rsid w:val="00A408D1"/>
    <w:rsid w:val="00A40BF0"/>
    <w:rsid w:val="00A40C92"/>
    <w:rsid w:val="00A40D8D"/>
    <w:rsid w:val="00A40E88"/>
    <w:rsid w:val="00A4100B"/>
    <w:rsid w:val="00A41100"/>
    <w:rsid w:val="00A41150"/>
    <w:rsid w:val="00A4140E"/>
    <w:rsid w:val="00A4178E"/>
    <w:rsid w:val="00A418B8"/>
    <w:rsid w:val="00A41B82"/>
    <w:rsid w:val="00A41CB3"/>
    <w:rsid w:val="00A4202A"/>
    <w:rsid w:val="00A42127"/>
    <w:rsid w:val="00A42188"/>
    <w:rsid w:val="00A426C6"/>
    <w:rsid w:val="00A42BF2"/>
    <w:rsid w:val="00A42C80"/>
    <w:rsid w:val="00A44154"/>
    <w:rsid w:val="00A4476B"/>
    <w:rsid w:val="00A4491A"/>
    <w:rsid w:val="00A4511C"/>
    <w:rsid w:val="00A4555A"/>
    <w:rsid w:val="00A456AE"/>
    <w:rsid w:val="00A45724"/>
    <w:rsid w:val="00A45820"/>
    <w:rsid w:val="00A4593F"/>
    <w:rsid w:val="00A45A9F"/>
    <w:rsid w:val="00A45DAD"/>
    <w:rsid w:val="00A460EB"/>
    <w:rsid w:val="00A4611E"/>
    <w:rsid w:val="00A461C1"/>
    <w:rsid w:val="00A462EE"/>
    <w:rsid w:val="00A4649F"/>
    <w:rsid w:val="00A468EC"/>
    <w:rsid w:val="00A46D44"/>
    <w:rsid w:val="00A47235"/>
    <w:rsid w:val="00A4729C"/>
    <w:rsid w:val="00A47AE8"/>
    <w:rsid w:val="00A47EEF"/>
    <w:rsid w:val="00A50385"/>
    <w:rsid w:val="00A50573"/>
    <w:rsid w:val="00A507D3"/>
    <w:rsid w:val="00A50879"/>
    <w:rsid w:val="00A50C04"/>
    <w:rsid w:val="00A51027"/>
    <w:rsid w:val="00A513F8"/>
    <w:rsid w:val="00A51EC2"/>
    <w:rsid w:val="00A521A5"/>
    <w:rsid w:val="00A525CE"/>
    <w:rsid w:val="00A52892"/>
    <w:rsid w:val="00A52B46"/>
    <w:rsid w:val="00A52E54"/>
    <w:rsid w:val="00A52E8D"/>
    <w:rsid w:val="00A52FB0"/>
    <w:rsid w:val="00A53D1C"/>
    <w:rsid w:val="00A54453"/>
    <w:rsid w:val="00A544A9"/>
    <w:rsid w:val="00A54893"/>
    <w:rsid w:val="00A54B88"/>
    <w:rsid w:val="00A54CF3"/>
    <w:rsid w:val="00A55116"/>
    <w:rsid w:val="00A560EB"/>
    <w:rsid w:val="00A562FD"/>
    <w:rsid w:val="00A566FF"/>
    <w:rsid w:val="00A56943"/>
    <w:rsid w:val="00A5699B"/>
    <w:rsid w:val="00A56CFB"/>
    <w:rsid w:val="00A56D70"/>
    <w:rsid w:val="00A5740F"/>
    <w:rsid w:val="00A574A3"/>
    <w:rsid w:val="00A5795B"/>
    <w:rsid w:val="00A601F5"/>
    <w:rsid w:val="00A6042C"/>
    <w:rsid w:val="00A605B4"/>
    <w:rsid w:val="00A607F9"/>
    <w:rsid w:val="00A60BFC"/>
    <w:rsid w:val="00A60CDE"/>
    <w:rsid w:val="00A60E71"/>
    <w:rsid w:val="00A6139E"/>
    <w:rsid w:val="00A6177C"/>
    <w:rsid w:val="00A61881"/>
    <w:rsid w:val="00A61E7C"/>
    <w:rsid w:val="00A61FE3"/>
    <w:rsid w:val="00A62259"/>
    <w:rsid w:val="00A623DC"/>
    <w:rsid w:val="00A62572"/>
    <w:rsid w:val="00A62746"/>
    <w:rsid w:val="00A62847"/>
    <w:rsid w:val="00A630F8"/>
    <w:rsid w:val="00A6383D"/>
    <w:rsid w:val="00A6387C"/>
    <w:rsid w:val="00A63882"/>
    <w:rsid w:val="00A63F10"/>
    <w:rsid w:val="00A63F14"/>
    <w:rsid w:val="00A642D3"/>
    <w:rsid w:val="00A64358"/>
    <w:rsid w:val="00A6470C"/>
    <w:rsid w:val="00A64A1F"/>
    <w:rsid w:val="00A64BCB"/>
    <w:rsid w:val="00A64EC1"/>
    <w:rsid w:val="00A657A8"/>
    <w:rsid w:val="00A65946"/>
    <w:rsid w:val="00A65948"/>
    <w:rsid w:val="00A65C78"/>
    <w:rsid w:val="00A65CBF"/>
    <w:rsid w:val="00A66BE2"/>
    <w:rsid w:val="00A66CAA"/>
    <w:rsid w:val="00A66D19"/>
    <w:rsid w:val="00A67C35"/>
    <w:rsid w:val="00A67E6C"/>
    <w:rsid w:val="00A67EB6"/>
    <w:rsid w:val="00A70382"/>
    <w:rsid w:val="00A703FA"/>
    <w:rsid w:val="00A704BE"/>
    <w:rsid w:val="00A70D5F"/>
    <w:rsid w:val="00A71313"/>
    <w:rsid w:val="00A717BC"/>
    <w:rsid w:val="00A720E9"/>
    <w:rsid w:val="00A72179"/>
    <w:rsid w:val="00A72607"/>
    <w:rsid w:val="00A72A21"/>
    <w:rsid w:val="00A73035"/>
    <w:rsid w:val="00A731AF"/>
    <w:rsid w:val="00A73268"/>
    <w:rsid w:val="00A73683"/>
    <w:rsid w:val="00A73E3B"/>
    <w:rsid w:val="00A7401E"/>
    <w:rsid w:val="00A7424C"/>
    <w:rsid w:val="00A743DB"/>
    <w:rsid w:val="00A74588"/>
    <w:rsid w:val="00A74CD6"/>
    <w:rsid w:val="00A74E72"/>
    <w:rsid w:val="00A751F4"/>
    <w:rsid w:val="00A75363"/>
    <w:rsid w:val="00A75374"/>
    <w:rsid w:val="00A765F3"/>
    <w:rsid w:val="00A767DC"/>
    <w:rsid w:val="00A76C38"/>
    <w:rsid w:val="00A76FE3"/>
    <w:rsid w:val="00A7727F"/>
    <w:rsid w:val="00A77358"/>
    <w:rsid w:val="00A77710"/>
    <w:rsid w:val="00A777E7"/>
    <w:rsid w:val="00A77D33"/>
    <w:rsid w:val="00A802E9"/>
    <w:rsid w:val="00A80E1B"/>
    <w:rsid w:val="00A8110B"/>
    <w:rsid w:val="00A815B6"/>
    <w:rsid w:val="00A816A0"/>
    <w:rsid w:val="00A81EB4"/>
    <w:rsid w:val="00A821D2"/>
    <w:rsid w:val="00A821E4"/>
    <w:rsid w:val="00A826BE"/>
    <w:rsid w:val="00A828F9"/>
    <w:rsid w:val="00A82C8D"/>
    <w:rsid w:val="00A82E7E"/>
    <w:rsid w:val="00A82F04"/>
    <w:rsid w:val="00A83100"/>
    <w:rsid w:val="00A83130"/>
    <w:rsid w:val="00A83972"/>
    <w:rsid w:val="00A84062"/>
    <w:rsid w:val="00A84703"/>
    <w:rsid w:val="00A84794"/>
    <w:rsid w:val="00A847FF"/>
    <w:rsid w:val="00A8534F"/>
    <w:rsid w:val="00A85A43"/>
    <w:rsid w:val="00A85CEB"/>
    <w:rsid w:val="00A875D6"/>
    <w:rsid w:val="00A877DE"/>
    <w:rsid w:val="00A878CB"/>
    <w:rsid w:val="00A87D9C"/>
    <w:rsid w:val="00A90260"/>
    <w:rsid w:val="00A9059F"/>
    <w:rsid w:val="00A90A3A"/>
    <w:rsid w:val="00A90E64"/>
    <w:rsid w:val="00A90EE5"/>
    <w:rsid w:val="00A911A0"/>
    <w:rsid w:val="00A9136B"/>
    <w:rsid w:val="00A91455"/>
    <w:rsid w:val="00A916CE"/>
    <w:rsid w:val="00A91A02"/>
    <w:rsid w:val="00A91A60"/>
    <w:rsid w:val="00A91D81"/>
    <w:rsid w:val="00A9220D"/>
    <w:rsid w:val="00A9251F"/>
    <w:rsid w:val="00A92796"/>
    <w:rsid w:val="00A927E9"/>
    <w:rsid w:val="00A92D3B"/>
    <w:rsid w:val="00A9305D"/>
    <w:rsid w:val="00A9343D"/>
    <w:rsid w:val="00A93722"/>
    <w:rsid w:val="00A93834"/>
    <w:rsid w:val="00A93EC1"/>
    <w:rsid w:val="00A94035"/>
    <w:rsid w:val="00A943D6"/>
    <w:rsid w:val="00A946FF"/>
    <w:rsid w:val="00A9475A"/>
    <w:rsid w:val="00A94897"/>
    <w:rsid w:val="00A94BB3"/>
    <w:rsid w:val="00A94C54"/>
    <w:rsid w:val="00A94DEB"/>
    <w:rsid w:val="00A95211"/>
    <w:rsid w:val="00A959F4"/>
    <w:rsid w:val="00A95D6E"/>
    <w:rsid w:val="00A95FE2"/>
    <w:rsid w:val="00A960FB"/>
    <w:rsid w:val="00A97801"/>
    <w:rsid w:val="00A97931"/>
    <w:rsid w:val="00A97956"/>
    <w:rsid w:val="00A979AB"/>
    <w:rsid w:val="00A979FF"/>
    <w:rsid w:val="00A97A95"/>
    <w:rsid w:val="00A97B30"/>
    <w:rsid w:val="00AA00F1"/>
    <w:rsid w:val="00AA0227"/>
    <w:rsid w:val="00AA072A"/>
    <w:rsid w:val="00AA074E"/>
    <w:rsid w:val="00AA0BCE"/>
    <w:rsid w:val="00AA0F31"/>
    <w:rsid w:val="00AA0FCC"/>
    <w:rsid w:val="00AA14C7"/>
    <w:rsid w:val="00AA1974"/>
    <w:rsid w:val="00AA1D3D"/>
    <w:rsid w:val="00AA1EA6"/>
    <w:rsid w:val="00AA24C0"/>
    <w:rsid w:val="00AA24D5"/>
    <w:rsid w:val="00AA2A75"/>
    <w:rsid w:val="00AA2EE7"/>
    <w:rsid w:val="00AA328A"/>
    <w:rsid w:val="00AA37F8"/>
    <w:rsid w:val="00AA4010"/>
    <w:rsid w:val="00AA4072"/>
    <w:rsid w:val="00AA41D8"/>
    <w:rsid w:val="00AA46AF"/>
    <w:rsid w:val="00AA485F"/>
    <w:rsid w:val="00AA5032"/>
    <w:rsid w:val="00AA5C6D"/>
    <w:rsid w:val="00AA5E20"/>
    <w:rsid w:val="00AA5F83"/>
    <w:rsid w:val="00AA671F"/>
    <w:rsid w:val="00AA690B"/>
    <w:rsid w:val="00AA69D6"/>
    <w:rsid w:val="00AA6CE0"/>
    <w:rsid w:val="00AA6DFF"/>
    <w:rsid w:val="00AA6F6F"/>
    <w:rsid w:val="00AA6FC2"/>
    <w:rsid w:val="00AA76E4"/>
    <w:rsid w:val="00AA76E6"/>
    <w:rsid w:val="00AA7833"/>
    <w:rsid w:val="00AA7BC6"/>
    <w:rsid w:val="00AA7ECA"/>
    <w:rsid w:val="00AA7FD8"/>
    <w:rsid w:val="00AB09B5"/>
    <w:rsid w:val="00AB0C55"/>
    <w:rsid w:val="00AB1294"/>
    <w:rsid w:val="00AB1616"/>
    <w:rsid w:val="00AB185B"/>
    <w:rsid w:val="00AB195F"/>
    <w:rsid w:val="00AB27A0"/>
    <w:rsid w:val="00AB29B5"/>
    <w:rsid w:val="00AB3087"/>
    <w:rsid w:val="00AB315B"/>
    <w:rsid w:val="00AB33F2"/>
    <w:rsid w:val="00AB361B"/>
    <w:rsid w:val="00AB37E1"/>
    <w:rsid w:val="00AB3B63"/>
    <w:rsid w:val="00AB412B"/>
    <w:rsid w:val="00AB460C"/>
    <w:rsid w:val="00AB4972"/>
    <w:rsid w:val="00AB4C10"/>
    <w:rsid w:val="00AB4CAA"/>
    <w:rsid w:val="00AB4D95"/>
    <w:rsid w:val="00AB4F1E"/>
    <w:rsid w:val="00AB52F9"/>
    <w:rsid w:val="00AB55B9"/>
    <w:rsid w:val="00AB592F"/>
    <w:rsid w:val="00AB6207"/>
    <w:rsid w:val="00AB648E"/>
    <w:rsid w:val="00AB66FB"/>
    <w:rsid w:val="00AB6F41"/>
    <w:rsid w:val="00AB7918"/>
    <w:rsid w:val="00AB7D42"/>
    <w:rsid w:val="00AC0007"/>
    <w:rsid w:val="00AC0583"/>
    <w:rsid w:val="00AC05EE"/>
    <w:rsid w:val="00AC06E9"/>
    <w:rsid w:val="00AC0962"/>
    <w:rsid w:val="00AC0C2F"/>
    <w:rsid w:val="00AC0E05"/>
    <w:rsid w:val="00AC1174"/>
    <w:rsid w:val="00AC182C"/>
    <w:rsid w:val="00AC1E26"/>
    <w:rsid w:val="00AC23E7"/>
    <w:rsid w:val="00AC2A4B"/>
    <w:rsid w:val="00AC2C5A"/>
    <w:rsid w:val="00AC3035"/>
    <w:rsid w:val="00AC34D6"/>
    <w:rsid w:val="00AC357A"/>
    <w:rsid w:val="00AC3AB7"/>
    <w:rsid w:val="00AC3BC6"/>
    <w:rsid w:val="00AC3BD8"/>
    <w:rsid w:val="00AC3DA0"/>
    <w:rsid w:val="00AC3DCF"/>
    <w:rsid w:val="00AC3F30"/>
    <w:rsid w:val="00AC4084"/>
    <w:rsid w:val="00AC40A8"/>
    <w:rsid w:val="00AC4218"/>
    <w:rsid w:val="00AC425D"/>
    <w:rsid w:val="00AC4548"/>
    <w:rsid w:val="00AC4D42"/>
    <w:rsid w:val="00AC5068"/>
    <w:rsid w:val="00AC52AA"/>
    <w:rsid w:val="00AC551D"/>
    <w:rsid w:val="00AC587B"/>
    <w:rsid w:val="00AC5A49"/>
    <w:rsid w:val="00AC5B32"/>
    <w:rsid w:val="00AC5FC7"/>
    <w:rsid w:val="00AC60F2"/>
    <w:rsid w:val="00AC6217"/>
    <w:rsid w:val="00AC6378"/>
    <w:rsid w:val="00AC6447"/>
    <w:rsid w:val="00AC6B42"/>
    <w:rsid w:val="00AC6B4F"/>
    <w:rsid w:val="00AC6E33"/>
    <w:rsid w:val="00AC6E9A"/>
    <w:rsid w:val="00AC6EC9"/>
    <w:rsid w:val="00AC7099"/>
    <w:rsid w:val="00AC7672"/>
    <w:rsid w:val="00AC79A1"/>
    <w:rsid w:val="00AC79AC"/>
    <w:rsid w:val="00AC7B68"/>
    <w:rsid w:val="00AC7BD1"/>
    <w:rsid w:val="00AD0347"/>
    <w:rsid w:val="00AD093F"/>
    <w:rsid w:val="00AD0980"/>
    <w:rsid w:val="00AD0B8E"/>
    <w:rsid w:val="00AD0E3A"/>
    <w:rsid w:val="00AD0F24"/>
    <w:rsid w:val="00AD0FD5"/>
    <w:rsid w:val="00AD0FEC"/>
    <w:rsid w:val="00AD10EB"/>
    <w:rsid w:val="00AD10F3"/>
    <w:rsid w:val="00AD12E9"/>
    <w:rsid w:val="00AD14AC"/>
    <w:rsid w:val="00AD1780"/>
    <w:rsid w:val="00AD1C79"/>
    <w:rsid w:val="00AD1DA6"/>
    <w:rsid w:val="00AD21D3"/>
    <w:rsid w:val="00AD223A"/>
    <w:rsid w:val="00AD2286"/>
    <w:rsid w:val="00AD23E9"/>
    <w:rsid w:val="00AD2F07"/>
    <w:rsid w:val="00AD37D6"/>
    <w:rsid w:val="00AD3B9A"/>
    <w:rsid w:val="00AD42C6"/>
    <w:rsid w:val="00AD472B"/>
    <w:rsid w:val="00AD483F"/>
    <w:rsid w:val="00AD4AD1"/>
    <w:rsid w:val="00AD4BB4"/>
    <w:rsid w:val="00AD4CE4"/>
    <w:rsid w:val="00AD4D58"/>
    <w:rsid w:val="00AD574E"/>
    <w:rsid w:val="00AD5CF3"/>
    <w:rsid w:val="00AD5F1D"/>
    <w:rsid w:val="00AD64E4"/>
    <w:rsid w:val="00AD6632"/>
    <w:rsid w:val="00AD69B2"/>
    <w:rsid w:val="00AD6AB0"/>
    <w:rsid w:val="00AD6AEF"/>
    <w:rsid w:val="00AD6D6C"/>
    <w:rsid w:val="00AD6E6D"/>
    <w:rsid w:val="00AD705D"/>
    <w:rsid w:val="00AD7823"/>
    <w:rsid w:val="00AD7C92"/>
    <w:rsid w:val="00AD7D4A"/>
    <w:rsid w:val="00AD7EC5"/>
    <w:rsid w:val="00AD7FB4"/>
    <w:rsid w:val="00AE026C"/>
    <w:rsid w:val="00AE068E"/>
    <w:rsid w:val="00AE0969"/>
    <w:rsid w:val="00AE1070"/>
    <w:rsid w:val="00AE13F5"/>
    <w:rsid w:val="00AE154C"/>
    <w:rsid w:val="00AE1CE9"/>
    <w:rsid w:val="00AE24B3"/>
    <w:rsid w:val="00AE252C"/>
    <w:rsid w:val="00AE253B"/>
    <w:rsid w:val="00AE2BE4"/>
    <w:rsid w:val="00AE2C2F"/>
    <w:rsid w:val="00AE2D33"/>
    <w:rsid w:val="00AE3021"/>
    <w:rsid w:val="00AE318F"/>
    <w:rsid w:val="00AE35DE"/>
    <w:rsid w:val="00AE3619"/>
    <w:rsid w:val="00AE365B"/>
    <w:rsid w:val="00AE4131"/>
    <w:rsid w:val="00AE4974"/>
    <w:rsid w:val="00AE533E"/>
    <w:rsid w:val="00AE53D9"/>
    <w:rsid w:val="00AE5DFA"/>
    <w:rsid w:val="00AE6038"/>
    <w:rsid w:val="00AE65B6"/>
    <w:rsid w:val="00AE682C"/>
    <w:rsid w:val="00AE68A6"/>
    <w:rsid w:val="00AE6937"/>
    <w:rsid w:val="00AE6E3E"/>
    <w:rsid w:val="00AE6EB7"/>
    <w:rsid w:val="00AE6F7C"/>
    <w:rsid w:val="00AE720E"/>
    <w:rsid w:val="00AE738A"/>
    <w:rsid w:val="00AE751C"/>
    <w:rsid w:val="00AF00FE"/>
    <w:rsid w:val="00AF0695"/>
    <w:rsid w:val="00AF0830"/>
    <w:rsid w:val="00AF0DBE"/>
    <w:rsid w:val="00AF12BE"/>
    <w:rsid w:val="00AF12E5"/>
    <w:rsid w:val="00AF1830"/>
    <w:rsid w:val="00AF1A77"/>
    <w:rsid w:val="00AF1D57"/>
    <w:rsid w:val="00AF21F9"/>
    <w:rsid w:val="00AF294E"/>
    <w:rsid w:val="00AF2CF4"/>
    <w:rsid w:val="00AF2F0B"/>
    <w:rsid w:val="00AF342C"/>
    <w:rsid w:val="00AF356E"/>
    <w:rsid w:val="00AF4007"/>
    <w:rsid w:val="00AF418C"/>
    <w:rsid w:val="00AF451F"/>
    <w:rsid w:val="00AF47E3"/>
    <w:rsid w:val="00AF490C"/>
    <w:rsid w:val="00AF4DD4"/>
    <w:rsid w:val="00AF4F00"/>
    <w:rsid w:val="00AF5232"/>
    <w:rsid w:val="00AF56FC"/>
    <w:rsid w:val="00AF59EE"/>
    <w:rsid w:val="00AF5BF3"/>
    <w:rsid w:val="00AF5D13"/>
    <w:rsid w:val="00AF5ED6"/>
    <w:rsid w:val="00AF643F"/>
    <w:rsid w:val="00AF6803"/>
    <w:rsid w:val="00AF688C"/>
    <w:rsid w:val="00AF6906"/>
    <w:rsid w:val="00AF6A85"/>
    <w:rsid w:val="00AF6AD6"/>
    <w:rsid w:val="00AF774D"/>
    <w:rsid w:val="00AF77CF"/>
    <w:rsid w:val="00AF7E66"/>
    <w:rsid w:val="00AF7EF3"/>
    <w:rsid w:val="00AF7FB8"/>
    <w:rsid w:val="00B0064C"/>
    <w:rsid w:val="00B008A3"/>
    <w:rsid w:val="00B01509"/>
    <w:rsid w:val="00B01829"/>
    <w:rsid w:val="00B0185C"/>
    <w:rsid w:val="00B01F46"/>
    <w:rsid w:val="00B020A8"/>
    <w:rsid w:val="00B020AC"/>
    <w:rsid w:val="00B02608"/>
    <w:rsid w:val="00B03304"/>
    <w:rsid w:val="00B03884"/>
    <w:rsid w:val="00B03932"/>
    <w:rsid w:val="00B03B5D"/>
    <w:rsid w:val="00B0403C"/>
    <w:rsid w:val="00B046BB"/>
    <w:rsid w:val="00B04770"/>
    <w:rsid w:val="00B049ED"/>
    <w:rsid w:val="00B04C43"/>
    <w:rsid w:val="00B05193"/>
    <w:rsid w:val="00B05414"/>
    <w:rsid w:val="00B0564D"/>
    <w:rsid w:val="00B056B5"/>
    <w:rsid w:val="00B05DA9"/>
    <w:rsid w:val="00B05F52"/>
    <w:rsid w:val="00B061CC"/>
    <w:rsid w:val="00B067D5"/>
    <w:rsid w:val="00B06B71"/>
    <w:rsid w:val="00B0722A"/>
    <w:rsid w:val="00B079DD"/>
    <w:rsid w:val="00B07D60"/>
    <w:rsid w:val="00B07DC5"/>
    <w:rsid w:val="00B10035"/>
    <w:rsid w:val="00B101EC"/>
    <w:rsid w:val="00B10888"/>
    <w:rsid w:val="00B10A9B"/>
    <w:rsid w:val="00B10C55"/>
    <w:rsid w:val="00B10CDB"/>
    <w:rsid w:val="00B10CEE"/>
    <w:rsid w:val="00B11154"/>
    <w:rsid w:val="00B112E5"/>
    <w:rsid w:val="00B112F9"/>
    <w:rsid w:val="00B11A8E"/>
    <w:rsid w:val="00B11AF0"/>
    <w:rsid w:val="00B121B6"/>
    <w:rsid w:val="00B12596"/>
    <w:rsid w:val="00B12E27"/>
    <w:rsid w:val="00B12E7C"/>
    <w:rsid w:val="00B1340B"/>
    <w:rsid w:val="00B13E80"/>
    <w:rsid w:val="00B14215"/>
    <w:rsid w:val="00B14546"/>
    <w:rsid w:val="00B14586"/>
    <w:rsid w:val="00B15065"/>
    <w:rsid w:val="00B1530F"/>
    <w:rsid w:val="00B15836"/>
    <w:rsid w:val="00B15A7D"/>
    <w:rsid w:val="00B15BFE"/>
    <w:rsid w:val="00B15F42"/>
    <w:rsid w:val="00B16644"/>
    <w:rsid w:val="00B16A98"/>
    <w:rsid w:val="00B16E0D"/>
    <w:rsid w:val="00B1708C"/>
    <w:rsid w:val="00B171BD"/>
    <w:rsid w:val="00B17522"/>
    <w:rsid w:val="00B178B8"/>
    <w:rsid w:val="00B17A6E"/>
    <w:rsid w:val="00B17AE7"/>
    <w:rsid w:val="00B20296"/>
    <w:rsid w:val="00B206CD"/>
    <w:rsid w:val="00B21515"/>
    <w:rsid w:val="00B2171E"/>
    <w:rsid w:val="00B2196E"/>
    <w:rsid w:val="00B21982"/>
    <w:rsid w:val="00B21A09"/>
    <w:rsid w:val="00B21DD0"/>
    <w:rsid w:val="00B21E28"/>
    <w:rsid w:val="00B225F2"/>
    <w:rsid w:val="00B226CE"/>
    <w:rsid w:val="00B22946"/>
    <w:rsid w:val="00B22D95"/>
    <w:rsid w:val="00B23646"/>
    <w:rsid w:val="00B2365E"/>
    <w:rsid w:val="00B23C74"/>
    <w:rsid w:val="00B241B9"/>
    <w:rsid w:val="00B2496E"/>
    <w:rsid w:val="00B249B8"/>
    <w:rsid w:val="00B250A5"/>
    <w:rsid w:val="00B2630B"/>
    <w:rsid w:val="00B264FC"/>
    <w:rsid w:val="00B26DB0"/>
    <w:rsid w:val="00B273BB"/>
    <w:rsid w:val="00B27425"/>
    <w:rsid w:val="00B2754F"/>
    <w:rsid w:val="00B27613"/>
    <w:rsid w:val="00B300A7"/>
    <w:rsid w:val="00B303BF"/>
    <w:rsid w:val="00B30581"/>
    <w:rsid w:val="00B3092C"/>
    <w:rsid w:val="00B30AE7"/>
    <w:rsid w:val="00B30BC2"/>
    <w:rsid w:val="00B30EF5"/>
    <w:rsid w:val="00B31148"/>
    <w:rsid w:val="00B3128F"/>
    <w:rsid w:val="00B313A0"/>
    <w:rsid w:val="00B31A73"/>
    <w:rsid w:val="00B31B4D"/>
    <w:rsid w:val="00B31C4D"/>
    <w:rsid w:val="00B31E1D"/>
    <w:rsid w:val="00B322EA"/>
    <w:rsid w:val="00B3311B"/>
    <w:rsid w:val="00B331FC"/>
    <w:rsid w:val="00B33398"/>
    <w:rsid w:val="00B3341F"/>
    <w:rsid w:val="00B33535"/>
    <w:rsid w:val="00B33612"/>
    <w:rsid w:val="00B338E7"/>
    <w:rsid w:val="00B3395A"/>
    <w:rsid w:val="00B33B02"/>
    <w:rsid w:val="00B33D45"/>
    <w:rsid w:val="00B33E81"/>
    <w:rsid w:val="00B33F44"/>
    <w:rsid w:val="00B356BD"/>
    <w:rsid w:val="00B35AFC"/>
    <w:rsid w:val="00B363AC"/>
    <w:rsid w:val="00B364C2"/>
    <w:rsid w:val="00B36567"/>
    <w:rsid w:val="00B365AC"/>
    <w:rsid w:val="00B367CD"/>
    <w:rsid w:val="00B36BF9"/>
    <w:rsid w:val="00B36DFA"/>
    <w:rsid w:val="00B37269"/>
    <w:rsid w:val="00B37457"/>
    <w:rsid w:val="00B377EA"/>
    <w:rsid w:val="00B3795B"/>
    <w:rsid w:val="00B379D9"/>
    <w:rsid w:val="00B37EEB"/>
    <w:rsid w:val="00B40004"/>
    <w:rsid w:val="00B40265"/>
    <w:rsid w:val="00B409D8"/>
    <w:rsid w:val="00B40AAA"/>
    <w:rsid w:val="00B40BC6"/>
    <w:rsid w:val="00B40ECE"/>
    <w:rsid w:val="00B41023"/>
    <w:rsid w:val="00B41098"/>
    <w:rsid w:val="00B411E7"/>
    <w:rsid w:val="00B41410"/>
    <w:rsid w:val="00B417A7"/>
    <w:rsid w:val="00B420A7"/>
    <w:rsid w:val="00B421C5"/>
    <w:rsid w:val="00B42296"/>
    <w:rsid w:val="00B437B2"/>
    <w:rsid w:val="00B43F62"/>
    <w:rsid w:val="00B4400C"/>
    <w:rsid w:val="00B4425D"/>
    <w:rsid w:val="00B446E2"/>
    <w:rsid w:val="00B44BD7"/>
    <w:rsid w:val="00B45BB1"/>
    <w:rsid w:val="00B45DF4"/>
    <w:rsid w:val="00B46886"/>
    <w:rsid w:val="00B46FCB"/>
    <w:rsid w:val="00B47463"/>
    <w:rsid w:val="00B474A6"/>
    <w:rsid w:val="00B47A1A"/>
    <w:rsid w:val="00B47FB0"/>
    <w:rsid w:val="00B5038A"/>
    <w:rsid w:val="00B50752"/>
    <w:rsid w:val="00B50968"/>
    <w:rsid w:val="00B51298"/>
    <w:rsid w:val="00B515FF"/>
    <w:rsid w:val="00B52061"/>
    <w:rsid w:val="00B525AF"/>
    <w:rsid w:val="00B5266D"/>
    <w:rsid w:val="00B526E4"/>
    <w:rsid w:val="00B52A7F"/>
    <w:rsid w:val="00B52A88"/>
    <w:rsid w:val="00B52AEE"/>
    <w:rsid w:val="00B52D36"/>
    <w:rsid w:val="00B53B69"/>
    <w:rsid w:val="00B53EF4"/>
    <w:rsid w:val="00B543A7"/>
    <w:rsid w:val="00B546BB"/>
    <w:rsid w:val="00B54821"/>
    <w:rsid w:val="00B54EF0"/>
    <w:rsid w:val="00B54F64"/>
    <w:rsid w:val="00B5535B"/>
    <w:rsid w:val="00B55361"/>
    <w:rsid w:val="00B553CA"/>
    <w:rsid w:val="00B55A97"/>
    <w:rsid w:val="00B55EA6"/>
    <w:rsid w:val="00B561A2"/>
    <w:rsid w:val="00B563E0"/>
    <w:rsid w:val="00B566EB"/>
    <w:rsid w:val="00B56988"/>
    <w:rsid w:val="00B56EE8"/>
    <w:rsid w:val="00B56F90"/>
    <w:rsid w:val="00B56FBA"/>
    <w:rsid w:val="00B57CAF"/>
    <w:rsid w:val="00B57E1B"/>
    <w:rsid w:val="00B60473"/>
    <w:rsid w:val="00B60E62"/>
    <w:rsid w:val="00B615D3"/>
    <w:rsid w:val="00B6166B"/>
    <w:rsid w:val="00B61955"/>
    <w:rsid w:val="00B619CF"/>
    <w:rsid w:val="00B61B7B"/>
    <w:rsid w:val="00B61DC6"/>
    <w:rsid w:val="00B62301"/>
    <w:rsid w:val="00B62433"/>
    <w:rsid w:val="00B62BCB"/>
    <w:rsid w:val="00B62DA4"/>
    <w:rsid w:val="00B62F62"/>
    <w:rsid w:val="00B632B8"/>
    <w:rsid w:val="00B634CC"/>
    <w:rsid w:val="00B63734"/>
    <w:rsid w:val="00B64592"/>
    <w:rsid w:val="00B6485B"/>
    <w:rsid w:val="00B64A27"/>
    <w:rsid w:val="00B64CAA"/>
    <w:rsid w:val="00B64DCC"/>
    <w:rsid w:val="00B6533A"/>
    <w:rsid w:val="00B653B3"/>
    <w:rsid w:val="00B65482"/>
    <w:rsid w:val="00B65A3A"/>
    <w:rsid w:val="00B6616A"/>
    <w:rsid w:val="00B66976"/>
    <w:rsid w:val="00B66F46"/>
    <w:rsid w:val="00B67066"/>
    <w:rsid w:val="00B6753D"/>
    <w:rsid w:val="00B6760F"/>
    <w:rsid w:val="00B679E2"/>
    <w:rsid w:val="00B67D15"/>
    <w:rsid w:val="00B67D4E"/>
    <w:rsid w:val="00B67EE2"/>
    <w:rsid w:val="00B67EE3"/>
    <w:rsid w:val="00B70038"/>
    <w:rsid w:val="00B701CB"/>
    <w:rsid w:val="00B7062A"/>
    <w:rsid w:val="00B70F04"/>
    <w:rsid w:val="00B71099"/>
    <w:rsid w:val="00B715AF"/>
    <w:rsid w:val="00B71D63"/>
    <w:rsid w:val="00B72565"/>
    <w:rsid w:val="00B7271E"/>
    <w:rsid w:val="00B72ACC"/>
    <w:rsid w:val="00B73541"/>
    <w:rsid w:val="00B73AD4"/>
    <w:rsid w:val="00B73B74"/>
    <w:rsid w:val="00B73EE9"/>
    <w:rsid w:val="00B7487E"/>
    <w:rsid w:val="00B748BF"/>
    <w:rsid w:val="00B74F06"/>
    <w:rsid w:val="00B750D6"/>
    <w:rsid w:val="00B75360"/>
    <w:rsid w:val="00B7549D"/>
    <w:rsid w:val="00B757A8"/>
    <w:rsid w:val="00B75A28"/>
    <w:rsid w:val="00B75CBB"/>
    <w:rsid w:val="00B75D8E"/>
    <w:rsid w:val="00B75F52"/>
    <w:rsid w:val="00B7619D"/>
    <w:rsid w:val="00B765F6"/>
    <w:rsid w:val="00B767BD"/>
    <w:rsid w:val="00B767F4"/>
    <w:rsid w:val="00B76930"/>
    <w:rsid w:val="00B76B14"/>
    <w:rsid w:val="00B76C0D"/>
    <w:rsid w:val="00B76C17"/>
    <w:rsid w:val="00B7703D"/>
    <w:rsid w:val="00B7736B"/>
    <w:rsid w:val="00B775D7"/>
    <w:rsid w:val="00B77D01"/>
    <w:rsid w:val="00B80515"/>
    <w:rsid w:val="00B8113D"/>
    <w:rsid w:val="00B811D9"/>
    <w:rsid w:val="00B81BC0"/>
    <w:rsid w:val="00B82682"/>
    <w:rsid w:val="00B82AFC"/>
    <w:rsid w:val="00B8368B"/>
    <w:rsid w:val="00B843F7"/>
    <w:rsid w:val="00B845C4"/>
    <w:rsid w:val="00B847EA"/>
    <w:rsid w:val="00B85006"/>
    <w:rsid w:val="00B85F68"/>
    <w:rsid w:val="00B86155"/>
    <w:rsid w:val="00B86D6C"/>
    <w:rsid w:val="00B8731A"/>
    <w:rsid w:val="00B873FC"/>
    <w:rsid w:val="00B87423"/>
    <w:rsid w:val="00B8788C"/>
    <w:rsid w:val="00B90135"/>
    <w:rsid w:val="00B9035F"/>
    <w:rsid w:val="00B906B1"/>
    <w:rsid w:val="00B906CE"/>
    <w:rsid w:val="00B90FE9"/>
    <w:rsid w:val="00B9186A"/>
    <w:rsid w:val="00B91A84"/>
    <w:rsid w:val="00B91BCB"/>
    <w:rsid w:val="00B91D03"/>
    <w:rsid w:val="00B92A4C"/>
    <w:rsid w:val="00B93FBC"/>
    <w:rsid w:val="00B94085"/>
    <w:rsid w:val="00B942D5"/>
    <w:rsid w:val="00B947EA"/>
    <w:rsid w:val="00B9492A"/>
    <w:rsid w:val="00B94B72"/>
    <w:rsid w:val="00B94DF3"/>
    <w:rsid w:val="00B94F65"/>
    <w:rsid w:val="00B94F70"/>
    <w:rsid w:val="00B95093"/>
    <w:rsid w:val="00B95198"/>
    <w:rsid w:val="00B951D8"/>
    <w:rsid w:val="00B95324"/>
    <w:rsid w:val="00B95499"/>
    <w:rsid w:val="00B95830"/>
    <w:rsid w:val="00B95834"/>
    <w:rsid w:val="00B95BDA"/>
    <w:rsid w:val="00B95CF0"/>
    <w:rsid w:val="00B95D9E"/>
    <w:rsid w:val="00B95E13"/>
    <w:rsid w:val="00B963C1"/>
    <w:rsid w:val="00B9644A"/>
    <w:rsid w:val="00B9674B"/>
    <w:rsid w:val="00B96E2E"/>
    <w:rsid w:val="00B972C8"/>
    <w:rsid w:val="00B97360"/>
    <w:rsid w:val="00B97541"/>
    <w:rsid w:val="00B9757B"/>
    <w:rsid w:val="00B97814"/>
    <w:rsid w:val="00BA0677"/>
    <w:rsid w:val="00BA08B0"/>
    <w:rsid w:val="00BA0A68"/>
    <w:rsid w:val="00BA0AC7"/>
    <w:rsid w:val="00BA13C2"/>
    <w:rsid w:val="00BA158E"/>
    <w:rsid w:val="00BA1CCD"/>
    <w:rsid w:val="00BA2043"/>
    <w:rsid w:val="00BA2350"/>
    <w:rsid w:val="00BA25C7"/>
    <w:rsid w:val="00BA2853"/>
    <w:rsid w:val="00BA2B4F"/>
    <w:rsid w:val="00BA2ECB"/>
    <w:rsid w:val="00BA308C"/>
    <w:rsid w:val="00BA3121"/>
    <w:rsid w:val="00BA3209"/>
    <w:rsid w:val="00BA32AD"/>
    <w:rsid w:val="00BA3B66"/>
    <w:rsid w:val="00BA3D83"/>
    <w:rsid w:val="00BA3FF2"/>
    <w:rsid w:val="00BA4115"/>
    <w:rsid w:val="00BA4486"/>
    <w:rsid w:val="00BA44A9"/>
    <w:rsid w:val="00BA452D"/>
    <w:rsid w:val="00BA47C3"/>
    <w:rsid w:val="00BA480E"/>
    <w:rsid w:val="00BA4A56"/>
    <w:rsid w:val="00BA4C49"/>
    <w:rsid w:val="00BA4C68"/>
    <w:rsid w:val="00BA4F3C"/>
    <w:rsid w:val="00BA4FAB"/>
    <w:rsid w:val="00BA53DE"/>
    <w:rsid w:val="00BA617E"/>
    <w:rsid w:val="00BA62BC"/>
    <w:rsid w:val="00BA6B82"/>
    <w:rsid w:val="00BA6BF8"/>
    <w:rsid w:val="00BA7067"/>
    <w:rsid w:val="00BA7395"/>
    <w:rsid w:val="00BA7741"/>
    <w:rsid w:val="00BA7F7C"/>
    <w:rsid w:val="00BB00FB"/>
    <w:rsid w:val="00BB0296"/>
    <w:rsid w:val="00BB02E1"/>
    <w:rsid w:val="00BB09A5"/>
    <w:rsid w:val="00BB1002"/>
    <w:rsid w:val="00BB1570"/>
    <w:rsid w:val="00BB1F99"/>
    <w:rsid w:val="00BB22B2"/>
    <w:rsid w:val="00BB22E4"/>
    <w:rsid w:val="00BB2A97"/>
    <w:rsid w:val="00BB2D30"/>
    <w:rsid w:val="00BB2EB5"/>
    <w:rsid w:val="00BB3389"/>
    <w:rsid w:val="00BB38C4"/>
    <w:rsid w:val="00BB3EE2"/>
    <w:rsid w:val="00BB46BF"/>
    <w:rsid w:val="00BB4A15"/>
    <w:rsid w:val="00BB529B"/>
    <w:rsid w:val="00BB5DC7"/>
    <w:rsid w:val="00BB5EB7"/>
    <w:rsid w:val="00BB6367"/>
    <w:rsid w:val="00BB63C9"/>
    <w:rsid w:val="00BB6585"/>
    <w:rsid w:val="00BB6A0C"/>
    <w:rsid w:val="00BB6A9F"/>
    <w:rsid w:val="00BB6B4C"/>
    <w:rsid w:val="00BB6D9F"/>
    <w:rsid w:val="00BB6DA4"/>
    <w:rsid w:val="00BB6EBA"/>
    <w:rsid w:val="00BB6ED1"/>
    <w:rsid w:val="00BB70A4"/>
    <w:rsid w:val="00BB73C7"/>
    <w:rsid w:val="00BB73D0"/>
    <w:rsid w:val="00BB7E7B"/>
    <w:rsid w:val="00BC02B1"/>
    <w:rsid w:val="00BC0382"/>
    <w:rsid w:val="00BC05E6"/>
    <w:rsid w:val="00BC082E"/>
    <w:rsid w:val="00BC0FA6"/>
    <w:rsid w:val="00BC0FE4"/>
    <w:rsid w:val="00BC145D"/>
    <w:rsid w:val="00BC182E"/>
    <w:rsid w:val="00BC1A1A"/>
    <w:rsid w:val="00BC1A4F"/>
    <w:rsid w:val="00BC2181"/>
    <w:rsid w:val="00BC2267"/>
    <w:rsid w:val="00BC25BC"/>
    <w:rsid w:val="00BC25CC"/>
    <w:rsid w:val="00BC273C"/>
    <w:rsid w:val="00BC2E11"/>
    <w:rsid w:val="00BC2E9A"/>
    <w:rsid w:val="00BC33A8"/>
    <w:rsid w:val="00BC35E3"/>
    <w:rsid w:val="00BC3691"/>
    <w:rsid w:val="00BC3E80"/>
    <w:rsid w:val="00BC47F9"/>
    <w:rsid w:val="00BC490E"/>
    <w:rsid w:val="00BC4DF2"/>
    <w:rsid w:val="00BC5086"/>
    <w:rsid w:val="00BC5AE9"/>
    <w:rsid w:val="00BC6181"/>
    <w:rsid w:val="00BC61D0"/>
    <w:rsid w:val="00BC63E5"/>
    <w:rsid w:val="00BC64B7"/>
    <w:rsid w:val="00BC66EC"/>
    <w:rsid w:val="00BC6D4F"/>
    <w:rsid w:val="00BC7021"/>
    <w:rsid w:val="00BC70DE"/>
    <w:rsid w:val="00BC7153"/>
    <w:rsid w:val="00BC734B"/>
    <w:rsid w:val="00BD015C"/>
    <w:rsid w:val="00BD0357"/>
    <w:rsid w:val="00BD07FA"/>
    <w:rsid w:val="00BD0B2E"/>
    <w:rsid w:val="00BD0F88"/>
    <w:rsid w:val="00BD1475"/>
    <w:rsid w:val="00BD1493"/>
    <w:rsid w:val="00BD14A6"/>
    <w:rsid w:val="00BD189B"/>
    <w:rsid w:val="00BD1EC0"/>
    <w:rsid w:val="00BD20F8"/>
    <w:rsid w:val="00BD2208"/>
    <w:rsid w:val="00BD2516"/>
    <w:rsid w:val="00BD2921"/>
    <w:rsid w:val="00BD2CAB"/>
    <w:rsid w:val="00BD2E9D"/>
    <w:rsid w:val="00BD32A3"/>
    <w:rsid w:val="00BD3727"/>
    <w:rsid w:val="00BD3F3A"/>
    <w:rsid w:val="00BD4601"/>
    <w:rsid w:val="00BD5257"/>
    <w:rsid w:val="00BD5798"/>
    <w:rsid w:val="00BD5A65"/>
    <w:rsid w:val="00BD5EE5"/>
    <w:rsid w:val="00BD60FD"/>
    <w:rsid w:val="00BD6561"/>
    <w:rsid w:val="00BD6789"/>
    <w:rsid w:val="00BD69E3"/>
    <w:rsid w:val="00BD6E8E"/>
    <w:rsid w:val="00BD71B5"/>
    <w:rsid w:val="00BD73CC"/>
    <w:rsid w:val="00BD7420"/>
    <w:rsid w:val="00BD7685"/>
    <w:rsid w:val="00BD789D"/>
    <w:rsid w:val="00BD7F0E"/>
    <w:rsid w:val="00BD7FEF"/>
    <w:rsid w:val="00BE01BB"/>
    <w:rsid w:val="00BE02A7"/>
    <w:rsid w:val="00BE05D6"/>
    <w:rsid w:val="00BE071F"/>
    <w:rsid w:val="00BE10E6"/>
    <w:rsid w:val="00BE11A7"/>
    <w:rsid w:val="00BE12A8"/>
    <w:rsid w:val="00BE1EC4"/>
    <w:rsid w:val="00BE1F11"/>
    <w:rsid w:val="00BE2424"/>
    <w:rsid w:val="00BE2851"/>
    <w:rsid w:val="00BE312B"/>
    <w:rsid w:val="00BE33F2"/>
    <w:rsid w:val="00BE3995"/>
    <w:rsid w:val="00BE39DD"/>
    <w:rsid w:val="00BE3C01"/>
    <w:rsid w:val="00BE3C8D"/>
    <w:rsid w:val="00BE3D6C"/>
    <w:rsid w:val="00BE420F"/>
    <w:rsid w:val="00BE42BD"/>
    <w:rsid w:val="00BE4750"/>
    <w:rsid w:val="00BE49C5"/>
    <w:rsid w:val="00BE4A57"/>
    <w:rsid w:val="00BE4F56"/>
    <w:rsid w:val="00BE52E5"/>
    <w:rsid w:val="00BE5368"/>
    <w:rsid w:val="00BE54A6"/>
    <w:rsid w:val="00BE5572"/>
    <w:rsid w:val="00BE571F"/>
    <w:rsid w:val="00BE5999"/>
    <w:rsid w:val="00BE5C78"/>
    <w:rsid w:val="00BE5E01"/>
    <w:rsid w:val="00BE64DA"/>
    <w:rsid w:val="00BE6518"/>
    <w:rsid w:val="00BE663D"/>
    <w:rsid w:val="00BE6C44"/>
    <w:rsid w:val="00BE6D7B"/>
    <w:rsid w:val="00BE6DE9"/>
    <w:rsid w:val="00BE6F0E"/>
    <w:rsid w:val="00BE7525"/>
    <w:rsid w:val="00BE79CC"/>
    <w:rsid w:val="00BE7C52"/>
    <w:rsid w:val="00BE7FAE"/>
    <w:rsid w:val="00BF0310"/>
    <w:rsid w:val="00BF099C"/>
    <w:rsid w:val="00BF177F"/>
    <w:rsid w:val="00BF1A08"/>
    <w:rsid w:val="00BF2753"/>
    <w:rsid w:val="00BF281B"/>
    <w:rsid w:val="00BF2F00"/>
    <w:rsid w:val="00BF3163"/>
    <w:rsid w:val="00BF329E"/>
    <w:rsid w:val="00BF33DE"/>
    <w:rsid w:val="00BF346B"/>
    <w:rsid w:val="00BF3897"/>
    <w:rsid w:val="00BF4251"/>
    <w:rsid w:val="00BF4B55"/>
    <w:rsid w:val="00BF5264"/>
    <w:rsid w:val="00BF5677"/>
    <w:rsid w:val="00BF5B97"/>
    <w:rsid w:val="00BF5BD2"/>
    <w:rsid w:val="00BF6C8A"/>
    <w:rsid w:val="00BF6E73"/>
    <w:rsid w:val="00BF6E86"/>
    <w:rsid w:val="00BF710E"/>
    <w:rsid w:val="00BF7416"/>
    <w:rsid w:val="00BF75B6"/>
    <w:rsid w:val="00BF7B28"/>
    <w:rsid w:val="00C0015E"/>
    <w:rsid w:val="00C00465"/>
    <w:rsid w:val="00C0060E"/>
    <w:rsid w:val="00C0083E"/>
    <w:rsid w:val="00C00A9F"/>
    <w:rsid w:val="00C00EA7"/>
    <w:rsid w:val="00C00F74"/>
    <w:rsid w:val="00C010E8"/>
    <w:rsid w:val="00C0115C"/>
    <w:rsid w:val="00C017FB"/>
    <w:rsid w:val="00C018D1"/>
    <w:rsid w:val="00C01A60"/>
    <w:rsid w:val="00C01A96"/>
    <w:rsid w:val="00C02000"/>
    <w:rsid w:val="00C021EA"/>
    <w:rsid w:val="00C0235B"/>
    <w:rsid w:val="00C023B5"/>
    <w:rsid w:val="00C02541"/>
    <w:rsid w:val="00C02A35"/>
    <w:rsid w:val="00C02BA7"/>
    <w:rsid w:val="00C02FC6"/>
    <w:rsid w:val="00C035CC"/>
    <w:rsid w:val="00C037E6"/>
    <w:rsid w:val="00C03C5A"/>
    <w:rsid w:val="00C03D17"/>
    <w:rsid w:val="00C041FA"/>
    <w:rsid w:val="00C04266"/>
    <w:rsid w:val="00C044C9"/>
    <w:rsid w:val="00C046B5"/>
    <w:rsid w:val="00C04A7D"/>
    <w:rsid w:val="00C04DE1"/>
    <w:rsid w:val="00C05265"/>
    <w:rsid w:val="00C05631"/>
    <w:rsid w:val="00C058CD"/>
    <w:rsid w:val="00C05F38"/>
    <w:rsid w:val="00C06735"/>
    <w:rsid w:val="00C067BB"/>
    <w:rsid w:val="00C06DE2"/>
    <w:rsid w:val="00C07BCB"/>
    <w:rsid w:val="00C1009D"/>
    <w:rsid w:val="00C10579"/>
    <w:rsid w:val="00C10BF5"/>
    <w:rsid w:val="00C1100C"/>
    <w:rsid w:val="00C11010"/>
    <w:rsid w:val="00C11794"/>
    <w:rsid w:val="00C117C8"/>
    <w:rsid w:val="00C117EF"/>
    <w:rsid w:val="00C11849"/>
    <w:rsid w:val="00C11B70"/>
    <w:rsid w:val="00C11EC1"/>
    <w:rsid w:val="00C1224F"/>
    <w:rsid w:val="00C1226E"/>
    <w:rsid w:val="00C12B5D"/>
    <w:rsid w:val="00C12D3C"/>
    <w:rsid w:val="00C13700"/>
    <w:rsid w:val="00C13DD8"/>
    <w:rsid w:val="00C13E86"/>
    <w:rsid w:val="00C1418B"/>
    <w:rsid w:val="00C142C6"/>
    <w:rsid w:val="00C1458A"/>
    <w:rsid w:val="00C147D3"/>
    <w:rsid w:val="00C149AC"/>
    <w:rsid w:val="00C14B01"/>
    <w:rsid w:val="00C14FAE"/>
    <w:rsid w:val="00C156D2"/>
    <w:rsid w:val="00C158CC"/>
    <w:rsid w:val="00C1697A"/>
    <w:rsid w:val="00C16BAF"/>
    <w:rsid w:val="00C17169"/>
    <w:rsid w:val="00C17719"/>
    <w:rsid w:val="00C17FC0"/>
    <w:rsid w:val="00C202FC"/>
    <w:rsid w:val="00C20368"/>
    <w:rsid w:val="00C207AB"/>
    <w:rsid w:val="00C20A40"/>
    <w:rsid w:val="00C20F5F"/>
    <w:rsid w:val="00C21349"/>
    <w:rsid w:val="00C21830"/>
    <w:rsid w:val="00C218D5"/>
    <w:rsid w:val="00C219A9"/>
    <w:rsid w:val="00C21B16"/>
    <w:rsid w:val="00C22214"/>
    <w:rsid w:val="00C224FE"/>
    <w:rsid w:val="00C22E47"/>
    <w:rsid w:val="00C22EFE"/>
    <w:rsid w:val="00C22FAD"/>
    <w:rsid w:val="00C230C3"/>
    <w:rsid w:val="00C23811"/>
    <w:rsid w:val="00C2383A"/>
    <w:rsid w:val="00C23D36"/>
    <w:rsid w:val="00C241F8"/>
    <w:rsid w:val="00C2424C"/>
    <w:rsid w:val="00C243FF"/>
    <w:rsid w:val="00C25F77"/>
    <w:rsid w:val="00C26289"/>
    <w:rsid w:val="00C26333"/>
    <w:rsid w:val="00C26BF5"/>
    <w:rsid w:val="00C26E02"/>
    <w:rsid w:val="00C26FA0"/>
    <w:rsid w:val="00C273EE"/>
    <w:rsid w:val="00C2756B"/>
    <w:rsid w:val="00C27C1C"/>
    <w:rsid w:val="00C27E9E"/>
    <w:rsid w:val="00C3019F"/>
    <w:rsid w:val="00C306E0"/>
    <w:rsid w:val="00C30D6F"/>
    <w:rsid w:val="00C30F5B"/>
    <w:rsid w:val="00C311EA"/>
    <w:rsid w:val="00C31361"/>
    <w:rsid w:val="00C31536"/>
    <w:rsid w:val="00C31825"/>
    <w:rsid w:val="00C31D4D"/>
    <w:rsid w:val="00C32C5D"/>
    <w:rsid w:val="00C32CA7"/>
    <w:rsid w:val="00C32CDE"/>
    <w:rsid w:val="00C32FAD"/>
    <w:rsid w:val="00C33006"/>
    <w:rsid w:val="00C330AC"/>
    <w:rsid w:val="00C332E3"/>
    <w:rsid w:val="00C33A00"/>
    <w:rsid w:val="00C33A9E"/>
    <w:rsid w:val="00C33C5B"/>
    <w:rsid w:val="00C34003"/>
    <w:rsid w:val="00C341C7"/>
    <w:rsid w:val="00C34363"/>
    <w:rsid w:val="00C344A4"/>
    <w:rsid w:val="00C34FD6"/>
    <w:rsid w:val="00C3546F"/>
    <w:rsid w:val="00C35516"/>
    <w:rsid w:val="00C35DE0"/>
    <w:rsid w:val="00C36AF5"/>
    <w:rsid w:val="00C36EB7"/>
    <w:rsid w:val="00C37536"/>
    <w:rsid w:val="00C37662"/>
    <w:rsid w:val="00C37955"/>
    <w:rsid w:val="00C37959"/>
    <w:rsid w:val="00C37987"/>
    <w:rsid w:val="00C37A4F"/>
    <w:rsid w:val="00C37C8E"/>
    <w:rsid w:val="00C37CFD"/>
    <w:rsid w:val="00C40364"/>
    <w:rsid w:val="00C403F5"/>
    <w:rsid w:val="00C408BF"/>
    <w:rsid w:val="00C408D0"/>
    <w:rsid w:val="00C40A58"/>
    <w:rsid w:val="00C40DF3"/>
    <w:rsid w:val="00C40FCD"/>
    <w:rsid w:val="00C410FC"/>
    <w:rsid w:val="00C4117D"/>
    <w:rsid w:val="00C416B3"/>
    <w:rsid w:val="00C416DE"/>
    <w:rsid w:val="00C41725"/>
    <w:rsid w:val="00C420D0"/>
    <w:rsid w:val="00C421F1"/>
    <w:rsid w:val="00C4267C"/>
    <w:rsid w:val="00C426D5"/>
    <w:rsid w:val="00C42865"/>
    <w:rsid w:val="00C42FE7"/>
    <w:rsid w:val="00C43868"/>
    <w:rsid w:val="00C43BFD"/>
    <w:rsid w:val="00C43CA3"/>
    <w:rsid w:val="00C43EB5"/>
    <w:rsid w:val="00C44183"/>
    <w:rsid w:val="00C443EF"/>
    <w:rsid w:val="00C4450F"/>
    <w:rsid w:val="00C44AAD"/>
    <w:rsid w:val="00C45048"/>
    <w:rsid w:val="00C45107"/>
    <w:rsid w:val="00C45449"/>
    <w:rsid w:val="00C455B6"/>
    <w:rsid w:val="00C45798"/>
    <w:rsid w:val="00C457A9"/>
    <w:rsid w:val="00C459C8"/>
    <w:rsid w:val="00C45BD2"/>
    <w:rsid w:val="00C4617B"/>
    <w:rsid w:val="00C4652C"/>
    <w:rsid w:val="00C46FEC"/>
    <w:rsid w:val="00C4749D"/>
    <w:rsid w:val="00C47D19"/>
    <w:rsid w:val="00C506BB"/>
    <w:rsid w:val="00C50D79"/>
    <w:rsid w:val="00C50ED6"/>
    <w:rsid w:val="00C51163"/>
    <w:rsid w:val="00C51347"/>
    <w:rsid w:val="00C51962"/>
    <w:rsid w:val="00C51AAD"/>
    <w:rsid w:val="00C523FA"/>
    <w:rsid w:val="00C52608"/>
    <w:rsid w:val="00C526C0"/>
    <w:rsid w:val="00C52D19"/>
    <w:rsid w:val="00C5306D"/>
    <w:rsid w:val="00C53D6C"/>
    <w:rsid w:val="00C53D90"/>
    <w:rsid w:val="00C54A63"/>
    <w:rsid w:val="00C54B26"/>
    <w:rsid w:val="00C54D74"/>
    <w:rsid w:val="00C5518F"/>
    <w:rsid w:val="00C55CC5"/>
    <w:rsid w:val="00C55D9C"/>
    <w:rsid w:val="00C55DDB"/>
    <w:rsid w:val="00C5610F"/>
    <w:rsid w:val="00C5635A"/>
    <w:rsid w:val="00C567C6"/>
    <w:rsid w:val="00C56D12"/>
    <w:rsid w:val="00C5733A"/>
    <w:rsid w:val="00C57D7F"/>
    <w:rsid w:val="00C57EBA"/>
    <w:rsid w:val="00C603E6"/>
    <w:rsid w:val="00C6074C"/>
    <w:rsid w:val="00C60A8A"/>
    <w:rsid w:val="00C60B80"/>
    <w:rsid w:val="00C60DFF"/>
    <w:rsid w:val="00C61041"/>
    <w:rsid w:val="00C610BC"/>
    <w:rsid w:val="00C615F4"/>
    <w:rsid w:val="00C617FF"/>
    <w:rsid w:val="00C61CCA"/>
    <w:rsid w:val="00C6217E"/>
    <w:rsid w:val="00C621F9"/>
    <w:rsid w:val="00C62457"/>
    <w:rsid w:val="00C626AE"/>
    <w:rsid w:val="00C62780"/>
    <w:rsid w:val="00C62921"/>
    <w:rsid w:val="00C629D8"/>
    <w:rsid w:val="00C62D23"/>
    <w:rsid w:val="00C62F22"/>
    <w:rsid w:val="00C63182"/>
    <w:rsid w:val="00C6330A"/>
    <w:rsid w:val="00C633ED"/>
    <w:rsid w:val="00C63576"/>
    <w:rsid w:val="00C636D5"/>
    <w:rsid w:val="00C63A92"/>
    <w:rsid w:val="00C6425E"/>
    <w:rsid w:val="00C645ED"/>
    <w:rsid w:val="00C648F5"/>
    <w:rsid w:val="00C6583A"/>
    <w:rsid w:val="00C65B5F"/>
    <w:rsid w:val="00C65C02"/>
    <w:rsid w:val="00C65DC1"/>
    <w:rsid w:val="00C66E25"/>
    <w:rsid w:val="00C6798A"/>
    <w:rsid w:val="00C67A4E"/>
    <w:rsid w:val="00C67B6C"/>
    <w:rsid w:val="00C7003A"/>
    <w:rsid w:val="00C70A88"/>
    <w:rsid w:val="00C70AA7"/>
    <w:rsid w:val="00C710EF"/>
    <w:rsid w:val="00C71133"/>
    <w:rsid w:val="00C71475"/>
    <w:rsid w:val="00C71A3E"/>
    <w:rsid w:val="00C71D83"/>
    <w:rsid w:val="00C720C3"/>
    <w:rsid w:val="00C7264F"/>
    <w:rsid w:val="00C72AB8"/>
    <w:rsid w:val="00C72EEA"/>
    <w:rsid w:val="00C72FAC"/>
    <w:rsid w:val="00C740F5"/>
    <w:rsid w:val="00C742A4"/>
    <w:rsid w:val="00C74951"/>
    <w:rsid w:val="00C74CC8"/>
    <w:rsid w:val="00C74F53"/>
    <w:rsid w:val="00C7503F"/>
    <w:rsid w:val="00C7580B"/>
    <w:rsid w:val="00C75851"/>
    <w:rsid w:val="00C75975"/>
    <w:rsid w:val="00C75E77"/>
    <w:rsid w:val="00C762C8"/>
    <w:rsid w:val="00C76413"/>
    <w:rsid w:val="00C764E9"/>
    <w:rsid w:val="00C76A8A"/>
    <w:rsid w:val="00C76FFC"/>
    <w:rsid w:val="00C777D9"/>
    <w:rsid w:val="00C778F6"/>
    <w:rsid w:val="00C8027C"/>
    <w:rsid w:val="00C8146C"/>
    <w:rsid w:val="00C814C3"/>
    <w:rsid w:val="00C816D8"/>
    <w:rsid w:val="00C81C8F"/>
    <w:rsid w:val="00C82144"/>
    <w:rsid w:val="00C8270B"/>
    <w:rsid w:val="00C82A1A"/>
    <w:rsid w:val="00C82D50"/>
    <w:rsid w:val="00C834D5"/>
    <w:rsid w:val="00C83538"/>
    <w:rsid w:val="00C83675"/>
    <w:rsid w:val="00C841B3"/>
    <w:rsid w:val="00C84641"/>
    <w:rsid w:val="00C85396"/>
    <w:rsid w:val="00C85576"/>
    <w:rsid w:val="00C8558C"/>
    <w:rsid w:val="00C85CE1"/>
    <w:rsid w:val="00C85D2C"/>
    <w:rsid w:val="00C862FA"/>
    <w:rsid w:val="00C86317"/>
    <w:rsid w:val="00C86912"/>
    <w:rsid w:val="00C86BEA"/>
    <w:rsid w:val="00C86EC7"/>
    <w:rsid w:val="00C905A9"/>
    <w:rsid w:val="00C90770"/>
    <w:rsid w:val="00C90A2E"/>
    <w:rsid w:val="00C90BAB"/>
    <w:rsid w:val="00C90D20"/>
    <w:rsid w:val="00C91016"/>
    <w:rsid w:val="00C914E2"/>
    <w:rsid w:val="00C91646"/>
    <w:rsid w:val="00C91B67"/>
    <w:rsid w:val="00C92250"/>
    <w:rsid w:val="00C9261B"/>
    <w:rsid w:val="00C927EC"/>
    <w:rsid w:val="00C9283D"/>
    <w:rsid w:val="00C92F34"/>
    <w:rsid w:val="00C92FAF"/>
    <w:rsid w:val="00C930BE"/>
    <w:rsid w:val="00C93445"/>
    <w:rsid w:val="00C936B7"/>
    <w:rsid w:val="00C93B23"/>
    <w:rsid w:val="00C93BEE"/>
    <w:rsid w:val="00C94176"/>
    <w:rsid w:val="00C941DF"/>
    <w:rsid w:val="00C945EC"/>
    <w:rsid w:val="00C94A45"/>
    <w:rsid w:val="00C94CFA"/>
    <w:rsid w:val="00C94F7A"/>
    <w:rsid w:val="00C95059"/>
    <w:rsid w:val="00C954B0"/>
    <w:rsid w:val="00C95AF1"/>
    <w:rsid w:val="00C95B94"/>
    <w:rsid w:val="00C95C70"/>
    <w:rsid w:val="00C96589"/>
    <w:rsid w:val="00C96A3A"/>
    <w:rsid w:val="00C96FCB"/>
    <w:rsid w:val="00C975DE"/>
    <w:rsid w:val="00C97FCC"/>
    <w:rsid w:val="00CA05BC"/>
    <w:rsid w:val="00CA0892"/>
    <w:rsid w:val="00CA0A35"/>
    <w:rsid w:val="00CA0A77"/>
    <w:rsid w:val="00CA0EB6"/>
    <w:rsid w:val="00CA0EC5"/>
    <w:rsid w:val="00CA1597"/>
    <w:rsid w:val="00CA1946"/>
    <w:rsid w:val="00CA1C7C"/>
    <w:rsid w:val="00CA1D03"/>
    <w:rsid w:val="00CA201F"/>
    <w:rsid w:val="00CA206A"/>
    <w:rsid w:val="00CA210F"/>
    <w:rsid w:val="00CA229E"/>
    <w:rsid w:val="00CA23AB"/>
    <w:rsid w:val="00CA241B"/>
    <w:rsid w:val="00CA2861"/>
    <w:rsid w:val="00CA2E9C"/>
    <w:rsid w:val="00CA2EA1"/>
    <w:rsid w:val="00CA2F35"/>
    <w:rsid w:val="00CA336A"/>
    <w:rsid w:val="00CA35AD"/>
    <w:rsid w:val="00CA35D8"/>
    <w:rsid w:val="00CA40B7"/>
    <w:rsid w:val="00CA41F6"/>
    <w:rsid w:val="00CA46A6"/>
    <w:rsid w:val="00CA4BE7"/>
    <w:rsid w:val="00CA4CEA"/>
    <w:rsid w:val="00CA4CF1"/>
    <w:rsid w:val="00CA4D18"/>
    <w:rsid w:val="00CA4FC4"/>
    <w:rsid w:val="00CA5107"/>
    <w:rsid w:val="00CA6280"/>
    <w:rsid w:val="00CA6304"/>
    <w:rsid w:val="00CA64EA"/>
    <w:rsid w:val="00CA75E1"/>
    <w:rsid w:val="00CB04F0"/>
    <w:rsid w:val="00CB0676"/>
    <w:rsid w:val="00CB0795"/>
    <w:rsid w:val="00CB0986"/>
    <w:rsid w:val="00CB0FC3"/>
    <w:rsid w:val="00CB1570"/>
    <w:rsid w:val="00CB16ED"/>
    <w:rsid w:val="00CB17BF"/>
    <w:rsid w:val="00CB1817"/>
    <w:rsid w:val="00CB1997"/>
    <w:rsid w:val="00CB1D58"/>
    <w:rsid w:val="00CB1E0E"/>
    <w:rsid w:val="00CB1EE0"/>
    <w:rsid w:val="00CB269C"/>
    <w:rsid w:val="00CB2FE7"/>
    <w:rsid w:val="00CB3898"/>
    <w:rsid w:val="00CB3DA9"/>
    <w:rsid w:val="00CB4093"/>
    <w:rsid w:val="00CB45AF"/>
    <w:rsid w:val="00CB4A02"/>
    <w:rsid w:val="00CB4A37"/>
    <w:rsid w:val="00CB51D3"/>
    <w:rsid w:val="00CB53E2"/>
    <w:rsid w:val="00CB5447"/>
    <w:rsid w:val="00CB545C"/>
    <w:rsid w:val="00CB561D"/>
    <w:rsid w:val="00CB59CE"/>
    <w:rsid w:val="00CB5AC0"/>
    <w:rsid w:val="00CB5AD6"/>
    <w:rsid w:val="00CB5C2E"/>
    <w:rsid w:val="00CB631E"/>
    <w:rsid w:val="00CB6511"/>
    <w:rsid w:val="00CB6CE6"/>
    <w:rsid w:val="00CB6E7E"/>
    <w:rsid w:val="00CB7122"/>
    <w:rsid w:val="00CB71A6"/>
    <w:rsid w:val="00CB7365"/>
    <w:rsid w:val="00CB7759"/>
    <w:rsid w:val="00CB7B83"/>
    <w:rsid w:val="00CB7CF2"/>
    <w:rsid w:val="00CB7E5F"/>
    <w:rsid w:val="00CB7FC3"/>
    <w:rsid w:val="00CC01DB"/>
    <w:rsid w:val="00CC033D"/>
    <w:rsid w:val="00CC0D4D"/>
    <w:rsid w:val="00CC0FFE"/>
    <w:rsid w:val="00CC146E"/>
    <w:rsid w:val="00CC1584"/>
    <w:rsid w:val="00CC165C"/>
    <w:rsid w:val="00CC1EE8"/>
    <w:rsid w:val="00CC1F71"/>
    <w:rsid w:val="00CC2044"/>
    <w:rsid w:val="00CC24B4"/>
    <w:rsid w:val="00CC2B31"/>
    <w:rsid w:val="00CC2C90"/>
    <w:rsid w:val="00CC3217"/>
    <w:rsid w:val="00CC323B"/>
    <w:rsid w:val="00CC3288"/>
    <w:rsid w:val="00CC384E"/>
    <w:rsid w:val="00CC3D90"/>
    <w:rsid w:val="00CC3F80"/>
    <w:rsid w:val="00CC47DE"/>
    <w:rsid w:val="00CC4AA2"/>
    <w:rsid w:val="00CC5035"/>
    <w:rsid w:val="00CC523D"/>
    <w:rsid w:val="00CC5EAC"/>
    <w:rsid w:val="00CC646D"/>
    <w:rsid w:val="00CC6621"/>
    <w:rsid w:val="00CC6655"/>
    <w:rsid w:val="00CC66FC"/>
    <w:rsid w:val="00CC6D40"/>
    <w:rsid w:val="00CC6D93"/>
    <w:rsid w:val="00CC71C4"/>
    <w:rsid w:val="00CC7662"/>
    <w:rsid w:val="00CC7FA4"/>
    <w:rsid w:val="00CC7FFA"/>
    <w:rsid w:val="00CD01BE"/>
    <w:rsid w:val="00CD0399"/>
    <w:rsid w:val="00CD08A3"/>
    <w:rsid w:val="00CD09F8"/>
    <w:rsid w:val="00CD0A19"/>
    <w:rsid w:val="00CD19AB"/>
    <w:rsid w:val="00CD1FC9"/>
    <w:rsid w:val="00CD21A5"/>
    <w:rsid w:val="00CD2200"/>
    <w:rsid w:val="00CD265C"/>
    <w:rsid w:val="00CD2EC5"/>
    <w:rsid w:val="00CD385B"/>
    <w:rsid w:val="00CD3B53"/>
    <w:rsid w:val="00CD3D49"/>
    <w:rsid w:val="00CD40D1"/>
    <w:rsid w:val="00CD42F0"/>
    <w:rsid w:val="00CD437A"/>
    <w:rsid w:val="00CD455E"/>
    <w:rsid w:val="00CD473E"/>
    <w:rsid w:val="00CD489D"/>
    <w:rsid w:val="00CD4C9E"/>
    <w:rsid w:val="00CD4EBC"/>
    <w:rsid w:val="00CD50DC"/>
    <w:rsid w:val="00CD5350"/>
    <w:rsid w:val="00CD5B61"/>
    <w:rsid w:val="00CD5B8D"/>
    <w:rsid w:val="00CD5C3E"/>
    <w:rsid w:val="00CD60E5"/>
    <w:rsid w:val="00CD611F"/>
    <w:rsid w:val="00CD6555"/>
    <w:rsid w:val="00CD6681"/>
    <w:rsid w:val="00CD66C5"/>
    <w:rsid w:val="00CD690F"/>
    <w:rsid w:val="00CD6E5F"/>
    <w:rsid w:val="00CD72F6"/>
    <w:rsid w:val="00CD79ED"/>
    <w:rsid w:val="00CD7DBF"/>
    <w:rsid w:val="00CE0618"/>
    <w:rsid w:val="00CE0984"/>
    <w:rsid w:val="00CE0C0E"/>
    <w:rsid w:val="00CE1051"/>
    <w:rsid w:val="00CE15BB"/>
    <w:rsid w:val="00CE188C"/>
    <w:rsid w:val="00CE1A82"/>
    <w:rsid w:val="00CE1CE5"/>
    <w:rsid w:val="00CE2567"/>
    <w:rsid w:val="00CE28FC"/>
    <w:rsid w:val="00CE330E"/>
    <w:rsid w:val="00CE4622"/>
    <w:rsid w:val="00CE47D7"/>
    <w:rsid w:val="00CE4E47"/>
    <w:rsid w:val="00CE502B"/>
    <w:rsid w:val="00CE522C"/>
    <w:rsid w:val="00CE553B"/>
    <w:rsid w:val="00CE556B"/>
    <w:rsid w:val="00CE594D"/>
    <w:rsid w:val="00CE59F6"/>
    <w:rsid w:val="00CE5BFA"/>
    <w:rsid w:val="00CE60A8"/>
    <w:rsid w:val="00CE6916"/>
    <w:rsid w:val="00CE6A8F"/>
    <w:rsid w:val="00CE6AF1"/>
    <w:rsid w:val="00CE6C36"/>
    <w:rsid w:val="00CE6ED3"/>
    <w:rsid w:val="00CE70D3"/>
    <w:rsid w:val="00CE70EC"/>
    <w:rsid w:val="00CE72EF"/>
    <w:rsid w:val="00CE7753"/>
    <w:rsid w:val="00CE78C3"/>
    <w:rsid w:val="00CE7C25"/>
    <w:rsid w:val="00CF0016"/>
    <w:rsid w:val="00CF05D0"/>
    <w:rsid w:val="00CF071F"/>
    <w:rsid w:val="00CF087F"/>
    <w:rsid w:val="00CF0D98"/>
    <w:rsid w:val="00CF0E3A"/>
    <w:rsid w:val="00CF0F1A"/>
    <w:rsid w:val="00CF1620"/>
    <w:rsid w:val="00CF16D0"/>
    <w:rsid w:val="00CF1C31"/>
    <w:rsid w:val="00CF1DDC"/>
    <w:rsid w:val="00CF1E99"/>
    <w:rsid w:val="00CF1F94"/>
    <w:rsid w:val="00CF292E"/>
    <w:rsid w:val="00CF2944"/>
    <w:rsid w:val="00CF2D56"/>
    <w:rsid w:val="00CF32E9"/>
    <w:rsid w:val="00CF3465"/>
    <w:rsid w:val="00CF35B1"/>
    <w:rsid w:val="00CF3817"/>
    <w:rsid w:val="00CF3B36"/>
    <w:rsid w:val="00CF3C84"/>
    <w:rsid w:val="00CF3CD3"/>
    <w:rsid w:val="00CF416F"/>
    <w:rsid w:val="00CF41B7"/>
    <w:rsid w:val="00CF45F9"/>
    <w:rsid w:val="00CF4755"/>
    <w:rsid w:val="00CF479F"/>
    <w:rsid w:val="00CF4957"/>
    <w:rsid w:val="00CF4B06"/>
    <w:rsid w:val="00CF52E2"/>
    <w:rsid w:val="00CF53A6"/>
    <w:rsid w:val="00CF55E3"/>
    <w:rsid w:val="00CF57D6"/>
    <w:rsid w:val="00CF59E7"/>
    <w:rsid w:val="00CF5D27"/>
    <w:rsid w:val="00CF62A7"/>
    <w:rsid w:val="00CF63C9"/>
    <w:rsid w:val="00CF655E"/>
    <w:rsid w:val="00CF6590"/>
    <w:rsid w:val="00CF6B08"/>
    <w:rsid w:val="00CF70E0"/>
    <w:rsid w:val="00CF74A3"/>
    <w:rsid w:val="00CF7719"/>
    <w:rsid w:val="00CF7919"/>
    <w:rsid w:val="00CF7D63"/>
    <w:rsid w:val="00D005A5"/>
    <w:rsid w:val="00D00FED"/>
    <w:rsid w:val="00D010F2"/>
    <w:rsid w:val="00D012FD"/>
    <w:rsid w:val="00D01B9A"/>
    <w:rsid w:val="00D01E9A"/>
    <w:rsid w:val="00D020F8"/>
    <w:rsid w:val="00D02328"/>
    <w:rsid w:val="00D0248E"/>
    <w:rsid w:val="00D02914"/>
    <w:rsid w:val="00D030D7"/>
    <w:rsid w:val="00D03478"/>
    <w:rsid w:val="00D034FB"/>
    <w:rsid w:val="00D03A79"/>
    <w:rsid w:val="00D03EBE"/>
    <w:rsid w:val="00D045DC"/>
    <w:rsid w:val="00D04913"/>
    <w:rsid w:val="00D04AA4"/>
    <w:rsid w:val="00D04EC3"/>
    <w:rsid w:val="00D04EC4"/>
    <w:rsid w:val="00D04EED"/>
    <w:rsid w:val="00D052C3"/>
    <w:rsid w:val="00D0546B"/>
    <w:rsid w:val="00D0553A"/>
    <w:rsid w:val="00D05C02"/>
    <w:rsid w:val="00D05D20"/>
    <w:rsid w:val="00D05FDC"/>
    <w:rsid w:val="00D06189"/>
    <w:rsid w:val="00D0635D"/>
    <w:rsid w:val="00D06416"/>
    <w:rsid w:val="00D06C4B"/>
    <w:rsid w:val="00D06F6D"/>
    <w:rsid w:val="00D0756E"/>
    <w:rsid w:val="00D078BC"/>
    <w:rsid w:val="00D10002"/>
    <w:rsid w:val="00D111FB"/>
    <w:rsid w:val="00D11931"/>
    <w:rsid w:val="00D11D52"/>
    <w:rsid w:val="00D11E79"/>
    <w:rsid w:val="00D11F8A"/>
    <w:rsid w:val="00D120F7"/>
    <w:rsid w:val="00D12242"/>
    <w:rsid w:val="00D122BE"/>
    <w:rsid w:val="00D1237F"/>
    <w:rsid w:val="00D123A5"/>
    <w:rsid w:val="00D12690"/>
    <w:rsid w:val="00D127EA"/>
    <w:rsid w:val="00D12902"/>
    <w:rsid w:val="00D12E12"/>
    <w:rsid w:val="00D13C2C"/>
    <w:rsid w:val="00D140A2"/>
    <w:rsid w:val="00D14383"/>
    <w:rsid w:val="00D1479F"/>
    <w:rsid w:val="00D14CC3"/>
    <w:rsid w:val="00D14DF4"/>
    <w:rsid w:val="00D14EE9"/>
    <w:rsid w:val="00D15C2C"/>
    <w:rsid w:val="00D15C6B"/>
    <w:rsid w:val="00D160BB"/>
    <w:rsid w:val="00D16204"/>
    <w:rsid w:val="00D1663A"/>
    <w:rsid w:val="00D16BDB"/>
    <w:rsid w:val="00D1705C"/>
    <w:rsid w:val="00D17E46"/>
    <w:rsid w:val="00D20CBA"/>
    <w:rsid w:val="00D20D33"/>
    <w:rsid w:val="00D21385"/>
    <w:rsid w:val="00D215D0"/>
    <w:rsid w:val="00D2173B"/>
    <w:rsid w:val="00D219E4"/>
    <w:rsid w:val="00D21C43"/>
    <w:rsid w:val="00D21C7B"/>
    <w:rsid w:val="00D21FAD"/>
    <w:rsid w:val="00D22026"/>
    <w:rsid w:val="00D22243"/>
    <w:rsid w:val="00D22263"/>
    <w:rsid w:val="00D2273A"/>
    <w:rsid w:val="00D228D4"/>
    <w:rsid w:val="00D22B1F"/>
    <w:rsid w:val="00D22BCA"/>
    <w:rsid w:val="00D22E66"/>
    <w:rsid w:val="00D22F60"/>
    <w:rsid w:val="00D23CA9"/>
    <w:rsid w:val="00D240F5"/>
    <w:rsid w:val="00D24738"/>
    <w:rsid w:val="00D24794"/>
    <w:rsid w:val="00D2488E"/>
    <w:rsid w:val="00D249E2"/>
    <w:rsid w:val="00D25509"/>
    <w:rsid w:val="00D25652"/>
    <w:rsid w:val="00D25A50"/>
    <w:rsid w:val="00D25B24"/>
    <w:rsid w:val="00D25E78"/>
    <w:rsid w:val="00D26280"/>
    <w:rsid w:val="00D26678"/>
    <w:rsid w:val="00D266F0"/>
    <w:rsid w:val="00D26B63"/>
    <w:rsid w:val="00D273F6"/>
    <w:rsid w:val="00D277A1"/>
    <w:rsid w:val="00D278A7"/>
    <w:rsid w:val="00D303F0"/>
    <w:rsid w:val="00D306C5"/>
    <w:rsid w:val="00D30865"/>
    <w:rsid w:val="00D30BDF"/>
    <w:rsid w:val="00D30D49"/>
    <w:rsid w:val="00D30E68"/>
    <w:rsid w:val="00D30FE6"/>
    <w:rsid w:val="00D31B0B"/>
    <w:rsid w:val="00D3232B"/>
    <w:rsid w:val="00D3320C"/>
    <w:rsid w:val="00D33468"/>
    <w:rsid w:val="00D33559"/>
    <w:rsid w:val="00D3359A"/>
    <w:rsid w:val="00D338F8"/>
    <w:rsid w:val="00D33D66"/>
    <w:rsid w:val="00D33DE2"/>
    <w:rsid w:val="00D344F0"/>
    <w:rsid w:val="00D34A4E"/>
    <w:rsid w:val="00D351D6"/>
    <w:rsid w:val="00D35257"/>
    <w:rsid w:val="00D352F0"/>
    <w:rsid w:val="00D3567D"/>
    <w:rsid w:val="00D35E62"/>
    <w:rsid w:val="00D36080"/>
    <w:rsid w:val="00D36297"/>
    <w:rsid w:val="00D369EC"/>
    <w:rsid w:val="00D36AB5"/>
    <w:rsid w:val="00D36CA1"/>
    <w:rsid w:val="00D3701D"/>
    <w:rsid w:val="00D37024"/>
    <w:rsid w:val="00D3735F"/>
    <w:rsid w:val="00D373FF"/>
    <w:rsid w:val="00D37492"/>
    <w:rsid w:val="00D375E3"/>
    <w:rsid w:val="00D40111"/>
    <w:rsid w:val="00D40360"/>
    <w:rsid w:val="00D4093E"/>
    <w:rsid w:val="00D4103F"/>
    <w:rsid w:val="00D41396"/>
    <w:rsid w:val="00D41403"/>
    <w:rsid w:val="00D415DD"/>
    <w:rsid w:val="00D4162F"/>
    <w:rsid w:val="00D419F9"/>
    <w:rsid w:val="00D41AD7"/>
    <w:rsid w:val="00D41B99"/>
    <w:rsid w:val="00D41C54"/>
    <w:rsid w:val="00D41DED"/>
    <w:rsid w:val="00D41F8A"/>
    <w:rsid w:val="00D4205A"/>
    <w:rsid w:val="00D42071"/>
    <w:rsid w:val="00D42502"/>
    <w:rsid w:val="00D4266E"/>
    <w:rsid w:val="00D42AA0"/>
    <w:rsid w:val="00D42C01"/>
    <w:rsid w:val="00D42C24"/>
    <w:rsid w:val="00D42C29"/>
    <w:rsid w:val="00D42F2A"/>
    <w:rsid w:val="00D4317C"/>
    <w:rsid w:val="00D43433"/>
    <w:rsid w:val="00D4364D"/>
    <w:rsid w:val="00D43A95"/>
    <w:rsid w:val="00D43CDF"/>
    <w:rsid w:val="00D443A7"/>
    <w:rsid w:val="00D44797"/>
    <w:rsid w:val="00D44E9B"/>
    <w:rsid w:val="00D4514F"/>
    <w:rsid w:val="00D45867"/>
    <w:rsid w:val="00D45C70"/>
    <w:rsid w:val="00D45C9E"/>
    <w:rsid w:val="00D4657B"/>
    <w:rsid w:val="00D46604"/>
    <w:rsid w:val="00D467A3"/>
    <w:rsid w:val="00D467DC"/>
    <w:rsid w:val="00D46A04"/>
    <w:rsid w:val="00D46A8D"/>
    <w:rsid w:val="00D46F95"/>
    <w:rsid w:val="00D4704F"/>
    <w:rsid w:val="00D4716B"/>
    <w:rsid w:val="00D47240"/>
    <w:rsid w:val="00D47260"/>
    <w:rsid w:val="00D473AB"/>
    <w:rsid w:val="00D4759B"/>
    <w:rsid w:val="00D475B7"/>
    <w:rsid w:val="00D47F2B"/>
    <w:rsid w:val="00D50135"/>
    <w:rsid w:val="00D503D4"/>
    <w:rsid w:val="00D5064B"/>
    <w:rsid w:val="00D50672"/>
    <w:rsid w:val="00D50E20"/>
    <w:rsid w:val="00D50F64"/>
    <w:rsid w:val="00D5128B"/>
    <w:rsid w:val="00D5158D"/>
    <w:rsid w:val="00D51D01"/>
    <w:rsid w:val="00D51E42"/>
    <w:rsid w:val="00D51F8A"/>
    <w:rsid w:val="00D51FC2"/>
    <w:rsid w:val="00D521C5"/>
    <w:rsid w:val="00D52763"/>
    <w:rsid w:val="00D52FED"/>
    <w:rsid w:val="00D53468"/>
    <w:rsid w:val="00D536EE"/>
    <w:rsid w:val="00D53810"/>
    <w:rsid w:val="00D538A1"/>
    <w:rsid w:val="00D53D36"/>
    <w:rsid w:val="00D54251"/>
    <w:rsid w:val="00D5461B"/>
    <w:rsid w:val="00D54856"/>
    <w:rsid w:val="00D54A29"/>
    <w:rsid w:val="00D54BE0"/>
    <w:rsid w:val="00D54CD1"/>
    <w:rsid w:val="00D54EC1"/>
    <w:rsid w:val="00D556BB"/>
    <w:rsid w:val="00D55A49"/>
    <w:rsid w:val="00D55CC6"/>
    <w:rsid w:val="00D5603C"/>
    <w:rsid w:val="00D561E3"/>
    <w:rsid w:val="00D563AC"/>
    <w:rsid w:val="00D564E9"/>
    <w:rsid w:val="00D56508"/>
    <w:rsid w:val="00D56865"/>
    <w:rsid w:val="00D5690A"/>
    <w:rsid w:val="00D56D6D"/>
    <w:rsid w:val="00D571D8"/>
    <w:rsid w:val="00D574C5"/>
    <w:rsid w:val="00D57858"/>
    <w:rsid w:val="00D57E3F"/>
    <w:rsid w:val="00D6015A"/>
    <w:rsid w:val="00D603D9"/>
    <w:rsid w:val="00D60F22"/>
    <w:rsid w:val="00D610F4"/>
    <w:rsid w:val="00D61397"/>
    <w:rsid w:val="00D61678"/>
    <w:rsid w:val="00D61D39"/>
    <w:rsid w:val="00D62069"/>
    <w:rsid w:val="00D6237A"/>
    <w:rsid w:val="00D62413"/>
    <w:rsid w:val="00D62741"/>
    <w:rsid w:val="00D6299B"/>
    <w:rsid w:val="00D62C30"/>
    <w:rsid w:val="00D639C8"/>
    <w:rsid w:val="00D63DD1"/>
    <w:rsid w:val="00D6426E"/>
    <w:rsid w:val="00D642DF"/>
    <w:rsid w:val="00D653E8"/>
    <w:rsid w:val="00D6560B"/>
    <w:rsid w:val="00D65769"/>
    <w:rsid w:val="00D657B6"/>
    <w:rsid w:val="00D65A5D"/>
    <w:rsid w:val="00D6625C"/>
    <w:rsid w:val="00D66666"/>
    <w:rsid w:val="00D66C57"/>
    <w:rsid w:val="00D66E97"/>
    <w:rsid w:val="00D66EC8"/>
    <w:rsid w:val="00D66F00"/>
    <w:rsid w:val="00D670FF"/>
    <w:rsid w:val="00D6717B"/>
    <w:rsid w:val="00D671CD"/>
    <w:rsid w:val="00D67556"/>
    <w:rsid w:val="00D6772B"/>
    <w:rsid w:val="00D67F7D"/>
    <w:rsid w:val="00D701D7"/>
    <w:rsid w:val="00D704DB"/>
    <w:rsid w:val="00D70539"/>
    <w:rsid w:val="00D70766"/>
    <w:rsid w:val="00D70872"/>
    <w:rsid w:val="00D70E3D"/>
    <w:rsid w:val="00D718BB"/>
    <w:rsid w:val="00D719A4"/>
    <w:rsid w:val="00D71CD4"/>
    <w:rsid w:val="00D71EB9"/>
    <w:rsid w:val="00D727D2"/>
    <w:rsid w:val="00D72CFA"/>
    <w:rsid w:val="00D72D08"/>
    <w:rsid w:val="00D72D4A"/>
    <w:rsid w:val="00D72F7A"/>
    <w:rsid w:val="00D73072"/>
    <w:rsid w:val="00D738B1"/>
    <w:rsid w:val="00D73E68"/>
    <w:rsid w:val="00D74249"/>
    <w:rsid w:val="00D74704"/>
    <w:rsid w:val="00D7473F"/>
    <w:rsid w:val="00D748AF"/>
    <w:rsid w:val="00D748EF"/>
    <w:rsid w:val="00D753C7"/>
    <w:rsid w:val="00D7566D"/>
    <w:rsid w:val="00D75A03"/>
    <w:rsid w:val="00D75CB7"/>
    <w:rsid w:val="00D76319"/>
    <w:rsid w:val="00D7683D"/>
    <w:rsid w:val="00D7739C"/>
    <w:rsid w:val="00D774EB"/>
    <w:rsid w:val="00D77912"/>
    <w:rsid w:val="00D8016B"/>
    <w:rsid w:val="00D80316"/>
    <w:rsid w:val="00D8084E"/>
    <w:rsid w:val="00D80E59"/>
    <w:rsid w:val="00D810BF"/>
    <w:rsid w:val="00D81377"/>
    <w:rsid w:val="00D818A5"/>
    <w:rsid w:val="00D819B9"/>
    <w:rsid w:val="00D81DE0"/>
    <w:rsid w:val="00D81E25"/>
    <w:rsid w:val="00D8225F"/>
    <w:rsid w:val="00D8245D"/>
    <w:rsid w:val="00D82C0F"/>
    <w:rsid w:val="00D82E94"/>
    <w:rsid w:val="00D8309B"/>
    <w:rsid w:val="00D83468"/>
    <w:rsid w:val="00D8376D"/>
    <w:rsid w:val="00D838C7"/>
    <w:rsid w:val="00D838FB"/>
    <w:rsid w:val="00D83984"/>
    <w:rsid w:val="00D839A1"/>
    <w:rsid w:val="00D83EA1"/>
    <w:rsid w:val="00D840D7"/>
    <w:rsid w:val="00D842E2"/>
    <w:rsid w:val="00D846D1"/>
    <w:rsid w:val="00D8531F"/>
    <w:rsid w:val="00D85BA1"/>
    <w:rsid w:val="00D85C9B"/>
    <w:rsid w:val="00D86706"/>
    <w:rsid w:val="00D868AD"/>
    <w:rsid w:val="00D86DEC"/>
    <w:rsid w:val="00D86F32"/>
    <w:rsid w:val="00D86F63"/>
    <w:rsid w:val="00D8751A"/>
    <w:rsid w:val="00D87689"/>
    <w:rsid w:val="00D876E8"/>
    <w:rsid w:val="00D87714"/>
    <w:rsid w:val="00D87C8B"/>
    <w:rsid w:val="00D87E43"/>
    <w:rsid w:val="00D90294"/>
    <w:rsid w:val="00D903E8"/>
    <w:rsid w:val="00D908FE"/>
    <w:rsid w:val="00D914BF"/>
    <w:rsid w:val="00D916C5"/>
    <w:rsid w:val="00D917E4"/>
    <w:rsid w:val="00D91A53"/>
    <w:rsid w:val="00D92030"/>
    <w:rsid w:val="00D9252D"/>
    <w:rsid w:val="00D92D5F"/>
    <w:rsid w:val="00D93196"/>
    <w:rsid w:val="00D937EA"/>
    <w:rsid w:val="00D93A21"/>
    <w:rsid w:val="00D93FC2"/>
    <w:rsid w:val="00D940DF"/>
    <w:rsid w:val="00D94126"/>
    <w:rsid w:val="00D94591"/>
    <w:rsid w:val="00D94E5E"/>
    <w:rsid w:val="00D94E65"/>
    <w:rsid w:val="00D95158"/>
    <w:rsid w:val="00D95ACF"/>
    <w:rsid w:val="00D95D92"/>
    <w:rsid w:val="00D96490"/>
    <w:rsid w:val="00D964CB"/>
    <w:rsid w:val="00D96A02"/>
    <w:rsid w:val="00D97548"/>
    <w:rsid w:val="00D97A0C"/>
    <w:rsid w:val="00D97CF8"/>
    <w:rsid w:val="00D97E41"/>
    <w:rsid w:val="00DA01AD"/>
    <w:rsid w:val="00DA0755"/>
    <w:rsid w:val="00DA0A27"/>
    <w:rsid w:val="00DA0EEF"/>
    <w:rsid w:val="00DA1028"/>
    <w:rsid w:val="00DA1460"/>
    <w:rsid w:val="00DA179B"/>
    <w:rsid w:val="00DA17E8"/>
    <w:rsid w:val="00DA1C99"/>
    <w:rsid w:val="00DA24A2"/>
    <w:rsid w:val="00DA252D"/>
    <w:rsid w:val="00DA2776"/>
    <w:rsid w:val="00DA282D"/>
    <w:rsid w:val="00DA2D9B"/>
    <w:rsid w:val="00DA31C5"/>
    <w:rsid w:val="00DA3317"/>
    <w:rsid w:val="00DA4116"/>
    <w:rsid w:val="00DA429C"/>
    <w:rsid w:val="00DA4935"/>
    <w:rsid w:val="00DA4BA4"/>
    <w:rsid w:val="00DA4FE1"/>
    <w:rsid w:val="00DA5081"/>
    <w:rsid w:val="00DA51AA"/>
    <w:rsid w:val="00DA52C6"/>
    <w:rsid w:val="00DA55FD"/>
    <w:rsid w:val="00DA57BA"/>
    <w:rsid w:val="00DA5BDA"/>
    <w:rsid w:val="00DA5ED0"/>
    <w:rsid w:val="00DA6048"/>
    <w:rsid w:val="00DA6126"/>
    <w:rsid w:val="00DA643F"/>
    <w:rsid w:val="00DA6730"/>
    <w:rsid w:val="00DA6DA8"/>
    <w:rsid w:val="00DA6EC3"/>
    <w:rsid w:val="00DA6F8D"/>
    <w:rsid w:val="00DA7A91"/>
    <w:rsid w:val="00DA7AC7"/>
    <w:rsid w:val="00DA7DDA"/>
    <w:rsid w:val="00DB07B2"/>
    <w:rsid w:val="00DB08BE"/>
    <w:rsid w:val="00DB092C"/>
    <w:rsid w:val="00DB0935"/>
    <w:rsid w:val="00DB098F"/>
    <w:rsid w:val="00DB129E"/>
    <w:rsid w:val="00DB13CE"/>
    <w:rsid w:val="00DB15F8"/>
    <w:rsid w:val="00DB1787"/>
    <w:rsid w:val="00DB18BA"/>
    <w:rsid w:val="00DB1A3F"/>
    <w:rsid w:val="00DB2263"/>
    <w:rsid w:val="00DB22A9"/>
    <w:rsid w:val="00DB260D"/>
    <w:rsid w:val="00DB2682"/>
    <w:rsid w:val="00DB2BD6"/>
    <w:rsid w:val="00DB2DB5"/>
    <w:rsid w:val="00DB363A"/>
    <w:rsid w:val="00DB36BE"/>
    <w:rsid w:val="00DB3826"/>
    <w:rsid w:val="00DB3BF0"/>
    <w:rsid w:val="00DB4253"/>
    <w:rsid w:val="00DB43B1"/>
    <w:rsid w:val="00DB4D8A"/>
    <w:rsid w:val="00DB4E32"/>
    <w:rsid w:val="00DB523A"/>
    <w:rsid w:val="00DB539A"/>
    <w:rsid w:val="00DB5906"/>
    <w:rsid w:val="00DB5DDF"/>
    <w:rsid w:val="00DB5EFE"/>
    <w:rsid w:val="00DB6170"/>
    <w:rsid w:val="00DB62E6"/>
    <w:rsid w:val="00DB6715"/>
    <w:rsid w:val="00DB6C40"/>
    <w:rsid w:val="00DB767B"/>
    <w:rsid w:val="00DB769B"/>
    <w:rsid w:val="00DB7BDC"/>
    <w:rsid w:val="00DB7C9D"/>
    <w:rsid w:val="00DB7EA6"/>
    <w:rsid w:val="00DC0280"/>
    <w:rsid w:val="00DC0287"/>
    <w:rsid w:val="00DC037B"/>
    <w:rsid w:val="00DC08C6"/>
    <w:rsid w:val="00DC0E4B"/>
    <w:rsid w:val="00DC0F7C"/>
    <w:rsid w:val="00DC0FF4"/>
    <w:rsid w:val="00DC1184"/>
    <w:rsid w:val="00DC1290"/>
    <w:rsid w:val="00DC1547"/>
    <w:rsid w:val="00DC1BF9"/>
    <w:rsid w:val="00DC1ED7"/>
    <w:rsid w:val="00DC1F07"/>
    <w:rsid w:val="00DC2FDD"/>
    <w:rsid w:val="00DC344F"/>
    <w:rsid w:val="00DC3752"/>
    <w:rsid w:val="00DC3D04"/>
    <w:rsid w:val="00DC3D56"/>
    <w:rsid w:val="00DC3DBC"/>
    <w:rsid w:val="00DC436C"/>
    <w:rsid w:val="00DC4B68"/>
    <w:rsid w:val="00DC4FE7"/>
    <w:rsid w:val="00DC5523"/>
    <w:rsid w:val="00DC566E"/>
    <w:rsid w:val="00DC57E1"/>
    <w:rsid w:val="00DC58D1"/>
    <w:rsid w:val="00DC5B35"/>
    <w:rsid w:val="00DC5DC6"/>
    <w:rsid w:val="00DC5ED0"/>
    <w:rsid w:val="00DC5FD5"/>
    <w:rsid w:val="00DC615C"/>
    <w:rsid w:val="00DC636B"/>
    <w:rsid w:val="00DC644B"/>
    <w:rsid w:val="00DC687C"/>
    <w:rsid w:val="00DC6D04"/>
    <w:rsid w:val="00DC709F"/>
    <w:rsid w:val="00DC73C7"/>
    <w:rsid w:val="00DC7734"/>
    <w:rsid w:val="00DC7EC5"/>
    <w:rsid w:val="00DD0290"/>
    <w:rsid w:val="00DD0366"/>
    <w:rsid w:val="00DD0552"/>
    <w:rsid w:val="00DD0554"/>
    <w:rsid w:val="00DD0C0B"/>
    <w:rsid w:val="00DD0EE0"/>
    <w:rsid w:val="00DD10F4"/>
    <w:rsid w:val="00DD1484"/>
    <w:rsid w:val="00DD195E"/>
    <w:rsid w:val="00DD1AA6"/>
    <w:rsid w:val="00DD1BEA"/>
    <w:rsid w:val="00DD2169"/>
    <w:rsid w:val="00DD2297"/>
    <w:rsid w:val="00DD24ED"/>
    <w:rsid w:val="00DD25DF"/>
    <w:rsid w:val="00DD26C0"/>
    <w:rsid w:val="00DD2A51"/>
    <w:rsid w:val="00DD2BA3"/>
    <w:rsid w:val="00DD2C4E"/>
    <w:rsid w:val="00DD3541"/>
    <w:rsid w:val="00DD35F4"/>
    <w:rsid w:val="00DD3824"/>
    <w:rsid w:val="00DD395F"/>
    <w:rsid w:val="00DD45C9"/>
    <w:rsid w:val="00DD4C7D"/>
    <w:rsid w:val="00DD4C9E"/>
    <w:rsid w:val="00DD4D11"/>
    <w:rsid w:val="00DD4D3E"/>
    <w:rsid w:val="00DD4D54"/>
    <w:rsid w:val="00DD4FA6"/>
    <w:rsid w:val="00DD4FBF"/>
    <w:rsid w:val="00DD5345"/>
    <w:rsid w:val="00DD549F"/>
    <w:rsid w:val="00DD5703"/>
    <w:rsid w:val="00DD58B5"/>
    <w:rsid w:val="00DD5A1B"/>
    <w:rsid w:val="00DD5A78"/>
    <w:rsid w:val="00DD5E8B"/>
    <w:rsid w:val="00DD649F"/>
    <w:rsid w:val="00DD64EC"/>
    <w:rsid w:val="00DD65AC"/>
    <w:rsid w:val="00DD6754"/>
    <w:rsid w:val="00DD6A59"/>
    <w:rsid w:val="00DD6DB4"/>
    <w:rsid w:val="00DD6DDD"/>
    <w:rsid w:val="00DD6E83"/>
    <w:rsid w:val="00DD7302"/>
    <w:rsid w:val="00DD752E"/>
    <w:rsid w:val="00DD7A3D"/>
    <w:rsid w:val="00DD7E3D"/>
    <w:rsid w:val="00DD7F8B"/>
    <w:rsid w:val="00DE05B2"/>
    <w:rsid w:val="00DE070F"/>
    <w:rsid w:val="00DE08EA"/>
    <w:rsid w:val="00DE1042"/>
    <w:rsid w:val="00DE185B"/>
    <w:rsid w:val="00DE1A16"/>
    <w:rsid w:val="00DE2464"/>
    <w:rsid w:val="00DE24F9"/>
    <w:rsid w:val="00DE276F"/>
    <w:rsid w:val="00DE2CA2"/>
    <w:rsid w:val="00DE32C8"/>
    <w:rsid w:val="00DE399E"/>
    <w:rsid w:val="00DE3C68"/>
    <w:rsid w:val="00DE4A9D"/>
    <w:rsid w:val="00DE5C0E"/>
    <w:rsid w:val="00DE5DAB"/>
    <w:rsid w:val="00DE5DCC"/>
    <w:rsid w:val="00DE5E53"/>
    <w:rsid w:val="00DE5E91"/>
    <w:rsid w:val="00DE6363"/>
    <w:rsid w:val="00DE6763"/>
    <w:rsid w:val="00DE6B18"/>
    <w:rsid w:val="00DE79A3"/>
    <w:rsid w:val="00DE7C66"/>
    <w:rsid w:val="00DE7E4B"/>
    <w:rsid w:val="00DF020B"/>
    <w:rsid w:val="00DF042D"/>
    <w:rsid w:val="00DF08A4"/>
    <w:rsid w:val="00DF0AA6"/>
    <w:rsid w:val="00DF0CE3"/>
    <w:rsid w:val="00DF1B8B"/>
    <w:rsid w:val="00DF1C81"/>
    <w:rsid w:val="00DF1EC3"/>
    <w:rsid w:val="00DF1F13"/>
    <w:rsid w:val="00DF2399"/>
    <w:rsid w:val="00DF25A6"/>
    <w:rsid w:val="00DF2875"/>
    <w:rsid w:val="00DF2A2D"/>
    <w:rsid w:val="00DF2E68"/>
    <w:rsid w:val="00DF344A"/>
    <w:rsid w:val="00DF3560"/>
    <w:rsid w:val="00DF3861"/>
    <w:rsid w:val="00DF3A53"/>
    <w:rsid w:val="00DF40E8"/>
    <w:rsid w:val="00DF4A17"/>
    <w:rsid w:val="00DF4A46"/>
    <w:rsid w:val="00DF4C0C"/>
    <w:rsid w:val="00DF53FD"/>
    <w:rsid w:val="00DF5BE8"/>
    <w:rsid w:val="00DF60A9"/>
    <w:rsid w:val="00DF67C2"/>
    <w:rsid w:val="00DF6808"/>
    <w:rsid w:val="00DF6E13"/>
    <w:rsid w:val="00DF6E53"/>
    <w:rsid w:val="00DF700D"/>
    <w:rsid w:val="00DF78C1"/>
    <w:rsid w:val="00E00186"/>
    <w:rsid w:val="00E00750"/>
    <w:rsid w:val="00E00C6B"/>
    <w:rsid w:val="00E01850"/>
    <w:rsid w:val="00E01B94"/>
    <w:rsid w:val="00E01C3E"/>
    <w:rsid w:val="00E020AF"/>
    <w:rsid w:val="00E023B6"/>
    <w:rsid w:val="00E039F4"/>
    <w:rsid w:val="00E03C55"/>
    <w:rsid w:val="00E03EB3"/>
    <w:rsid w:val="00E03F05"/>
    <w:rsid w:val="00E03F91"/>
    <w:rsid w:val="00E04018"/>
    <w:rsid w:val="00E042C5"/>
    <w:rsid w:val="00E04858"/>
    <w:rsid w:val="00E04A9D"/>
    <w:rsid w:val="00E04B92"/>
    <w:rsid w:val="00E04ECC"/>
    <w:rsid w:val="00E0525C"/>
    <w:rsid w:val="00E05EBC"/>
    <w:rsid w:val="00E0664F"/>
    <w:rsid w:val="00E06ADC"/>
    <w:rsid w:val="00E06BFB"/>
    <w:rsid w:val="00E06D43"/>
    <w:rsid w:val="00E06E1D"/>
    <w:rsid w:val="00E06FD6"/>
    <w:rsid w:val="00E071D8"/>
    <w:rsid w:val="00E0738C"/>
    <w:rsid w:val="00E0745C"/>
    <w:rsid w:val="00E07942"/>
    <w:rsid w:val="00E07962"/>
    <w:rsid w:val="00E07E01"/>
    <w:rsid w:val="00E1007A"/>
    <w:rsid w:val="00E10390"/>
    <w:rsid w:val="00E10542"/>
    <w:rsid w:val="00E10901"/>
    <w:rsid w:val="00E10980"/>
    <w:rsid w:val="00E10C57"/>
    <w:rsid w:val="00E1129F"/>
    <w:rsid w:val="00E112A4"/>
    <w:rsid w:val="00E11A66"/>
    <w:rsid w:val="00E11BCB"/>
    <w:rsid w:val="00E1249F"/>
    <w:rsid w:val="00E129B6"/>
    <w:rsid w:val="00E12D46"/>
    <w:rsid w:val="00E13242"/>
    <w:rsid w:val="00E13273"/>
    <w:rsid w:val="00E133E0"/>
    <w:rsid w:val="00E13933"/>
    <w:rsid w:val="00E13BFD"/>
    <w:rsid w:val="00E13DE2"/>
    <w:rsid w:val="00E13E74"/>
    <w:rsid w:val="00E14445"/>
    <w:rsid w:val="00E1481E"/>
    <w:rsid w:val="00E14976"/>
    <w:rsid w:val="00E14D84"/>
    <w:rsid w:val="00E1542B"/>
    <w:rsid w:val="00E159AA"/>
    <w:rsid w:val="00E15D9C"/>
    <w:rsid w:val="00E15F72"/>
    <w:rsid w:val="00E1605E"/>
    <w:rsid w:val="00E1690F"/>
    <w:rsid w:val="00E16E7B"/>
    <w:rsid w:val="00E1715F"/>
    <w:rsid w:val="00E174AA"/>
    <w:rsid w:val="00E176B0"/>
    <w:rsid w:val="00E17EFD"/>
    <w:rsid w:val="00E201C9"/>
    <w:rsid w:val="00E204DB"/>
    <w:rsid w:val="00E20779"/>
    <w:rsid w:val="00E20BA9"/>
    <w:rsid w:val="00E20EFA"/>
    <w:rsid w:val="00E20F7E"/>
    <w:rsid w:val="00E213B2"/>
    <w:rsid w:val="00E213B9"/>
    <w:rsid w:val="00E2185A"/>
    <w:rsid w:val="00E218F5"/>
    <w:rsid w:val="00E21ABD"/>
    <w:rsid w:val="00E21B2B"/>
    <w:rsid w:val="00E21B8E"/>
    <w:rsid w:val="00E21D6C"/>
    <w:rsid w:val="00E21F87"/>
    <w:rsid w:val="00E21F88"/>
    <w:rsid w:val="00E220C0"/>
    <w:rsid w:val="00E225F0"/>
    <w:rsid w:val="00E226FC"/>
    <w:rsid w:val="00E22805"/>
    <w:rsid w:val="00E22B56"/>
    <w:rsid w:val="00E23153"/>
    <w:rsid w:val="00E23848"/>
    <w:rsid w:val="00E240F5"/>
    <w:rsid w:val="00E2433C"/>
    <w:rsid w:val="00E246D6"/>
    <w:rsid w:val="00E248B2"/>
    <w:rsid w:val="00E24928"/>
    <w:rsid w:val="00E24DAC"/>
    <w:rsid w:val="00E24E34"/>
    <w:rsid w:val="00E24E56"/>
    <w:rsid w:val="00E24EBB"/>
    <w:rsid w:val="00E25002"/>
    <w:rsid w:val="00E251EE"/>
    <w:rsid w:val="00E25934"/>
    <w:rsid w:val="00E26775"/>
    <w:rsid w:val="00E26B93"/>
    <w:rsid w:val="00E26D9C"/>
    <w:rsid w:val="00E26E5E"/>
    <w:rsid w:val="00E26FF4"/>
    <w:rsid w:val="00E27045"/>
    <w:rsid w:val="00E272F5"/>
    <w:rsid w:val="00E27462"/>
    <w:rsid w:val="00E27896"/>
    <w:rsid w:val="00E2794F"/>
    <w:rsid w:val="00E27C6D"/>
    <w:rsid w:val="00E30233"/>
    <w:rsid w:val="00E304E6"/>
    <w:rsid w:val="00E3051F"/>
    <w:rsid w:val="00E30873"/>
    <w:rsid w:val="00E31342"/>
    <w:rsid w:val="00E31574"/>
    <w:rsid w:val="00E31A36"/>
    <w:rsid w:val="00E31C76"/>
    <w:rsid w:val="00E31E01"/>
    <w:rsid w:val="00E31E28"/>
    <w:rsid w:val="00E323EA"/>
    <w:rsid w:val="00E32687"/>
    <w:rsid w:val="00E3299D"/>
    <w:rsid w:val="00E32C29"/>
    <w:rsid w:val="00E330A5"/>
    <w:rsid w:val="00E3329C"/>
    <w:rsid w:val="00E334C5"/>
    <w:rsid w:val="00E33911"/>
    <w:rsid w:val="00E33DF8"/>
    <w:rsid w:val="00E33F75"/>
    <w:rsid w:val="00E34426"/>
    <w:rsid w:val="00E3487D"/>
    <w:rsid w:val="00E34B90"/>
    <w:rsid w:val="00E34BA0"/>
    <w:rsid w:val="00E34E0E"/>
    <w:rsid w:val="00E3519D"/>
    <w:rsid w:val="00E35476"/>
    <w:rsid w:val="00E35588"/>
    <w:rsid w:val="00E35BB4"/>
    <w:rsid w:val="00E3616F"/>
    <w:rsid w:val="00E36DA7"/>
    <w:rsid w:val="00E377B8"/>
    <w:rsid w:val="00E3795C"/>
    <w:rsid w:val="00E379B5"/>
    <w:rsid w:val="00E37DF3"/>
    <w:rsid w:val="00E400D1"/>
    <w:rsid w:val="00E4075E"/>
    <w:rsid w:val="00E40944"/>
    <w:rsid w:val="00E40E6E"/>
    <w:rsid w:val="00E4105A"/>
    <w:rsid w:val="00E410D9"/>
    <w:rsid w:val="00E41264"/>
    <w:rsid w:val="00E41B65"/>
    <w:rsid w:val="00E41DFF"/>
    <w:rsid w:val="00E42361"/>
    <w:rsid w:val="00E4239E"/>
    <w:rsid w:val="00E423D4"/>
    <w:rsid w:val="00E428DE"/>
    <w:rsid w:val="00E42A7A"/>
    <w:rsid w:val="00E432C9"/>
    <w:rsid w:val="00E438C9"/>
    <w:rsid w:val="00E442C5"/>
    <w:rsid w:val="00E4437F"/>
    <w:rsid w:val="00E444A9"/>
    <w:rsid w:val="00E44769"/>
    <w:rsid w:val="00E448B0"/>
    <w:rsid w:val="00E44B77"/>
    <w:rsid w:val="00E44CCC"/>
    <w:rsid w:val="00E44FD6"/>
    <w:rsid w:val="00E45397"/>
    <w:rsid w:val="00E454F7"/>
    <w:rsid w:val="00E4561B"/>
    <w:rsid w:val="00E45D8D"/>
    <w:rsid w:val="00E46393"/>
    <w:rsid w:val="00E4687F"/>
    <w:rsid w:val="00E46A10"/>
    <w:rsid w:val="00E47024"/>
    <w:rsid w:val="00E47405"/>
    <w:rsid w:val="00E500CE"/>
    <w:rsid w:val="00E507E9"/>
    <w:rsid w:val="00E5082F"/>
    <w:rsid w:val="00E50F2E"/>
    <w:rsid w:val="00E5101B"/>
    <w:rsid w:val="00E5130F"/>
    <w:rsid w:val="00E518D6"/>
    <w:rsid w:val="00E519EB"/>
    <w:rsid w:val="00E51E88"/>
    <w:rsid w:val="00E51FF5"/>
    <w:rsid w:val="00E5254A"/>
    <w:rsid w:val="00E52C2F"/>
    <w:rsid w:val="00E52DA9"/>
    <w:rsid w:val="00E52F0E"/>
    <w:rsid w:val="00E53049"/>
    <w:rsid w:val="00E53074"/>
    <w:rsid w:val="00E533F8"/>
    <w:rsid w:val="00E53F61"/>
    <w:rsid w:val="00E5400A"/>
    <w:rsid w:val="00E540C0"/>
    <w:rsid w:val="00E55B04"/>
    <w:rsid w:val="00E55C84"/>
    <w:rsid w:val="00E56144"/>
    <w:rsid w:val="00E5619E"/>
    <w:rsid w:val="00E5647F"/>
    <w:rsid w:val="00E565D6"/>
    <w:rsid w:val="00E57167"/>
    <w:rsid w:val="00E5725A"/>
    <w:rsid w:val="00E57288"/>
    <w:rsid w:val="00E572F3"/>
    <w:rsid w:val="00E57846"/>
    <w:rsid w:val="00E57AAA"/>
    <w:rsid w:val="00E57B5C"/>
    <w:rsid w:val="00E60243"/>
    <w:rsid w:val="00E6087A"/>
    <w:rsid w:val="00E60951"/>
    <w:rsid w:val="00E609E5"/>
    <w:rsid w:val="00E60CBF"/>
    <w:rsid w:val="00E61D78"/>
    <w:rsid w:val="00E61D94"/>
    <w:rsid w:val="00E62043"/>
    <w:rsid w:val="00E622E0"/>
    <w:rsid w:val="00E62747"/>
    <w:rsid w:val="00E628B0"/>
    <w:rsid w:val="00E62A1E"/>
    <w:rsid w:val="00E62A8C"/>
    <w:rsid w:val="00E63337"/>
    <w:rsid w:val="00E63415"/>
    <w:rsid w:val="00E6365E"/>
    <w:rsid w:val="00E63843"/>
    <w:rsid w:val="00E63884"/>
    <w:rsid w:val="00E6397B"/>
    <w:rsid w:val="00E641A3"/>
    <w:rsid w:val="00E644CA"/>
    <w:rsid w:val="00E645D6"/>
    <w:rsid w:val="00E64706"/>
    <w:rsid w:val="00E64DF1"/>
    <w:rsid w:val="00E64EBA"/>
    <w:rsid w:val="00E64F51"/>
    <w:rsid w:val="00E6530D"/>
    <w:rsid w:val="00E65369"/>
    <w:rsid w:val="00E6541A"/>
    <w:rsid w:val="00E65856"/>
    <w:rsid w:val="00E66109"/>
    <w:rsid w:val="00E663F9"/>
    <w:rsid w:val="00E6662A"/>
    <w:rsid w:val="00E66BDF"/>
    <w:rsid w:val="00E6737A"/>
    <w:rsid w:val="00E67996"/>
    <w:rsid w:val="00E679DE"/>
    <w:rsid w:val="00E67C22"/>
    <w:rsid w:val="00E70089"/>
    <w:rsid w:val="00E70A51"/>
    <w:rsid w:val="00E70B55"/>
    <w:rsid w:val="00E70C02"/>
    <w:rsid w:val="00E70CB3"/>
    <w:rsid w:val="00E712A2"/>
    <w:rsid w:val="00E71468"/>
    <w:rsid w:val="00E71A3C"/>
    <w:rsid w:val="00E71C93"/>
    <w:rsid w:val="00E72322"/>
    <w:rsid w:val="00E725BF"/>
    <w:rsid w:val="00E726C7"/>
    <w:rsid w:val="00E7323F"/>
    <w:rsid w:val="00E735B1"/>
    <w:rsid w:val="00E736C8"/>
    <w:rsid w:val="00E73712"/>
    <w:rsid w:val="00E73869"/>
    <w:rsid w:val="00E73BD6"/>
    <w:rsid w:val="00E7418E"/>
    <w:rsid w:val="00E74372"/>
    <w:rsid w:val="00E74781"/>
    <w:rsid w:val="00E74A2C"/>
    <w:rsid w:val="00E74C28"/>
    <w:rsid w:val="00E74D60"/>
    <w:rsid w:val="00E74D79"/>
    <w:rsid w:val="00E74F2A"/>
    <w:rsid w:val="00E756A4"/>
    <w:rsid w:val="00E75909"/>
    <w:rsid w:val="00E759A5"/>
    <w:rsid w:val="00E75B91"/>
    <w:rsid w:val="00E75CDC"/>
    <w:rsid w:val="00E75E36"/>
    <w:rsid w:val="00E76963"/>
    <w:rsid w:val="00E76A35"/>
    <w:rsid w:val="00E76A6E"/>
    <w:rsid w:val="00E76C12"/>
    <w:rsid w:val="00E7730A"/>
    <w:rsid w:val="00E77506"/>
    <w:rsid w:val="00E77857"/>
    <w:rsid w:val="00E77E2C"/>
    <w:rsid w:val="00E800F9"/>
    <w:rsid w:val="00E80115"/>
    <w:rsid w:val="00E803FD"/>
    <w:rsid w:val="00E8089F"/>
    <w:rsid w:val="00E80EB0"/>
    <w:rsid w:val="00E80EB5"/>
    <w:rsid w:val="00E8122F"/>
    <w:rsid w:val="00E81339"/>
    <w:rsid w:val="00E814CC"/>
    <w:rsid w:val="00E814F0"/>
    <w:rsid w:val="00E815F4"/>
    <w:rsid w:val="00E81734"/>
    <w:rsid w:val="00E8220F"/>
    <w:rsid w:val="00E82445"/>
    <w:rsid w:val="00E826F1"/>
    <w:rsid w:val="00E82D1C"/>
    <w:rsid w:val="00E82EAD"/>
    <w:rsid w:val="00E8309B"/>
    <w:rsid w:val="00E833D0"/>
    <w:rsid w:val="00E839EF"/>
    <w:rsid w:val="00E84995"/>
    <w:rsid w:val="00E85BD4"/>
    <w:rsid w:val="00E86AF7"/>
    <w:rsid w:val="00E874FE"/>
    <w:rsid w:val="00E90503"/>
    <w:rsid w:val="00E90E25"/>
    <w:rsid w:val="00E90F26"/>
    <w:rsid w:val="00E9138E"/>
    <w:rsid w:val="00E92138"/>
    <w:rsid w:val="00E926D4"/>
    <w:rsid w:val="00E92875"/>
    <w:rsid w:val="00E929B6"/>
    <w:rsid w:val="00E92B93"/>
    <w:rsid w:val="00E9332E"/>
    <w:rsid w:val="00E93A0F"/>
    <w:rsid w:val="00E93A83"/>
    <w:rsid w:val="00E93E25"/>
    <w:rsid w:val="00E94064"/>
    <w:rsid w:val="00E942C8"/>
    <w:rsid w:val="00E9463B"/>
    <w:rsid w:val="00E947EF"/>
    <w:rsid w:val="00E9494A"/>
    <w:rsid w:val="00E94A87"/>
    <w:rsid w:val="00E95366"/>
    <w:rsid w:val="00E95A63"/>
    <w:rsid w:val="00E966C3"/>
    <w:rsid w:val="00E96734"/>
    <w:rsid w:val="00E96C89"/>
    <w:rsid w:val="00E96DEE"/>
    <w:rsid w:val="00E97215"/>
    <w:rsid w:val="00E97308"/>
    <w:rsid w:val="00E974B4"/>
    <w:rsid w:val="00E97990"/>
    <w:rsid w:val="00E97E16"/>
    <w:rsid w:val="00E97F45"/>
    <w:rsid w:val="00EA0A67"/>
    <w:rsid w:val="00EA0B8A"/>
    <w:rsid w:val="00EA1643"/>
    <w:rsid w:val="00EA1E1C"/>
    <w:rsid w:val="00EA1F95"/>
    <w:rsid w:val="00EA22CC"/>
    <w:rsid w:val="00EA249C"/>
    <w:rsid w:val="00EA2681"/>
    <w:rsid w:val="00EA26A8"/>
    <w:rsid w:val="00EA2F44"/>
    <w:rsid w:val="00EA2FC7"/>
    <w:rsid w:val="00EA365F"/>
    <w:rsid w:val="00EA37AC"/>
    <w:rsid w:val="00EA3B49"/>
    <w:rsid w:val="00EA41C9"/>
    <w:rsid w:val="00EA575E"/>
    <w:rsid w:val="00EA57A1"/>
    <w:rsid w:val="00EA5D52"/>
    <w:rsid w:val="00EA5F60"/>
    <w:rsid w:val="00EA6107"/>
    <w:rsid w:val="00EA658F"/>
    <w:rsid w:val="00EA663C"/>
    <w:rsid w:val="00EA6CA1"/>
    <w:rsid w:val="00EA6D0A"/>
    <w:rsid w:val="00EA7522"/>
    <w:rsid w:val="00EA75A0"/>
    <w:rsid w:val="00EA7F87"/>
    <w:rsid w:val="00EB088D"/>
    <w:rsid w:val="00EB0892"/>
    <w:rsid w:val="00EB0A67"/>
    <w:rsid w:val="00EB0AC1"/>
    <w:rsid w:val="00EB0E14"/>
    <w:rsid w:val="00EB10C9"/>
    <w:rsid w:val="00EB18A6"/>
    <w:rsid w:val="00EB1D09"/>
    <w:rsid w:val="00EB1D27"/>
    <w:rsid w:val="00EB1E16"/>
    <w:rsid w:val="00EB2291"/>
    <w:rsid w:val="00EB29D4"/>
    <w:rsid w:val="00EB2C64"/>
    <w:rsid w:val="00EB2CE9"/>
    <w:rsid w:val="00EB3248"/>
    <w:rsid w:val="00EB32DA"/>
    <w:rsid w:val="00EB38CA"/>
    <w:rsid w:val="00EB3DA5"/>
    <w:rsid w:val="00EB41D8"/>
    <w:rsid w:val="00EB43CF"/>
    <w:rsid w:val="00EB4874"/>
    <w:rsid w:val="00EB4AA5"/>
    <w:rsid w:val="00EB4AC8"/>
    <w:rsid w:val="00EB5485"/>
    <w:rsid w:val="00EB5A6E"/>
    <w:rsid w:val="00EB5B1B"/>
    <w:rsid w:val="00EB5FA4"/>
    <w:rsid w:val="00EB6063"/>
    <w:rsid w:val="00EB6203"/>
    <w:rsid w:val="00EB6879"/>
    <w:rsid w:val="00EB6B00"/>
    <w:rsid w:val="00EB6BA4"/>
    <w:rsid w:val="00EB6CE3"/>
    <w:rsid w:val="00EB7329"/>
    <w:rsid w:val="00EB73E0"/>
    <w:rsid w:val="00EB74C4"/>
    <w:rsid w:val="00EB780A"/>
    <w:rsid w:val="00EB7A70"/>
    <w:rsid w:val="00EB7BC8"/>
    <w:rsid w:val="00EB7C2F"/>
    <w:rsid w:val="00EC03C2"/>
    <w:rsid w:val="00EC0C90"/>
    <w:rsid w:val="00EC163E"/>
    <w:rsid w:val="00EC167E"/>
    <w:rsid w:val="00EC1A0B"/>
    <w:rsid w:val="00EC1B6E"/>
    <w:rsid w:val="00EC1FAD"/>
    <w:rsid w:val="00EC22D9"/>
    <w:rsid w:val="00EC2419"/>
    <w:rsid w:val="00EC254A"/>
    <w:rsid w:val="00EC2558"/>
    <w:rsid w:val="00EC2795"/>
    <w:rsid w:val="00EC2BFD"/>
    <w:rsid w:val="00EC2D47"/>
    <w:rsid w:val="00EC306D"/>
    <w:rsid w:val="00EC36C4"/>
    <w:rsid w:val="00EC38D1"/>
    <w:rsid w:val="00EC38D4"/>
    <w:rsid w:val="00EC3D6B"/>
    <w:rsid w:val="00EC4392"/>
    <w:rsid w:val="00EC47D6"/>
    <w:rsid w:val="00EC4BB0"/>
    <w:rsid w:val="00EC4C81"/>
    <w:rsid w:val="00EC566B"/>
    <w:rsid w:val="00EC594A"/>
    <w:rsid w:val="00EC61C5"/>
    <w:rsid w:val="00EC63E3"/>
    <w:rsid w:val="00EC64E4"/>
    <w:rsid w:val="00EC680E"/>
    <w:rsid w:val="00EC7112"/>
    <w:rsid w:val="00EC71E2"/>
    <w:rsid w:val="00EC7DB5"/>
    <w:rsid w:val="00ED07B3"/>
    <w:rsid w:val="00ED07BD"/>
    <w:rsid w:val="00ED11D5"/>
    <w:rsid w:val="00ED1335"/>
    <w:rsid w:val="00ED153D"/>
    <w:rsid w:val="00ED185C"/>
    <w:rsid w:val="00ED1B67"/>
    <w:rsid w:val="00ED1D19"/>
    <w:rsid w:val="00ED2359"/>
    <w:rsid w:val="00ED2481"/>
    <w:rsid w:val="00ED25F3"/>
    <w:rsid w:val="00ED3B50"/>
    <w:rsid w:val="00ED3F1B"/>
    <w:rsid w:val="00ED4555"/>
    <w:rsid w:val="00ED47E2"/>
    <w:rsid w:val="00ED4EB9"/>
    <w:rsid w:val="00ED52AE"/>
    <w:rsid w:val="00ED538C"/>
    <w:rsid w:val="00ED54BA"/>
    <w:rsid w:val="00ED61DF"/>
    <w:rsid w:val="00ED6392"/>
    <w:rsid w:val="00ED647F"/>
    <w:rsid w:val="00ED68A0"/>
    <w:rsid w:val="00ED68C5"/>
    <w:rsid w:val="00ED68F0"/>
    <w:rsid w:val="00ED6BE7"/>
    <w:rsid w:val="00ED6EED"/>
    <w:rsid w:val="00ED721C"/>
    <w:rsid w:val="00ED7473"/>
    <w:rsid w:val="00ED758E"/>
    <w:rsid w:val="00ED759A"/>
    <w:rsid w:val="00ED7667"/>
    <w:rsid w:val="00ED7B8A"/>
    <w:rsid w:val="00EE0C2B"/>
    <w:rsid w:val="00EE0C74"/>
    <w:rsid w:val="00EE0D90"/>
    <w:rsid w:val="00EE1099"/>
    <w:rsid w:val="00EE1785"/>
    <w:rsid w:val="00EE1D57"/>
    <w:rsid w:val="00EE1E29"/>
    <w:rsid w:val="00EE2769"/>
    <w:rsid w:val="00EE2D7E"/>
    <w:rsid w:val="00EE3016"/>
    <w:rsid w:val="00EE3E1B"/>
    <w:rsid w:val="00EE3FF7"/>
    <w:rsid w:val="00EE4488"/>
    <w:rsid w:val="00EE472E"/>
    <w:rsid w:val="00EE4A09"/>
    <w:rsid w:val="00EE4D60"/>
    <w:rsid w:val="00EE4DC5"/>
    <w:rsid w:val="00EE4EFB"/>
    <w:rsid w:val="00EE52EE"/>
    <w:rsid w:val="00EE5486"/>
    <w:rsid w:val="00EE584C"/>
    <w:rsid w:val="00EE63ED"/>
    <w:rsid w:val="00EE656A"/>
    <w:rsid w:val="00EE6581"/>
    <w:rsid w:val="00EE6F79"/>
    <w:rsid w:val="00EE70E9"/>
    <w:rsid w:val="00EE71A6"/>
    <w:rsid w:val="00EE7505"/>
    <w:rsid w:val="00EE752A"/>
    <w:rsid w:val="00EE7E7A"/>
    <w:rsid w:val="00EF07C2"/>
    <w:rsid w:val="00EF0E69"/>
    <w:rsid w:val="00EF131E"/>
    <w:rsid w:val="00EF191C"/>
    <w:rsid w:val="00EF1B9B"/>
    <w:rsid w:val="00EF1EF1"/>
    <w:rsid w:val="00EF2215"/>
    <w:rsid w:val="00EF243D"/>
    <w:rsid w:val="00EF2889"/>
    <w:rsid w:val="00EF2AD4"/>
    <w:rsid w:val="00EF2C4D"/>
    <w:rsid w:val="00EF2F02"/>
    <w:rsid w:val="00EF2F33"/>
    <w:rsid w:val="00EF3119"/>
    <w:rsid w:val="00EF32DC"/>
    <w:rsid w:val="00EF348E"/>
    <w:rsid w:val="00EF3B42"/>
    <w:rsid w:val="00EF4097"/>
    <w:rsid w:val="00EF442D"/>
    <w:rsid w:val="00EF4459"/>
    <w:rsid w:val="00EF47C2"/>
    <w:rsid w:val="00EF4EBB"/>
    <w:rsid w:val="00EF545B"/>
    <w:rsid w:val="00EF5D22"/>
    <w:rsid w:val="00EF6B24"/>
    <w:rsid w:val="00EF6EAA"/>
    <w:rsid w:val="00EF7117"/>
    <w:rsid w:val="00EF7682"/>
    <w:rsid w:val="00EF7740"/>
    <w:rsid w:val="00EF7BAE"/>
    <w:rsid w:val="00EF7F94"/>
    <w:rsid w:val="00F00266"/>
    <w:rsid w:val="00F004DB"/>
    <w:rsid w:val="00F00570"/>
    <w:rsid w:val="00F0071B"/>
    <w:rsid w:val="00F009B0"/>
    <w:rsid w:val="00F00D54"/>
    <w:rsid w:val="00F0112B"/>
    <w:rsid w:val="00F01697"/>
    <w:rsid w:val="00F01875"/>
    <w:rsid w:val="00F018D4"/>
    <w:rsid w:val="00F0192C"/>
    <w:rsid w:val="00F01B58"/>
    <w:rsid w:val="00F01B65"/>
    <w:rsid w:val="00F021C5"/>
    <w:rsid w:val="00F02556"/>
    <w:rsid w:val="00F02708"/>
    <w:rsid w:val="00F02762"/>
    <w:rsid w:val="00F02A46"/>
    <w:rsid w:val="00F03180"/>
    <w:rsid w:val="00F032C9"/>
    <w:rsid w:val="00F034F7"/>
    <w:rsid w:val="00F0374E"/>
    <w:rsid w:val="00F037F8"/>
    <w:rsid w:val="00F03A3E"/>
    <w:rsid w:val="00F03E68"/>
    <w:rsid w:val="00F03EF4"/>
    <w:rsid w:val="00F03F7B"/>
    <w:rsid w:val="00F040BC"/>
    <w:rsid w:val="00F0449A"/>
    <w:rsid w:val="00F046B0"/>
    <w:rsid w:val="00F04AF2"/>
    <w:rsid w:val="00F04DF5"/>
    <w:rsid w:val="00F0573D"/>
    <w:rsid w:val="00F0588C"/>
    <w:rsid w:val="00F05950"/>
    <w:rsid w:val="00F05A51"/>
    <w:rsid w:val="00F05F84"/>
    <w:rsid w:val="00F0624F"/>
    <w:rsid w:val="00F0627E"/>
    <w:rsid w:val="00F06828"/>
    <w:rsid w:val="00F06933"/>
    <w:rsid w:val="00F069F5"/>
    <w:rsid w:val="00F06A42"/>
    <w:rsid w:val="00F06B05"/>
    <w:rsid w:val="00F06F90"/>
    <w:rsid w:val="00F073DE"/>
    <w:rsid w:val="00F07680"/>
    <w:rsid w:val="00F076FF"/>
    <w:rsid w:val="00F07B49"/>
    <w:rsid w:val="00F07CA0"/>
    <w:rsid w:val="00F102AE"/>
    <w:rsid w:val="00F104B0"/>
    <w:rsid w:val="00F1083E"/>
    <w:rsid w:val="00F108A8"/>
    <w:rsid w:val="00F10D10"/>
    <w:rsid w:val="00F10D85"/>
    <w:rsid w:val="00F10EEF"/>
    <w:rsid w:val="00F10F33"/>
    <w:rsid w:val="00F1143E"/>
    <w:rsid w:val="00F11D92"/>
    <w:rsid w:val="00F11D96"/>
    <w:rsid w:val="00F12345"/>
    <w:rsid w:val="00F125E1"/>
    <w:rsid w:val="00F128C4"/>
    <w:rsid w:val="00F12BBE"/>
    <w:rsid w:val="00F131B5"/>
    <w:rsid w:val="00F13380"/>
    <w:rsid w:val="00F133AD"/>
    <w:rsid w:val="00F13438"/>
    <w:rsid w:val="00F13B8A"/>
    <w:rsid w:val="00F13C2A"/>
    <w:rsid w:val="00F14684"/>
    <w:rsid w:val="00F1482B"/>
    <w:rsid w:val="00F1495F"/>
    <w:rsid w:val="00F14C09"/>
    <w:rsid w:val="00F14D26"/>
    <w:rsid w:val="00F14EA6"/>
    <w:rsid w:val="00F15557"/>
    <w:rsid w:val="00F161C2"/>
    <w:rsid w:val="00F16379"/>
    <w:rsid w:val="00F16CE3"/>
    <w:rsid w:val="00F16D0F"/>
    <w:rsid w:val="00F16DC1"/>
    <w:rsid w:val="00F1710D"/>
    <w:rsid w:val="00F1726D"/>
    <w:rsid w:val="00F173CB"/>
    <w:rsid w:val="00F173F3"/>
    <w:rsid w:val="00F176F0"/>
    <w:rsid w:val="00F17A7E"/>
    <w:rsid w:val="00F17B23"/>
    <w:rsid w:val="00F17B35"/>
    <w:rsid w:val="00F20A6C"/>
    <w:rsid w:val="00F20CF1"/>
    <w:rsid w:val="00F21108"/>
    <w:rsid w:val="00F2168C"/>
    <w:rsid w:val="00F218FE"/>
    <w:rsid w:val="00F21E44"/>
    <w:rsid w:val="00F21E9E"/>
    <w:rsid w:val="00F220BB"/>
    <w:rsid w:val="00F2277C"/>
    <w:rsid w:val="00F22C02"/>
    <w:rsid w:val="00F2318E"/>
    <w:rsid w:val="00F234F2"/>
    <w:rsid w:val="00F236D4"/>
    <w:rsid w:val="00F23BAD"/>
    <w:rsid w:val="00F23BF5"/>
    <w:rsid w:val="00F23CA8"/>
    <w:rsid w:val="00F245CC"/>
    <w:rsid w:val="00F24999"/>
    <w:rsid w:val="00F24FC4"/>
    <w:rsid w:val="00F2503F"/>
    <w:rsid w:val="00F25569"/>
    <w:rsid w:val="00F25572"/>
    <w:rsid w:val="00F25A00"/>
    <w:rsid w:val="00F26CED"/>
    <w:rsid w:val="00F2721B"/>
    <w:rsid w:val="00F27382"/>
    <w:rsid w:val="00F2756A"/>
    <w:rsid w:val="00F277EA"/>
    <w:rsid w:val="00F2782E"/>
    <w:rsid w:val="00F27B4C"/>
    <w:rsid w:val="00F307B5"/>
    <w:rsid w:val="00F30A56"/>
    <w:rsid w:val="00F30B7D"/>
    <w:rsid w:val="00F312DE"/>
    <w:rsid w:val="00F3141B"/>
    <w:rsid w:val="00F31827"/>
    <w:rsid w:val="00F31A58"/>
    <w:rsid w:val="00F31E0B"/>
    <w:rsid w:val="00F31F10"/>
    <w:rsid w:val="00F321F1"/>
    <w:rsid w:val="00F3276A"/>
    <w:rsid w:val="00F3278D"/>
    <w:rsid w:val="00F3279A"/>
    <w:rsid w:val="00F32A89"/>
    <w:rsid w:val="00F32AD8"/>
    <w:rsid w:val="00F32B52"/>
    <w:rsid w:val="00F33057"/>
    <w:rsid w:val="00F335D2"/>
    <w:rsid w:val="00F33705"/>
    <w:rsid w:val="00F33F06"/>
    <w:rsid w:val="00F34089"/>
    <w:rsid w:val="00F34195"/>
    <w:rsid w:val="00F343C1"/>
    <w:rsid w:val="00F344DF"/>
    <w:rsid w:val="00F34A22"/>
    <w:rsid w:val="00F34A9F"/>
    <w:rsid w:val="00F34C57"/>
    <w:rsid w:val="00F34CEC"/>
    <w:rsid w:val="00F3501A"/>
    <w:rsid w:val="00F352A6"/>
    <w:rsid w:val="00F3557A"/>
    <w:rsid w:val="00F3570B"/>
    <w:rsid w:val="00F35CA6"/>
    <w:rsid w:val="00F36CD3"/>
    <w:rsid w:val="00F36E81"/>
    <w:rsid w:val="00F3746C"/>
    <w:rsid w:val="00F37BDA"/>
    <w:rsid w:val="00F400F4"/>
    <w:rsid w:val="00F404DE"/>
    <w:rsid w:val="00F40FCB"/>
    <w:rsid w:val="00F410D7"/>
    <w:rsid w:val="00F4165E"/>
    <w:rsid w:val="00F41729"/>
    <w:rsid w:val="00F423E1"/>
    <w:rsid w:val="00F425D6"/>
    <w:rsid w:val="00F427CB"/>
    <w:rsid w:val="00F42970"/>
    <w:rsid w:val="00F42F31"/>
    <w:rsid w:val="00F43061"/>
    <w:rsid w:val="00F430B8"/>
    <w:rsid w:val="00F43168"/>
    <w:rsid w:val="00F43508"/>
    <w:rsid w:val="00F4387B"/>
    <w:rsid w:val="00F438A7"/>
    <w:rsid w:val="00F438E2"/>
    <w:rsid w:val="00F43A05"/>
    <w:rsid w:val="00F44072"/>
    <w:rsid w:val="00F44105"/>
    <w:rsid w:val="00F44269"/>
    <w:rsid w:val="00F4459C"/>
    <w:rsid w:val="00F45032"/>
    <w:rsid w:val="00F45593"/>
    <w:rsid w:val="00F455A3"/>
    <w:rsid w:val="00F45938"/>
    <w:rsid w:val="00F45CAE"/>
    <w:rsid w:val="00F45ED5"/>
    <w:rsid w:val="00F463D6"/>
    <w:rsid w:val="00F464BC"/>
    <w:rsid w:val="00F4675D"/>
    <w:rsid w:val="00F46F8A"/>
    <w:rsid w:val="00F46FBD"/>
    <w:rsid w:val="00F470B9"/>
    <w:rsid w:val="00F478EA"/>
    <w:rsid w:val="00F47AFD"/>
    <w:rsid w:val="00F505F4"/>
    <w:rsid w:val="00F50A2F"/>
    <w:rsid w:val="00F51A63"/>
    <w:rsid w:val="00F51FA3"/>
    <w:rsid w:val="00F52383"/>
    <w:rsid w:val="00F5239F"/>
    <w:rsid w:val="00F525D9"/>
    <w:rsid w:val="00F52E84"/>
    <w:rsid w:val="00F52F3F"/>
    <w:rsid w:val="00F5301E"/>
    <w:rsid w:val="00F53351"/>
    <w:rsid w:val="00F53449"/>
    <w:rsid w:val="00F537D1"/>
    <w:rsid w:val="00F53CD7"/>
    <w:rsid w:val="00F53D04"/>
    <w:rsid w:val="00F53DD3"/>
    <w:rsid w:val="00F542DF"/>
    <w:rsid w:val="00F5437A"/>
    <w:rsid w:val="00F544E8"/>
    <w:rsid w:val="00F54641"/>
    <w:rsid w:val="00F546A2"/>
    <w:rsid w:val="00F54BBE"/>
    <w:rsid w:val="00F54CF4"/>
    <w:rsid w:val="00F54D16"/>
    <w:rsid w:val="00F550C0"/>
    <w:rsid w:val="00F55163"/>
    <w:rsid w:val="00F551F8"/>
    <w:rsid w:val="00F5529A"/>
    <w:rsid w:val="00F555DB"/>
    <w:rsid w:val="00F558D1"/>
    <w:rsid w:val="00F55CEB"/>
    <w:rsid w:val="00F56137"/>
    <w:rsid w:val="00F56396"/>
    <w:rsid w:val="00F566BA"/>
    <w:rsid w:val="00F56AA2"/>
    <w:rsid w:val="00F56B95"/>
    <w:rsid w:val="00F56CA3"/>
    <w:rsid w:val="00F56EE2"/>
    <w:rsid w:val="00F57CDC"/>
    <w:rsid w:val="00F600F4"/>
    <w:rsid w:val="00F6020A"/>
    <w:rsid w:val="00F602B4"/>
    <w:rsid w:val="00F60391"/>
    <w:rsid w:val="00F60477"/>
    <w:rsid w:val="00F609B9"/>
    <w:rsid w:val="00F609CA"/>
    <w:rsid w:val="00F60A2D"/>
    <w:rsid w:val="00F60EE4"/>
    <w:rsid w:val="00F617D1"/>
    <w:rsid w:val="00F61F8E"/>
    <w:rsid w:val="00F6207C"/>
    <w:rsid w:val="00F6234F"/>
    <w:rsid w:val="00F62371"/>
    <w:rsid w:val="00F6244A"/>
    <w:rsid w:val="00F626DB"/>
    <w:rsid w:val="00F62AB4"/>
    <w:rsid w:val="00F62B40"/>
    <w:rsid w:val="00F63369"/>
    <w:rsid w:val="00F63ACD"/>
    <w:rsid w:val="00F63C90"/>
    <w:rsid w:val="00F63E3D"/>
    <w:rsid w:val="00F63E5D"/>
    <w:rsid w:val="00F64C13"/>
    <w:rsid w:val="00F64DBE"/>
    <w:rsid w:val="00F654F0"/>
    <w:rsid w:val="00F65AD8"/>
    <w:rsid w:val="00F65C0F"/>
    <w:rsid w:val="00F65E69"/>
    <w:rsid w:val="00F6663E"/>
    <w:rsid w:val="00F666E4"/>
    <w:rsid w:val="00F66970"/>
    <w:rsid w:val="00F66983"/>
    <w:rsid w:val="00F67422"/>
    <w:rsid w:val="00F6745B"/>
    <w:rsid w:val="00F676AE"/>
    <w:rsid w:val="00F678AF"/>
    <w:rsid w:val="00F67E13"/>
    <w:rsid w:val="00F705AA"/>
    <w:rsid w:val="00F70D23"/>
    <w:rsid w:val="00F70D77"/>
    <w:rsid w:val="00F70F66"/>
    <w:rsid w:val="00F71BFC"/>
    <w:rsid w:val="00F724C6"/>
    <w:rsid w:val="00F727A7"/>
    <w:rsid w:val="00F732A4"/>
    <w:rsid w:val="00F7351E"/>
    <w:rsid w:val="00F73A9F"/>
    <w:rsid w:val="00F73E25"/>
    <w:rsid w:val="00F74229"/>
    <w:rsid w:val="00F742A5"/>
    <w:rsid w:val="00F7433C"/>
    <w:rsid w:val="00F7457A"/>
    <w:rsid w:val="00F745FD"/>
    <w:rsid w:val="00F747D8"/>
    <w:rsid w:val="00F74800"/>
    <w:rsid w:val="00F74BF7"/>
    <w:rsid w:val="00F75183"/>
    <w:rsid w:val="00F752DE"/>
    <w:rsid w:val="00F75355"/>
    <w:rsid w:val="00F75449"/>
    <w:rsid w:val="00F75759"/>
    <w:rsid w:val="00F757EB"/>
    <w:rsid w:val="00F75969"/>
    <w:rsid w:val="00F75E85"/>
    <w:rsid w:val="00F766E4"/>
    <w:rsid w:val="00F76AA0"/>
    <w:rsid w:val="00F76F77"/>
    <w:rsid w:val="00F77AFD"/>
    <w:rsid w:val="00F8012E"/>
    <w:rsid w:val="00F80329"/>
    <w:rsid w:val="00F809A1"/>
    <w:rsid w:val="00F8176A"/>
    <w:rsid w:val="00F82C7B"/>
    <w:rsid w:val="00F832F8"/>
    <w:rsid w:val="00F83395"/>
    <w:rsid w:val="00F8345C"/>
    <w:rsid w:val="00F83A9F"/>
    <w:rsid w:val="00F83AED"/>
    <w:rsid w:val="00F83D94"/>
    <w:rsid w:val="00F84037"/>
    <w:rsid w:val="00F84643"/>
    <w:rsid w:val="00F846DD"/>
    <w:rsid w:val="00F847EE"/>
    <w:rsid w:val="00F84DA1"/>
    <w:rsid w:val="00F85BB9"/>
    <w:rsid w:val="00F85E1D"/>
    <w:rsid w:val="00F86191"/>
    <w:rsid w:val="00F8623A"/>
    <w:rsid w:val="00F86252"/>
    <w:rsid w:val="00F867BD"/>
    <w:rsid w:val="00F867E8"/>
    <w:rsid w:val="00F8740E"/>
    <w:rsid w:val="00F875BA"/>
    <w:rsid w:val="00F87892"/>
    <w:rsid w:val="00F8792C"/>
    <w:rsid w:val="00F9039F"/>
    <w:rsid w:val="00F90745"/>
    <w:rsid w:val="00F90E8F"/>
    <w:rsid w:val="00F91B38"/>
    <w:rsid w:val="00F922F5"/>
    <w:rsid w:val="00F92315"/>
    <w:rsid w:val="00F927F6"/>
    <w:rsid w:val="00F92899"/>
    <w:rsid w:val="00F9290C"/>
    <w:rsid w:val="00F9298A"/>
    <w:rsid w:val="00F929C8"/>
    <w:rsid w:val="00F92F6B"/>
    <w:rsid w:val="00F9369B"/>
    <w:rsid w:val="00F9381D"/>
    <w:rsid w:val="00F93C4C"/>
    <w:rsid w:val="00F93CFC"/>
    <w:rsid w:val="00F93EA4"/>
    <w:rsid w:val="00F94050"/>
    <w:rsid w:val="00F94749"/>
    <w:rsid w:val="00F94D10"/>
    <w:rsid w:val="00F95145"/>
    <w:rsid w:val="00F9570A"/>
    <w:rsid w:val="00F95796"/>
    <w:rsid w:val="00F959D4"/>
    <w:rsid w:val="00F95C55"/>
    <w:rsid w:val="00F95C89"/>
    <w:rsid w:val="00F96248"/>
    <w:rsid w:val="00F96B04"/>
    <w:rsid w:val="00F96C7A"/>
    <w:rsid w:val="00F96D0A"/>
    <w:rsid w:val="00F970A0"/>
    <w:rsid w:val="00F97236"/>
    <w:rsid w:val="00F97482"/>
    <w:rsid w:val="00F9766E"/>
    <w:rsid w:val="00F977E3"/>
    <w:rsid w:val="00F97FB4"/>
    <w:rsid w:val="00FA0698"/>
    <w:rsid w:val="00FA0750"/>
    <w:rsid w:val="00FA095D"/>
    <w:rsid w:val="00FA0CC1"/>
    <w:rsid w:val="00FA0D64"/>
    <w:rsid w:val="00FA103B"/>
    <w:rsid w:val="00FA1322"/>
    <w:rsid w:val="00FA13C6"/>
    <w:rsid w:val="00FA1485"/>
    <w:rsid w:val="00FA1724"/>
    <w:rsid w:val="00FA1F2B"/>
    <w:rsid w:val="00FA2090"/>
    <w:rsid w:val="00FA2132"/>
    <w:rsid w:val="00FA22B7"/>
    <w:rsid w:val="00FA25CA"/>
    <w:rsid w:val="00FA273B"/>
    <w:rsid w:val="00FA27CF"/>
    <w:rsid w:val="00FA298E"/>
    <w:rsid w:val="00FA2A00"/>
    <w:rsid w:val="00FA2CC4"/>
    <w:rsid w:val="00FA2E3D"/>
    <w:rsid w:val="00FA2E5C"/>
    <w:rsid w:val="00FA369D"/>
    <w:rsid w:val="00FA38E3"/>
    <w:rsid w:val="00FA3B6B"/>
    <w:rsid w:val="00FA3BB2"/>
    <w:rsid w:val="00FA3F81"/>
    <w:rsid w:val="00FA4377"/>
    <w:rsid w:val="00FA43E8"/>
    <w:rsid w:val="00FA50E3"/>
    <w:rsid w:val="00FA5228"/>
    <w:rsid w:val="00FA52CE"/>
    <w:rsid w:val="00FA52DB"/>
    <w:rsid w:val="00FA5352"/>
    <w:rsid w:val="00FA5DEA"/>
    <w:rsid w:val="00FA5EFD"/>
    <w:rsid w:val="00FA6473"/>
    <w:rsid w:val="00FA6E17"/>
    <w:rsid w:val="00FA6EA1"/>
    <w:rsid w:val="00FA703C"/>
    <w:rsid w:val="00FA728A"/>
    <w:rsid w:val="00FA72FD"/>
    <w:rsid w:val="00FA7906"/>
    <w:rsid w:val="00FA7FA7"/>
    <w:rsid w:val="00FB000B"/>
    <w:rsid w:val="00FB11AD"/>
    <w:rsid w:val="00FB1466"/>
    <w:rsid w:val="00FB17F2"/>
    <w:rsid w:val="00FB1A8E"/>
    <w:rsid w:val="00FB1C11"/>
    <w:rsid w:val="00FB1C85"/>
    <w:rsid w:val="00FB1CA8"/>
    <w:rsid w:val="00FB1EC0"/>
    <w:rsid w:val="00FB2059"/>
    <w:rsid w:val="00FB206A"/>
    <w:rsid w:val="00FB2121"/>
    <w:rsid w:val="00FB2163"/>
    <w:rsid w:val="00FB2434"/>
    <w:rsid w:val="00FB2491"/>
    <w:rsid w:val="00FB2BFC"/>
    <w:rsid w:val="00FB2CE0"/>
    <w:rsid w:val="00FB2F38"/>
    <w:rsid w:val="00FB31BF"/>
    <w:rsid w:val="00FB35DA"/>
    <w:rsid w:val="00FB37BF"/>
    <w:rsid w:val="00FB3E0D"/>
    <w:rsid w:val="00FB4CF7"/>
    <w:rsid w:val="00FB4D5E"/>
    <w:rsid w:val="00FB4E04"/>
    <w:rsid w:val="00FB4E62"/>
    <w:rsid w:val="00FB52F9"/>
    <w:rsid w:val="00FB5CA0"/>
    <w:rsid w:val="00FB5ED9"/>
    <w:rsid w:val="00FB60AF"/>
    <w:rsid w:val="00FB6B53"/>
    <w:rsid w:val="00FB6F2C"/>
    <w:rsid w:val="00FB7137"/>
    <w:rsid w:val="00FB72A3"/>
    <w:rsid w:val="00FB75E5"/>
    <w:rsid w:val="00FB7F68"/>
    <w:rsid w:val="00FC0132"/>
    <w:rsid w:val="00FC03EB"/>
    <w:rsid w:val="00FC0E82"/>
    <w:rsid w:val="00FC12DB"/>
    <w:rsid w:val="00FC1478"/>
    <w:rsid w:val="00FC179E"/>
    <w:rsid w:val="00FC18B8"/>
    <w:rsid w:val="00FC1C74"/>
    <w:rsid w:val="00FC27BE"/>
    <w:rsid w:val="00FC2842"/>
    <w:rsid w:val="00FC2967"/>
    <w:rsid w:val="00FC305C"/>
    <w:rsid w:val="00FC3497"/>
    <w:rsid w:val="00FC398C"/>
    <w:rsid w:val="00FC3CD0"/>
    <w:rsid w:val="00FC3F35"/>
    <w:rsid w:val="00FC43E5"/>
    <w:rsid w:val="00FC48F9"/>
    <w:rsid w:val="00FC49B0"/>
    <w:rsid w:val="00FC4A09"/>
    <w:rsid w:val="00FC5044"/>
    <w:rsid w:val="00FC5167"/>
    <w:rsid w:val="00FC54CE"/>
    <w:rsid w:val="00FC5762"/>
    <w:rsid w:val="00FC5BA7"/>
    <w:rsid w:val="00FC5CC2"/>
    <w:rsid w:val="00FC5F4B"/>
    <w:rsid w:val="00FC63B5"/>
    <w:rsid w:val="00FC6449"/>
    <w:rsid w:val="00FC65C2"/>
    <w:rsid w:val="00FC66A8"/>
    <w:rsid w:val="00FC66EE"/>
    <w:rsid w:val="00FC6768"/>
    <w:rsid w:val="00FC6CFE"/>
    <w:rsid w:val="00FC6D13"/>
    <w:rsid w:val="00FC6D1F"/>
    <w:rsid w:val="00FC6D40"/>
    <w:rsid w:val="00FC6D9D"/>
    <w:rsid w:val="00FC6EFD"/>
    <w:rsid w:val="00FC719C"/>
    <w:rsid w:val="00FC739C"/>
    <w:rsid w:val="00FC7501"/>
    <w:rsid w:val="00FC777C"/>
    <w:rsid w:val="00FC7785"/>
    <w:rsid w:val="00FC7CEF"/>
    <w:rsid w:val="00FC7DE8"/>
    <w:rsid w:val="00FD0BD8"/>
    <w:rsid w:val="00FD0DF0"/>
    <w:rsid w:val="00FD0E46"/>
    <w:rsid w:val="00FD0E86"/>
    <w:rsid w:val="00FD1B34"/>
    <w:rsid w:val="00FD24AC"/>
    <w:rsid w:val="00FD24F7"/>
    <w:rsid w:val="00FD2717"/>
    <w:rsid w:val="00FD27AA"/>
    <w:rsid w:val="00FD2B28"/>
    <w:rsid w:val="00FD2D22"/>
    <w:rsid w:val="00FD31AC"/>
    <w:rsid w:val="00FD3747"/>
    <w:rsid w:val="00FD3BAF"/>
    <w:rsid w:val="00FD41F3"/>
    <w:rsid w:val="00FD4CFD"/>
    <w:rsid w:val="00FD56CF"/>
    <w:rsid w:val="00FD5862"/>
    <w:rsid w:val="00FD5DD6"/>
    <w:rsid w:val="00FD627D"/>
    <w:rsid w:val="00FD638A"/>
    <w:rsid w:val="00FD65BB"/>
    <w:rsid w:val="00FD6732"/>
    <w:rsid w:val="00FD69FD"/>
    <w:rsid w:val="00FD723A"/>
    <w:rsid w:val="00FD7E6D"/>
    <w:rsid w:val="00FD7FDC"/>
    <w:rsid w:val="00FE0099"/>
    <w:rsid w:val="00FE02A1"/>
    <w:rsid w:val="00FE074C"/>
    <w:rsid w:val="00FE0D94"/>
    <w:rsid w:val="00FE0F60"/>
    <w:rsid w:val="00FE1460"/>
    <w:rsid w:val="00FE16A1"/>
    <w:rsid w:val="00FE1709"/>
    <w:rsid w:val="00FE1FBC"/>
    <w:rsid w:val="00FE2203"/>
    <w:rsid w:val="00FE22C4"/>
    <w:rsid w:val="00FE22EE"/>
    <w:rsid w:val="00FE234A"/>
    <w:rsid w:val="00FE25C6"/>
    <w:rsid w:val="00FE2B78"/>
    <w:rsid w:val="00FE3A16"/>
    <w:rsid w:val="00FE3C34"/>
    <w:rsid w:val="00FE3E82"/>
    <w:rsid w:val="00FE4E75"/>
    <w:rsid w:val="00FE4F09"/>
    <w:rsid w:val="00FE5044"/>
    <w:rsid w:val="00FE510A"/>
    <w:rsid w:val="00FE52A9"/>
    <w:rsid w:val="00FE53F6"/>
    <w:rsid w:val="00FE5814"/>
    <w:rsid w:val="00FE5C35"/>
    <w:rsid w:val="00FE5C85"/>
    <w:rsid w:val="00FE5E3F"/>
    <w:rsid w:val="00FE62F1"/>
    <w:rsid w:val="00FE6587"/>
    <w:rsid w:val="00FE6941"/>
    <w:rsid w:val="00FE6F14"/>
    <w:rsid w:val="00FE6F61"/>
    <w:rsid w:val="00FE7B66"/>
    <w:rsid w:val="00FE7B99"/>
    <w:rsid w:val="00FE7BB0"/>
    <w:rsid w:val="00FF0311"/>
    <w:rsid w:val="00FF05A0"/>
    <w:rsid w:val="00FF07EF"/>
    <w:rsid w:val="00FF0874"/>
    <w:rsid w:val="00FF0DA9"/>
    <w:rsid w:val="00FF0F2B"/>
    <w:rsid w:val="00FF0F66"/>
    <w:rsid w:val="00FF1460"/>
    <w:rsid w:val="00FF14AE"/>
    <w:rsid w:val="00FF2C40"/>
    <w:rsid w:val="00FF2DAB"/>
    <w:rsid w:val="00FF2F64"/>
    <w:rsid w:val="00FF37CE"/>
    <w:rsid w:val="00FF3812"/>
    <w:rsid w:val="00FF384A"/>
    <w:rsid w:val="00FF393D"/>
    <w:rsid w:val="00FF3E50"/>
    <w:rsid w:val="00FF40D9"/>
    <w:rsid w:val="00FF4F86"/>
    <w:rsid w:val="00FF55CA"/>
    <w:rsid w:val="00FF56C6"/>
    <w:rsid w:val="00FF5B9E"/>
    <w:rsid w:val="00FF700E"/>
    <w:rsid w:val="00FF72CB"/>
    <w:rsid w:val="00FF78E2"/>
    <w:rsid w:val="00FF7FB8"/>
    <w:rsid w:val="03EB0D27"/>
    <w:rsid w:val="0D83507B"/>
    <w:rsid w:val="10107E15"/>
    <w:rsid w:val="17E916CD"/>
    <w:rsid w:val="236C106A"/>
    <w:rsid w:val="27A47731"/>
    <w:rsid w:val="31D02857"/>
    <w:rsid w:val="32CB301B"/>
    <w:rsid w:val="337E21DA"/>
    <w:rsid w:val="341803AC"/>
    <w:rsid w:val="3F3D1B2A"/>
    <w:rsid w:val="62E92B0A"/>
    <w:rsid w:val="669816F3"/>
    <w:rsid w:val="794B46FD"/>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9"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qFormat="1" w:unhideWhenUsed="0" w:uiPriority="0" w:name="toc 8"/>
    <w:lsdException w:unhideWhenUsed="0" w:uiPriority="0" w:semiHidden="0" w:name="toc 9"/>
    <w:lsdException w:qFormat="1" w:unhideWhenUsed="0" w:uiPriority="0" w:semiHidden="0" w:name="Normal Indent"/>
    <w:lsdException w:qFormat="1" w:unhideWhenUsed="0" w:uiPriority="0" w:name="footnote text"/>
    <w:lsdException w:qFormat="1" w:unhideWhenUsed="0" w:uiPriority="0" w:name="annotation text"/>
    <w:lsdException w:qFormat="1" w:unhideWhenUsed="0" w:uiPriority="0" w:semiHidden="0" w:name="header"/>
    <w:lsdException w:qFormat="1" w:unhideWhenUsed="0" w:uiPriority="99" w:semiHidden="0" w:name="footer"/>
    <w:lsdException w:qFormat="1"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name="footnote reference"/>
    <w:lsdException w:qFormat="1" w:unhideWhenUsed="0" w:uiPriority="0" w:name="annotation reference"/>
    <w:lsdException w:unhideWhenUsed="0" w:uiPriority="0" w:semiHidden="0" w:name="line number"/>
    <w:lsdException w:qFormat="1" w:unhideWhenUsed="0" w:uiPriority="0" w:semiHidden="0" w:name="page number"/>
    <w:lsdException w:qFormat="1" w:unhideWhenUsed="0" w:uiPriority="0" w:name="endnote reference"/>
    <w:lsdException w:qFormat="1" w:unhideWhenUsed="0" w:uiPriority="0" w:name="endnote text"/>
    <w:lsdException w:qFormat="1"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qFormat="1" w:unhideWhenUsed="0" w:uiPriority="0" w:semiHidden="0" w:name="List 2"/>
    <w:lsdException w:qFormat="1" w:unhideWhenUsed="0" w:uiPriority="0" w:semiHidden="0" w:name="List 3"/>
    <w:lsdException w:unhideWhenUsed="0" w:uiPriority="0" w:semiHidden="0" w:name="List 4"/>
    <w:lsdException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qFormat="1"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qFormat="1" w:uiPriority="0" w:semiHidden="0" w:name="Hyperlink"/>
    <w:lsdException w:qFormat="1" w:unhideWhenUsed="0" w:uiPriority="0" w:semiHidden="0" w:name="FollowedHyperlink"/>
    <w:lsdException w:qFormat="1" w:unhideWhenUsed="0" w:uiPriority="0"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qFormat="1" w:unhideWhenUsed="0" w:uiPriority="0" w:semiHidden="0" w:name="HTML Typewriter"/>
    <w:lsdException w:unhideWhenUsed="0" w:uiPriority="0" w:semiHidden="0" w:name="HTML Variable"/>
    <w:lsdException w:qFormat="1" w:unhideWhenUsed="0" w:uiPriority="0" w:name="Normal Table"/>
    <w:lsdException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qFormat="1"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qFormat="1" w:unhideWhenUsed="0" w:uiPriority="0" w:semiHidden="0" w:name="Table Grid 6"/>
    <w:lsdException w:qFormat="1"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qFormat="1"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qFormat="1" w:unhideWhenUsed="0" w:uiPriority="0" w:semiHidden="0" w:name="Table Contemporary"/>
    <w:lsdException w:qFormat="1"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iPriority="0" w:semiHidden="0" w:name="Balloon Text"/>
    <w:lsdException w:qFormat="1" w:unhideWhenUsed="0" w:uiPriority="0" w:semiHidden="0" w:name="Table Grid"/>
    <w:lsdException w:qFormat="1"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lang w:val="en-US" w:eastAsia="zh-CN" w:bidi="ar-SA"/>
    </w:rPr>
  </w:style>
  <w:style w:type="paragraph" w:styleId="2">
    <w:name w:val="heading 1"/>
    <w:basedOn w:val="1"/>
    <w:next w:val="1"/>
    <w:link w:val="162"/>
    <w:qFormat/>
    <w:uiPriority w:val="9"/>
    <w:pPr>
      <w:keepNext/>
      <w:keepLines/>
      <w:widowControl/>
      <w:spacing w:before="480" w:line="276" w:lineRule="auto"/>
      <w:jc w:val="left"/>
      <w:outlineLvl w:val="0"/>
    </w:pPr>
    <w:rPr>
      <w:rFonts w:ascii="Cambria" w:hAnsi="Cambria"/>
      <w:b/>
      <w:bCs/>
      <w:color w:val="365F91"/>
      <w:kern w:val="0"/>
      <w:sz w:val="28"/>
      <w:szCs w:val="28"/>
    </w:rPr>
  </w:style>
  <w:style w:type="paragraph" w:styleId="3">
    <w:name w:val="heading 2"/>
    <w:basedOn w:val="1"/>
    <w:next w:val="1"/>
    <w:link w:val="386"/>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5"/>
    <w:link w:val="105"/>
    <w:qFormat/>
    <w:uiPriority w:val="9"/>
    <w:pPr>
      <w:keepNext/>
      <w:outlineLvl w:val="2"/>
    </w:pPr>
    <w:rPr>
      <w:rFonts w:ascii="Times New Roman" w:hAnsi="Times New Roman"/>
      <w:i/>
      <w:sz w:val="18"/>
    </w:rPr>
  </w:style>
  <w:style w:type="paragraph" w:styleId="6">
    <w:name w:val="heading 4"/>
    <w:basedOn w:val="1"/>
    <w:next w:val="1"/>
    <w:link w:val="285"/>
    <w:qFormat/>
    <w:uiPriority w:val="0"/>
    <w:pPr>
      <w:keepNext/>
      <w:autoSpaceDE w:val="0"/>
      <w:autoSpaceDN w:val="0"/>
      <w:adjustRightInd w:val="0"/>
      <w:outlineLvl w:val="3"/>
    </w:pPr>
    <w:rPr>
      <w:rFonts w:ascii="Times New Roman" w:hAnsi="MS Sans Serif"/>
      <w:color w:val="000000"/>
      <w:sz w:val="32"/>
      <w:szCs w:val="48"/>
    </w:rPr>
  </w:style>
  <w:style w:type="paragraph" w:styleId="7">
    <w:name w:val="heading 5"/>
    <w:basedOn w:val="1"/>
    <w:next w:val="1"/>
    <w:link w:val="345"/>
    <w:qFormat/>
    <w:uiPriority w:val="0"/>
    <w:pPr>
      <w:keepNext/>
      <w:keepLines/>
      <w:spacing w:before="280" w:after="290" w:line="374" w:lineRule="auto"/>
      <w:outlineLvl w:val="4"/>
    </w:pPr>
    <w:rPr>
      <w:rFonts w:ascii="Times New Roman" w:hAnsi="Times New Roman"/>
      <w:b/>
      <w:sz w:val="28"/>
    </w:rPr>
  </w:style>
  <w:style w:type="paragraph" w:styleId="8">
    <w:name w:val="heading 6"/>
    <w:basedOn w:val="1"/>
    <w:next w:val="1"/>
    <w:link w:val="76"/>
    <w:qFormat/>
    <w:uiPriority w:val="0"/>
    <w:pPr>
      <w:keepNext/>
      <w:keepLines/>
      <w:spacing w:before="240" w:after="64" w:line="319" w:lineRule="auto"/>
      <w:outlineLvl w:val="5"/>
    </w:pPr>
    <w:rPr>
      <w:rFonts w:ascii="Arial" w:hAnsi="Arial" w:eastAsia="黑体"/>
      <w:b/>
      <w:sz w:val="24"/>
    </w:rPr>
  </w:style>
  <w:style w:type="paragraph" w:styleId="9">
    <w:name w:val="heading 7"/>
    <w:basedOn w:val="1"/>
    <w:next w:val="1"/>
    <w:qFormat/>
    <w:uiPriority w:val="0"/>
    <w:pPr>
      <w:keepNext/>
      <w:jc w:val="center"/>
      <w:outlineLvl w:val="6"/>
    </w:pPr>
    <w:rPr>
      <w:b/>
      <w:szCs w:val="20"/>
    </w:rPr>
  </w:style>
  <w:style w:type="paragraph" w:styleId="10">
    <w:name w:val="heading 8"/>
    <w:basedOn w:val="1"/>
    <w:next w:val="1"/>
    <w:link w:val="267"/>
    <w:qFormat/>
    <w:uiPriority w:val="0"/>
    <w:pPr>
      <w:keepNext/>
      <w:keepLines/>
      <w:spacing w:before="240" w:after="64" w:line="320" w:lineRule="auto"/>
      <w:outlineLvl w:val="7"/>
    </w:pPr>
    <w:rPr>
      <w:rFonts w:ascii="Arial" w:hAnsi="Arial" w:eastAsia="黑体"/>
      <w:sz w:val="24"/>
      <w:szCs w:val="24"/>
    </w:rPr>
  </w:style>
  <w:style w:type="paragraph" w:styleId="11">
    <w:name w:val="heading 9"/>
    <w:basedOn w:val="1"/>
    <w:next w:val="1"/>
    <w:link w:val="135"/>
    <w:qFormat/>
    <w:uiPriority w:val="0"/>
    <w:pPr>
      <w:keepNext/>
      <w:keepLines/>
      <w:spacing w:before="240" w:after="64" w:line="320" w:lineRule="auto"/>
      <w:outlineLvl w:val="8"/>
    </w:pPr>
    <w:rPr>
      <w:rFonts w:ascii="Arial" w:hAnsi="Arial" w:eastAsia="黑体"/>
      <w:szCs w:val="21"/>
    </w:rPr>
  </w:style>
  <w:style w:type="character" w:default="1" w:styleId="62">
    <w:name w:val="Default Paragraph Font"/>
    <w:semiHidden/>
    <w:qFormat/>
    <w:uiPriority w:val="0"/>
  </w:style>
  <w:style w:type="table" w:default="1" w:styleId="53">
    <w:name w:val="Normal Table"/>
    <w:semiHidden/>
    <w:qFormat/>
    <w:uiPriority w:val="0"/>
    <w:tblPr>
      <w:tblLayout w:type="fixed"/>
      <w:tblCellMar>
        <w:top w:w="0" w:type="dxa"/>
        <w:left w:w="108" w:type="dxa"/>
        <w:bottom w:w="0" w:type="dxa"/>
        <w:right w:w="108" w:type="dxa"/>
      </w:tblCellMar>
    </w:tblPr>
  </w:style>
  <w:style w:type="paragraph" w:styleId="5">
    <w:name w:val="Normal Indent"/>
    <w:basedOn w:val="1"/>
    <w:qFormat/>
    <w:uiPriority w:val="0"/>
    <w:pPr>
      <w:ind w:firstLine="420" w:firstLineChars="200"/>
    </w:pPr>
  </w:style>
  <w:style w:type="paragraph" w:styleId="12">
    <w:name w:val="List 3"/>
    <w:basedOn w:val="1"/>
    <w:qFormat/>
    <w:uiPriority w:val="0"/>
    <w:pPr>
      <w:ind w:left="100" w:leftChars="400" w:hanging="200" w:hangingChars="200"/>
    </w:pPr>
    <w:rPr>
      <w:szCs w:val="20"/>
    </w:rPr>
  </w:style>
  <w:style w:type="paragraph" w:styleId="13">
    <w:name w:val="table of authorities"/>
    <w:basedOn w:val="1"/>
    <w:next w:val="1"/>
    <w:qFormat/>
    <w:uiPriority w:val="0"/>
    <w:pPr>
      <w:ind w:left="420" w:leftChars="200"/>
    </w:pPr>
    <w:rPr>
      <w:szCs w:val="20"/>
    </w:rPr>
  </w:style>
  <w:style w:type="paragraph" w:styleId="14">
    <w:name w:val="List Bullet 4"/>
    <w:basedOn w:val="1"/>
    <w:qFormat/>
    <w:uiPriority w:val="0"/>
    <w:pPr>
      <w:tabs>
        <w:tab w:val="left" w:pos="585"/>
        <w:tab w:val="left" w:pos="720"/>
      </w:tabs>
      <w:ind w:left="720" w:hanging="720"/>
    </w:pPr>
    <w:rPr>
      <w:szCs w:val="20"/>
    </w:rPr>
  </w:style>
  <w:style w:type="paragraph" w:styleId="15">
    <w:name w:val="caption"/>
    <w:basedOn w:val="1"/>
    <w:next w:val="1"/>
    <w:qFormat/>
    <w:uiPriority w:val="0"/>
    <w:rPr>
      <w:rFonts w:ascii="Arial" w:hAnsi="Arial" w:eastAsia="黑体" w:cs="Arial"/>
      <w:sz w:val="20"/>
      <w:szCs w:val="20"/>
    </w:rPr>
  </w:style>
  <w:style w:type="paragraph" w:styleId="16">
    <w:name w:val="List Bullet"/>
    <w:basedOn w:val="1"/>
    <w:uiPriority w:val="0"/>
    <w:pPr>
      <w:tabs>
        <w:tab w:val="left" w:pos="360"/>
      </w:tabs>
      <w:ind w:left="357" w:hanging="357"/>
    </w:pPr>
  </w:style>
  <w:style w:type="paragraph" w:styleId="17">
    <w:name w:val="Document Map"/>
    <w:basedOn w:val="1"/>
    <w:qFormat/>
    <w:uiPriority w:val="0"/>
    <w:pPr>
      <w:shd w:val="clear" w:color="auto" w:fill="000080"/>
    </w:pPr>
    <w:rPr>
      <w:rFonts w:ascii="宋体" w:hAnsi="宋体"/>
      <w:spacing w:val="-20"/>
      <w:position w:val="6"/>
      <w:szCs w:val="20"/>
    </w:rPr>
  </w:style>
  <w:style w:type="paragraph" w:styleId="18">
    <w:name w:val="annotation text"/>
    <w:basedOn w:val="1"/>
    <w:semiHidden/>
    <w:qFormat/>
    <w:uiPriority w:val="0"/>
    <w:pPr>
      <w:jc w:val="left"/>
    </w:pPr>
  </w:style>
  <w:style w:type="paragraph" w:styleId="19">
    <w:name w:val="Salutation"/>
    <w:basedOn w:val="1"/>
    <w:next w:val="1"/>
    <w:qFormat/>
    <w:uiPriority w:val="0"/>
    <w:rPr>
      <w:szCs w:val="21"/>
    </w:rPr>
  </w:style>
  <w:style w:type="paragraph" w:styleId="20">
    <w:name w:val="Body Text 3"/>
    <w:basedOn w:val="1"/>
    <w:qFormat/>
    <w:uiPriority w:val="0"/>
    <w:rPr>
      <w:sz w:val="28"/>
      <w:szCs w:val="20"/>
    </w:rPr>
  </w:style>
  <w:style w:type="paragraph" w:styleId="21">
    <w:name w:val="Closing"/>
    <w:basedOn w:val="1"/>
    <w:link w:val="308"/>
    <w:qFormat/>
    <w:uiPriority w:val="0"/>
    <w:pPr>
      <w:ind w:left="100" w:leftChars="2100"/>
    </w:pPr>
    <w:rPr>
      <w:lang w:val="zh-CN" w:eastAsia="zh-CN"/>
    </w:rPr>
  </w:style>
  <w:style w:type="paragraph" w:styleId="22">
    <w:name w:val="List Bullet 3"/>
    <w:basedOn w:val="1"/>
    <w:qFormat/>
    <w:uiPriority w:val="0"/>
    <w:pPr>
      <w:tabs>
        <w:tab w:val="left" w:pos="360"/>
        <w:tab w:val="left" w:pos="720"/>
      </w:tabs>
      <w:ind w:left="720" w:hanging="720"/>
    </w:pPr>
    <w:rPr>
      <w:szCs w:val="20"/>
    </w:rPr>
  </w:style>
  <w:style w:type="paragraph" w:styleId="23">
    <w:name w:val="Body Text"/>
    <w:basedOn w:val="1"/>
    <w:link w:val="137"/>
    <w:qFormat/>
    <w:uiPriority w:val="0"/>
    <w:pPr>
      <w:spacing w:after="120"/>
    </w:pPr>
    <w:rPr>
      <w:rFonts w:ascii="Times New Roman" w:hAnsi="Times New Roman"/>
    </w:rPr>
  </w:style>
  <w:style w:type="paragraph" w:styleId="24">
    <w:name w:val="Body Text Indent"/>
    <w:basedOn w:val="1"/>
    <w:link w:val="121"/>
    <w:qFormat/>
    <w:uiPriority w:val="0"/>
    <w:pPr>
      <w:spacing w:after="120"/>
      <w:ind w:left="420" w:leftChars="200"/>
    </w:pPr>
  </w:style>
  <w:style w:type="paragraph" w:styleId="25">
    <w:name w:val="List 2"/>
    <w:basedOn w:val="1"/>
    <w:qFormat/>
    <w:uiPriority w:val="0"/>
    <w:pPr>
      <w:ind w:left="100" w:leftChars="200" w:hanging="200" w:hangingChars="200"/>
    </w:pPr>
    <w:rPr>
      <w:szCs w:val="20"/>
    </w:rPr>
  </w:style>
  <w:style w:type="paragraph" w:styleId="26">
    <w:name w:val="List Continue"/>
    <w:basedOn w:val="1"/>
    <w:uiPriority w:val="0"/>
    <w:pPr>
      <w:spacing w:after="120"/>
      <w:ind w:left="420" w:leftChars="200"/>
    </w:pPr>
    <w:rPr>
      <w:szCs w:val="20"/>
    </w:rPr>
  </w:style>
  <w:style w:type="paragraph" w:styleId="27">
    <w:name w:val="Block Text"/>
    <w:basedOn w:val="1"/>
    <w:qFormat/>
    <w:uiPriority w:val="0"/>
    <w:pPr>
      <w:ind w:left="720" w:rightChars="955"/>
    </w:pPr>
    <w:rPr>
      <w:rFonts w:ascii="宋体" w:hAnsi="宋体"/>
      <w:szCs w:val="20"/>
    </w:rPr>
  </w:style>
  <w:style w:type="paragraph" w:styleId="28">
    <w:name w:val="List Bullet 2"/>
    <w:basedOn w:val="1"/>
    <w:qFormat/>
    <w:uiPriority w:val="0"/>
    <w:pPr>
      <w:tabs>
        <w:tab w:val="left" w:pos="420"/>
        <w:tab w:val="left" w:pos="720"/>
      </w:tabs>
      <w:ind w:left="720" w:hanging="720"/>
    </w:pPr>
    <w:rPr>
      <w:szCs w:val="20"/>
    </w:rPr>
  </w:style>
  <w:style w:type="paragraph" w:styleId="29">
    <w:name w:val="Plain Text"/>
    <w:basedOn w:val="1"/>
    <w:link w:val="95"/>
    <w:qFormat/>
    <w:uiPriority w:val="0"/>
    <w:rPr>
      <w:rFonts w:ascii="宋体" w:hAnsi="Courier New"/>
    </w:rPr>
  </w:style>
  <w:style w:type="paragraph" w:styleId="30">
    <w:name w:val="List Bullet 5"/>
    <w:basedOn w:val="1"/>
    <w:qFormat/>
    <w:uiPriority w:val="0"/>
    <w:pPr>
      <w:tabs>
        <w:tab w:val="left" w:pos="420"/>
        <w:tab w:val="left" w:pos="780"/>
      </w:tabs>
      <w:ind w:left="420" w:hanging="420"/>
    </w:pPr>
    <w:rPr>
      <w:szCs w:val="20"/>
    </w:rPr>
  </w:style>
  <w:style w:type="paragraph" w:styleId="31">
    <w:name w:val="toc 8"/>
    <w:basedOn w:val="1"/>
    <w:next w:val="1"/>
    <w:semiHidden/>
    <w:qFormat/>
    <w:uiPriority w:val="0"/>
    <w:pPr>
      <w:ind w:left="2940" w:leftChars="1400"/>
    </w:pPr>
    <w:rPr>
      <w:szCs w:val="20"/>
    </w:rPr>
  </w:style>
  <w:style w:type="paragraph" w:styleId="32">
    <w:name w:val="Date"/>
    <w:basedOn w:val="1"/>
    <w:next w:val="1"/>
    <w:link w:val="270"/>
    <w:uiPriority w:val="0"/>
    <w:pPr>
      <w:ind w:left="100" w:leftChars="2500"/>
    </w:pPr>
    <w:rPr>
      <w:rFonts w:ascii="Times New Roman" w:hAnsi="Times New Roman"/>
    </w:rPr>
  </w:style>
  <w:style w:type="paragraph" w:styleId="33">
    <w:name w:val="Body Text Indent 2"/>
    <w:basedOn w:val="1"/>
    <w:link w:val="220"/>
    <w:uiPriority w:val="0"/>
    <w:pPr>
      <w:spacing w:after="120" w:line="480" w:lineRule="auto"/>
      <w:ind w:left="420" w:leftChars="200"/>
    </w:pPr>
    <w:rPr>
      <w:rFonts w:ascii="Times New Roman" w:hAnsi="Times New Roman"/>
    </w:rPr>
  </w:style>
  <w:style w:type="paragraph" w:styleId="34">
    <w:name w:val="endnote text"/>
    <w:basedOn w:val="1"/>
    <w:link w:val="179"/>
    <w:semiHidden/>
    <w:qFormat/>
    <w:uiPriority w:val="0"/>
    <w:pPr>
      <w:snapToGrid w:val="0"/>
      <w:jc w:val="left"/>
    </w:pPr>
    <w:rPr>
      <w:rFonts w:ascii="Times New Roman" w:hAnsi="Times New Roman"/>
      <w:szCs w:val="24"/>
    </w:rPr>
  </w:style>
  <w:style w:type="paragraph" w:styleId="35">
    <w:name w:val="Balloon Text"/>
    <w:basedOn w:val="1"/>
    <w:link w:val="82"/>
    <w:unhideWhenUsed/>
    <w:qFormat/>
    <w:uiPriority w:val="0"/>
    <w:rPr>
      <w:sz w:val="18"/>
      <w:szCs w:val="18"/>
    </w:rPr>
  </w:style>
  <w:style w:type="paragraph" w:styleId="36">
    <w:name w:val="footer"/>
    <w:basedOn w:val="1"/>
    <w:link w:val="196"/>
    <w:qFormat/>
    <w:uiPriority w:val="99"/>
    <w:pPr>
      <w:tabs>
        <w:tab w:val="center" w:pos="4153"/>
        <w:tab w:val="right" w:pos="8306"/>
      </w:tabs>
      <w:snapToGrid w:val="0"/>
      <w:jc w:val="left"/>
    </w:pPr>
    <w:rPr>
      <w:rFonts w:ascii="Times New Roman" w:hAnsi="Times New Roman"/>
      <w:sz w:val="18"/>
      <w:szCs w:val="18"/>
    </w:rPr>
  </w:style>
  <w:style w:type="paragraph" w:styleId="37">
    <w:name w:val="header"/>
    <w:basedOn w:val="1"/>
    <w:link w:val="356"/>
    <w:qFormat/>
    <w:uiPriority w:val="0"/>
    <w:pPr>
      <w:pBdr>
        <w:bottom w:val="single" w:color="auto" w:sz="6" w:space="1"/>
      </w:pBdr>
      <w:tabs>
        <w:tab w:val="center" w:pos="4153"/>
        <w:tab w:val="right" w:pos="8306"/>
      </w:tabs>
      <w:snapToGrid w:val="0"/>
      <w:jc w:val="center"/>
    </w:pPr>
    <w:rPr>
      <w:rFonts w:ascii="Times New Roman" w:hAnsi="Times New Roman"/>
      <w:sz w:val="18"/>
      <w:szCs w:val="18"/>
    </w:rPr>
  </w:style>
  <w:style w:type="paragraph" w:styleId="38">
    <w:name w:val="toc 1"/>
    <w:basedOn w:val="1"/>
    <w:next w:val="1"/>
    <w:qFormat/>
    <w:uiPriority w:val="0"/>
    <w:pPr>
      <w:widowControl/>
      <w:spacing w:after="100" w:line="276" w:lineRule="auto"/>
      <w:jc w:val="left"/>
    </w:pPr>
    <w:rPr>
      <w:rFonts w:ascii="Calibri" w:hAnsi="Calibri"/>
      <w:kern w:val="0"/>
      <w:sz w:val="22"/>
      <w:szCs w:val="22"/>
    </w:rPr>
  </w:style>
  <w:style w:type="paragraph" w:styleId="39">
    <w:name w:val="index heading"/>
    <w:basedOn w:val="1"/>
    <w:next w:val="40"/>
    <w:qFormat/>
    <w:uiPriority w:val="0"/>
    <w:pPr>
      <w:widowControl/>
      <w:spacing w:before="100" w:beforeAutospacing="1" w:after="100" w:afterAutospacing="1"/>
      <w:jc w:val="left"/>
    </w:pPr>
    <w:rPr>
      <w:kern w:val="0"/>
      <w:sz w:val="24"/>
    </w:rPr>
  </w:style>
  <w:style w:type="paragraph" w:styleId="40">
    <w:name w:val="index 1"/>
    <w:basedOn w:val="1"/>
    <w:next w:val="1"/>
    <w:semiHidden/>
    <w:qFormat/>
    <w:uiPriority w:val="0"/>
  </w:style>
  <w:style w:type="paragraph" w:styleId="41">
    <w:name w:val="Subtitle"/>
    <w:basedOn w:val="1"/>
    <w:link w:val="228"/>
    <w:qFormat/>
    <w:uiPriority w:val="0"/>
    <w:pPr>
      <w:tabs>
        <w:tab w:val="left" w:pos="1680"/>
        <w:tab w:val="left" w:pos="3360"/>
        <w:tab w:val="left" w:pos="5040"/>
        <w:tab w:val="left" w:pos="6720"/>
      </w:tabs>
      <w:spacing w:before="240" w:after="60" w:line="312" w:lineRule="auto"/>
      <w:jc w:val="center"/>
      <w:outlineLvl w:val="1"/>
    </w:pPr>
    <w:rPr>
      <w:rFonts w:ascii="Times New Roman" w:hAnsi="Times New Roman"/>
      <w:sz w:val="18"/>
      <w:szCs w:val="18"/>
    </w:rPr>
  </w:style>
  <w:style w:type="paragraph" w:styleId="42">
    <w:name w:val="List"/>
    <w:basedOn w:val="1"/>
    <w:qFormat/>
    <w:uiPriority w:val="0"/>
    <w:pPr>
      <w:ind w:left="200" w:hanging="200" w:hangingChars="200"/>
    </w:pPr>
  </w:style>
  <w:style w:type="paragraph" w:styleId="43">
    <w:name w:val="footnote text"/>
    <w:basedOn w:val="1"/>
    <w:semiHidden/>
    <w:qFormat/>
    <w:uiPriority w:val="0"/>
    <w:pPr>
      <w:adjustRightInd w:val="0"/>
      <w:snapToGrid w:val="0"/>
      <w:spacing w:line="312" w:lineRule="atLeast"/>
      <w:jc w:val="left"/>
      <w:textAlignment w:val="baseline"/>
    </w:pPr>
    <w:rPr>
      <w:kern w:val="0"/>
      <w:sz w:val="18"/>
      <w:szCs w:val="18"/>
    </w:rPr>
  </w:style>
  <w:style w:type="paragraph" w:styleId="44">
    <w:name w:val="Body Text Indent 3"/>
    <w:basedOn w:val="1"/>
    <w:uiPriority w:val="0"/>
    <w:pPr>
      <w:spacing w:after="120"/>
      <w:ind w:left="420" w:leftChars="200"/>
    </w:pPr>
    <w:rPr>
      <w:rFonts w:ascii="宋体" w:hAnsi="Courier New" w:cs="Courier New"/>
      <w:szCs w:val="21"/>
    </w:rPr>
  </w:style>
  <w:style w:type="paragraph" w:styleId="45">
    <w:name w:val="toc 2"/>
    <w:basedOn w:val="1"/>
    <w:next w:val="1"/>
    <w:uiPriority w:val="0"/>
    <w:pPr>
      <w:widowControl/>
      <w:spacing w:after="100" w:line="276" w:lineRule="auto"/>
      <w:ind w:left="220"/>
      <w:jc w:val="left"/>
    </w:pPr>
    <w:rPr>
      <w:rFonts w:ascii="Calibri" w:hAnsi="Calibri"/>
      <w:kern w:val="0"/>
      <w:sz w:val="22"/>
      <w:szCs w:val="22"/>
    </w:rPr>
  </w:style>
  <w:style w:type="paragraph" w:styleId="46">
    <w:name w:val="Body Text 2"/>
    <w:basedOn w:val="1"/>
    <w:qFormat/>
    <w:uiPriority w:val="0"/>
    <w:rPr>
      <w:rFonts w:eastAsia="黑体"/>
      <w:sz w:val="48"/>
      <w:szCs w:val="20"/>
    </w:rPr>
  </w:style>
  <w:style w:type="paragraph" w:styleId="47">
    <w:name w:val="HTML Preformatted"/>
    <w:basedOn w:val="1"/>
    <w:link w:val="168"/>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hAnsi="Courier New" w:eastAsia="黑体"/>
      <w:kern w:val="0"/>
      <w:sz w:val="20"/>
    </w:rPr>
  </w:style>
  <w:style w:type="paragraph" w:styleId="48">
    <w:name w:val="Normal (Web)"/>
    <w:basedOn w:val="1"/>
    <w:link w:val="155"/>
    <w:qFormat/>
    <w:uiPriority w:val="0"/>
    <w:pPr>
      <w:widowControl/>
      <w:spacing w:before="100" w:beforeAutospacing="1" w:after="100" w:afterAutospacing="1"/>
      <w:jc w:val="left"/>
    </w:pPr>
    <w:rPr>
      <w:rFonts w:ascii="宋体" w:hAnsi="宋体" w:cs="宋体"/>
      <w:kern w:val="0"/>
      <w:sz w:val="24"/>
      <w:szCs w:val="24"/>
    </w:rPr>
  </w:style>
  <w:style w:type="paragraph" w:styleId="49">
    <w:name w:val="Title"/>
    <w:basedOn w:val="1"/>
    <w:link w:val="350"/>
    <w:qFormat/>
    <w:uiPriority w:val="10"/>
    <w:pPr>
      <w:spacing w:before="240" w:after="60"/>
      <w:jc w:val="center"/>
      <w:outlineLvl w:val="0"/>
    </w:pPr>
    <w:rPr>
      <w:rFonts w:ascii="Arial" w:hAnsi="Arial" w:cs="Arial"/>
      <w:b/>
      <w:bCs/>
      <w:sz w:val="32"/>
      <w:szCs w:val="32"/>
    </w:rPr>
  </w:style>
  <w:style w:type="paragraph" w:styleId="50">
    <w:name w:val="annotation subject"/>
    <w:basedOn w:val="18"/>
    <w:next w:val="18"/>
    <w:semiHidden/>
    <w:uiPriority w:val="0"/>
    <w:rPr>
      <w:b/>
      <w:bCs/>
    </w:rPr>
  </w:style>
  <w:style w:type="paragraph" w:styleId="51">
    <w:name w:val="Body Text First Indent"/>
    <w:basedOn w:val="23"/>
    <w:link w:val="402"/>
    <w:qFormat/>
    <w:uiPriority w:val="0"/>
    <w:pPr>
      <w:ind w:firstLine="420" w:firstLineChars="100"/>
    </w:pPr>
    <w:rPr>
      <w:rFonts w:ascii="Calibri" w:hAnsi="Calibri"/>
      <w:szCs w:val="22"/>
    </w:rPr>
  </w:style>
  <w:style w:type="paragraph" w:styleId="52">
    <w:name w:val="Body Text First Indent 2"/>
    <w:basedOn w:val="24"/>
    <w:qFormat/>
    <w:uiPriority w:val="0"/>
    <w:pPr>
      <w:ind w:firstLine="420" w:firstLineChars="200"/>
    </w:pPr>
    <w:rPr>
      <w:rFonts w:ascii="Times New Roman" w:hAnsi="Times New Roman"/>
    </w:rPr>
  </w:style>
  <w:style w:type="table" w:styleId="54">
    <w:name w:val="Table Grid"/>
    <w:basedOn w:val="53"/>
    <w:qFormat/>
    <w:uiPriority w:val="0"/>
    <w:pPr>
      <w:widowControl w:val="0"/>
      <w:jc w:val="both"/>
    </w:pPr>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styleId="55">
    <w:name w:val="Table Theme"/>
    <w:basedOn w:val="5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styleId="56">
    <w:name w:val="Table Elegant"/>
    <w:basedOn w:val="53"/>
    <w:qFormat/>
    <w:uiPriority w:val="0"/>
    <w:pPr>
      <w:widowControl w:val="0"/>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Layout w:type="fixed"/>
    </w:tblPr>
    <w:tcPr>
      <w:shd w:val="clear" w:color="auto" w:fill="auto"/>
    </w:tcPr>
    <w:tblStylePr w:type="firstRow">
      <w:rPr>
        <w:caps/>
        <w:color w:val="auto"/>
      </w:rPr>
      <w:tblPr>
        <w:tblLayout w:type="fixed"/>
      </w:tblPr>
      <w:tcPr>
        <w:tcBorders>
          <w:top w:val="nil"/>
          <w:left w:val="nil"/>
          <w:bottom w:val="nil"/>
          <w:right w:val="nil"/>
          <w:insideH w:val="nil"/>
          <w:insideV w:val="nil"/>
          <w:tl2br w:val="nil"/>
          <w:tr2bl w:val="nil"/>
        </w:tcBorders>
      </w:tcPr>
    </w:tblStylePr>
  </w:style>
  <w:style w:type="table" w:styleId="57">
    <w:name w:val="Table List 5"/>
    <w:basedOn w:val="53"/>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tblBorders>
      <w:tblLayout w:type="fixed"/>
    </w:tblPr>
    <w:tcPr>
      <w:shd w:val="clear" w:color="auto" w:fill="auto"/>
    </w:tcPr>
    <w:tblStylePr w:type="firstRow">
      <w:rPr>
        <w:b/>
        <w:bCs/>
      </w:rPr>
      <w:tblPr>
        <w:tblLayout w:type="fixed"/>
      </w:tblPr>
      <w:tcPr>
        <w:tcBorders>
          <w:top w:val="nil"/>
          <w:left w:val="nil"/>
          <w:bottom w:val="single" w:color="000000" w:sz="12" w:space="0"/>
          <w:right w:val="nil"/>
          <w:insideH w:val="nil"/>
          <w:insideV w:val="nil"/>
          <w:tl2br w:val="nil"/>
          <w:tr2bl w:val="nil"/>
        </w:tcBorders>
      </w:tcPr>
    </w:tblStylePr>
    <w:tblStylePr w:type="firstCol">
      <w:rPr>
        <w:b/>
        <w:bCs/>
      </w:rPr>
      <w:tblPr>
        <w:tblLayout w:type="fixed"/>
      </w:tblPr>
      <w:tcPr>
        <w:tcBorders>
          <w:top w:val="nil"/>
          <w:left w:val="nil"/>
          <w:bottom w:val="nil"/>
          <w:right w:val="nil"/>
          <w:insideH w:val="nil"/>
          <w:insideV w:val="nil"/>
          <w:tl2br w:val="nil"/>
          <w:tr2bl w:val="nil"/>
        </w:tcBorders>
      </w:tcPr>
    </w:tblStylePr>
  </w:style>
  <w:style w:type="table" w:styleId="58">
    <w:name w:val="Table Contemporary"/>
    <w:basedOn w:val="53"/>
    <w:qFormat/>
    <w:uiPriority w:val="0"/>
    <w:pPr>
      <w:widowControl w:val="0"/>
      <w:jc w:val="both"/>
    </w:pPr>
    <w:tblPr>
      <w:tblBorders>
        <w:insideH w:val="single" w:color="FFFFFF" w:sz="18" w:space="0"/>
        <w:insideV w:val="single" w:color="FFFFFF" w:sz="18" w:space="0"/>
      </w:tblBorders>
      <w:tblLayout w:type="fixed"/>
    </w:tblPr>
    <w:tblStylePr w:type="firstRow">
      <w:rPr>
        <w:b/>
        <w:bCs/>
        <w:color w:val="auto"/>
      </w:rPr>
      <w:tblPr>
        <w:tblLayout w:type="fixed"/>
      </w:tblPr>
      <w:tcPr>
        <w:tcBorders>
          <w:top w:val="nil"/>
          <w:left w:val="nil"/>
          <w:bottom w:val="nil"/>
          <w:right w:val="nil"/>
          <w:insideH w:val="nil"/>
          <w:insideV w:val="nil"/>
          <w:tl2br w:val="nil"/>
          <w:tr2bl w:val="nil"/>
        </w:tcBorders>
        <w:shd w:val="pct20" w:color="000000" w:fill="FFFFFF"/>
      </w:tcPr>
    </w:tblStylePr>
    <w:tblStylePr w:type="band1Horz">
      <w:rPr>
        <w:color w:val="auto"/>
      </w:rPr>
      <w:tblPr>
        <w:tblLayout w:type="fixed"/>
      </w:tblPr>
      <w:tcPr>
        <w:tcBorders>
          <w:top w:val="nil"/>
          <w:left w:val="nil"/>
          <w:bottom w:val="nil"/>
          <w:right w:val="nil"/>
          <w:insideH w:val="nil"/>
          <w:insideV w:val="nil"/>
          <w:tl2br w:val="nil"/>
          <w:tr2bl w:val="nil"/>
        </w:tcBorders>
        <w:shd w:val="pct5" w:color="000000" w:fill="FFFFFF"/>
      </w:tcPr>
    </w:tblStylePr>
    <w:tblStylePr w:type="band2Horz">
      <w:rPr>
        <w:color w:val="auto"/>
      </w:rPr>
      <w:tblPr>
        <w:tblLayout w:type="fixed"/>
      </w:tblPr>
      <w:tcPr>
        <w:tcBorders>
          <w:top w:val="nil"/>
          <w:left w:val="nil"/>
          <w:bottom w:val="nil"/>
          <w:right w:val="nil"/>
          <w:insideH w:val="nil"/>
          <w:insideV w:val="nil"/>
          <w:tl2br w:val="nil"/>
          <w:tr2bl w:val="nil"/>
        </w:tcBorders>
        <w:shd w:val="pct20" w:color="000000" w:fill="FFFFFF"/>
      </w:tcPr>
    </w:tblStylePr>
  </w:style>
  <w:style w:type="table" w:styleId="59">
    <w:name w:val="Table Grid 1"/>
    <w:basedOn w:val="53"/>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Pr>
    <w:tcPr>
      <w:shd w:val="clear" w:color="auto" w:fill="auto"/>
    </w:tcPr>
    <w:tblStylePr w:type="lastRow">
      <w:rPr>
        <w:i/>
        <w:iCs/>
      </w:rPr>
      <w:tblPr>
        <w:tblLayout w:type="fixed"/>
      </w:tblPr>
      <w:tcPr>
        <w:tcBorders>
          <w:top w:val="nil"/>
          <w:left w:val="nil"/>
          <w:bottom w:val="nil"/>
          <w:right w:val="nil"/>
          <w:insideH w:val="nil"/>
          <w:insideV w:val="nil"/>
          <w:tl2br w:val="nil"/>
          <w:tr2bl w:val="nil"/>
        </w:tcBorders>
      </w:tcPr>
    </w:tblStylePr>
    <w:tblStylePr w:type="lastCol">
      <w:rPr>
        <w:i/>
        <w:iCs/>
      </w:rPr>
      <w:tblPr>
        <w:tblLayout w:type="fixed"/>
      </w:tblPr>
      <w:tcPr>
        <w:tcBorders>
          <w:top w:val="nil"/>
          <w:left w:val="nil"/>
          <w:bottom w:val="nil"/>
          <w:right w:val="nil"/>
          <w:insideH w:val="nil"/>
          <w:insideV w:val="nil"/>
          <w:tl2br w:val="nil"/>
          <w:tr2bl w:val="nil"/>
        </w:tcBorders>
      </w:tcPr>
    </w:tblStylePr>
    <w:tblStylePr w:type="nwCell">
      <w:tblPr>
        <w:tblLayout w:type="fixed"/>
      </w:tblPr>
      <w:tcPr>
        <w:tcBorders>
          <w:top w:val="nil"/>
          <w:left w:val="nil"/>
          <w:bottom w:val="nil"/>
          <w:right w:val="nil"/>
          <w:insideH w:val="nil"/>
          <w:insideV w:val="nil"/>
          <w:tl2br w:val="single" w:color="000000" w:sz="6" w:space="0"/>
          <w:tr2bl w:val="nil"/>
        </w:tcBorders>
      </w:tcPr>
    </w:tblStylePr>
  </w:style>
  <w:style w:type="table" w:styleId="60">
    <w:name w:val="Table Grid 6"/>
    <w:basedOn w:val="53"/>
    <w:qFormat/>
    <w:uiPriority w:val="0"/>
    <w:pPr>
      <w:widowControl w:val="0"/>
      <w:jc w:val="both"/>
    </w:pPr>
    <w:tblPr>
      <w:tblBorders>
        <w:top w:val="single" w:color="000000" w:sz="12" w:space="0"/>
        <w:left w:val="single" w:color="000000" w:sz="12" w:space="0"/>
        <w:bottom w:val="single" w:color="000000" w:sz="12" w:space="0"/>
        <w:right w:val="single" w:color="000000" w:sz="12" w:space="0"/>
        <w:insideV w:val="single" w:color="000000" w:sz="6" w:space="0"/>
      </w:tblBorders>
      <w:tblLayout w:type="fixed"/>
    </w:tblPr>
    <w:tcPr>
      <w:shd w:val="clear" w:color="auto" w:fill="auto"/>
    </w:tcPr>
    <w:tblStylePr w:type="firstRow">
      <w:rPr>
        <w:b/>
        <w:bCs/>
      </w:rPr>
      <w:tblPr>
        <w:tblLayout w:type="fixed"/>
      </w:tblPr>
      <w:tcPr>
        <w:tcBorders>
          <w:top w:val="nil"/>
          <w:left w:val="nil"/>
          <w:bottom w:val="single" w:color="000000" w:sz="6" w:space="0"/>
          <w:right w:val="nil"/>
          <w:insideH w:val="nil"/>
          <w:insideV w:val="nil"/>
          <w:tl2br w:val="nil"/>
          <w:tr2bl w:val="nil"/>
        </w:tcBorders>
      </w:tcPr>
    </w:tblStylePr>
    <w:tblStylePr w:type="lastRow">
      <w:rPr>
        <w:color w:val="auto"/>
      </w:rPr>
      <w:tblPr>
        <w:tblLayout w:type="fixed"/>
      </w:tblPr>
      <w:tcPr>
        <w:tcBorders>
          <w:top w:val="single" w:color="000000" w:sz="6" w:space="0"/>
          <w:left w:val="nil"/>
          <w:bottom w:val="nil"/>
          <w:right w:val="nil"/>
          <w:insideH w:val="nil"/>
          <w:insideV w:val="nil"/>
          <w:tl2br w:val="nil"/>
          <w:tr2bl w:val="nil"/>
        </w:tcBorders>
      </w:tcPr>
    </w:tblStylePr>
    <w:tblStylePr w:type="firstCol">
      <w:rPr>
        <w:b/>
        <w:bCs/>
      </w:rPr>
      <w:tblPr>
        <w:tblLayout w:type="fixed"/>
      </w:tblPr>
      <w:tcPr>
        <w:tcBorders>
          <w:top w:val="nil"/>
          <w:left w:val="nil"/>
          <w:bottom w:val="nil"/>
          <w:right w:val="nil"/>
          <w:insideH w:val="nil"/>
          <w:insideV w:val="nil"/>
          <w:tl2br w:val="nil"/>
          <w:tr2bl w:val="nil"/>
        </w:tcBorders>
      </w:tcPr>
    </w:tblStylePr>
    <w:tblStylePr w:type="nwCell">
      <w:tblPr>
        <w:tblLayout w:type="fixed"/>
      </w:tblPr>
      <w:tcPr>
        <w:tcBorders>
          <w:top w:val="nil"/>
          <w:left w:val="nil"/>
          <w:bottom w:val="nil"/>
          <w:right w:val="nil"/>
          <w:insideH w:val="nil"/>
          <w:insideV w:val="nil"/>
          <w:tl2br w:val="single" w:color="000000" w:sz="6" w:space="0"/>
          <w:tr2bl w:val="nil"/>
        </w:tcBorders>
      </w:tcPr>
    </w:tblStylePr>
  </w:style>
  <w:style w:type="table" w:styleId="61">
    <w:name w:val="Table Grid 7"/>
    <w:basedOn w:val="53"/>
    <w:qFormat/>
    <w:uiPriority w:val="0"/>
    <w:pPr>
      <w:widowControl w:val="0"/>
      <w:jc w:val="both"/>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Pr>
    <w:tcPr>
      <w:shd w:val="clear" w:color="auto" w:fill="auto"/>
    </w:tcPr>
    <w:tblStylePr w:type="firstRow">
      <w:rPr>
        <w:b w:val="0"/>
        <w:bCs w:val="0"/>
      </w:rPr>
      <w:tblPr>
        <w:tblLayout w:type="fixed"/>
      </w:tblPr>
      <w:tcPr>
        <w:tcBorders>
          <w:top w:val="nil"/>
          <w:left w:val="nil"/>
          <w:bottom w:val="single" w:color="000000" w:sz="12" w:space="0"/>
          <w:right w:val="nil"/>
          <w:insideH w:val="nil"/>
          <w:insideV w:val="nil"/>
          <w:tl2br w:val="nil"/>
          <w:tr2bl w:val="nil"/>
        </w:tcBorders>
      </w:tcPr>
    </w:tblStylePr>
    <w:tblStylePr w:type="lastRow">
      <w:rPr>
        <w:b w:val="0"/>
        <w:bCs w:val="0"/>
      </w:rPr>
      <w:tblPr>
        <w:tblLayout w:type="fixed"/>
      </w:tblPr>
      <w:tcPr>
        <w:tcBorders>
          <w:top w:val="single" w:color="000000" w:sz="6" w:space="0"/>
          <w:left w:val="nil"/>
          <w:bottom w:val="nil"/>
          <w:right w:val="nil"/>
          <w:insideH w:val="nil"/>
          <w:insideV w:val="nil"/>
          <w:tl2br w:val="nil"/>
          <w:tr2bl w:val="nil"/>
        </w:tcBorders>
      </w:tcPr>
    </w:tblStylePr>
    <w:tblStylePr w:type="firstCol">
      <w:rPr>
        <w:b w:val="0"/>
        <w:bCs w:val="0"/>
      </w:rPr>
      <w:tblPr>
        <w:tblLayout w:type="fixed"/>
      </w:tblPr>
      <w:tcPr>
        <w:tcBorders>
          <w:top w:val="nil"/>
          <w:left w:val="nil"/>
          <w:bottom w:val="nil"/>
          <w:right w:val="nil"/>
          <w:insideH w:val="nil"/>
          <w:insideV w:val="nil"/>
          <w:tl2br w:val="nil"/>
          <w:tr2bl w:val="nil"/>
        </w:tcBorders>
      </w:tcPr>
    </w:tblStylePr>
    <w:tblStylePr w:type="lastCol">
      <w:rPr>
        <w:b w:val="0"/>
        <w:bCs w:val="0"/>
      </w:rPr>
      <w:tblPr>
        <w:tblLayout w:type="fixed"/>
      </w:tblPr>
      <w:tcPr>
        <w:tcBorders>
          <w:top w:val="nil"/>
          <w:left w:val="nil"/>
          <w:bottom w:val="nil"/>
          <w:right w:val="nil"/>
          <w:insideH w:val="nil"/>
          <w:insideV w:val="nil"/>
          <w:tl2br w:val="nil"/>
          <w:tr2bl w:val="nil"/>
        </w:tcBorders>
      </w:tcPr>
    </w:tblStylePr>
    <w:tblStylePr w:type="nwCell">
      <w:tblPr>
        <w:tblLayout w:type="fixed"/>
      </w:tblPr>
      <w:tcPr>
        <w:tcBorders>
          <w:top w:val="nil"/>
          <w:left w:val="nil"/>
          <w:bottom w:val="nil"/>
          <w:right w:val="nil"/>
          <w:insideH w:val="nil"/>
          <w:insideV w:val="nil"/>
          <w:tl2br w:val="single" w:color="000000" w:sz="6" w:space="0"/>
          <w:tr2bl w:val="nil"/>
        </w:tcBorders>
      </w:tcPr>
    </w:tblStylePr>
  </w:style>
  <w:style w:type="character" w:styleId="63">
    <w:name w:val="Strong"/>
    <w:qFormat/>
    <w:uiPriority w:val="0"/>
    <w:rPr>
      <w:b/>
      <w:bCs/>
    </w:rPr>
  </w:style>
  <w:style w:type="character" w:styleId="64">
    <w:name w:val="endnote reference"/>
    <w:semiHidden/>
    <w:qFormat/>
    <w:uiPriority w:val="0"/>
    <w:rPr>
      <w:vertAlign w:val="superscript"/>
    </w:rPr>
  </w:style>
  <w:style w:type="character" w:styleId="65">
    <w:name w:val="page number"/>
    <w:basedOn w:val="62"/>
    <w:qFormat/>
    <w:uiPriority w:val="0"/>
  </w:style>
  <w:style w:type="character" w:styleId="66">
    <w:name w:val="FollowedHyperlink"/>
    <w:qFormat/>
    <w:uiPriority w:val="0"/>
    <w:rPr>
      <w:color w:val="800080"/>
      <w:u w:val="single"/>
    </w:rPr>
  </w:style>
  <w:style w:type="character" w:styleId="67">
    <w:name w:val="Emphasis"/>
    <w:qFormat/>
    <w:uiPriority w:val="20"/>
    <w:rPr>
      <w:i/>
      <w:iCs/>
    </w:rPr>
  </w:style>
  <w:style w:type="character" w:styleId="68">
    <w:name w:val="HTML Typewriter"/>
    <w:qFormat/>
    <w:uiPriority w:val="0"/>
    <w:rPr>
      <w:rFonts w:ascii="黑体" w:hAnsi="Courier New" w:eastAsia="黑体" w:cs="Courier New"/>
      <w:sz w:val="20"/>
      <w:szCs w:val="20"/>
    </w:rPr>
  </w:style>
  <w:style w:type="character" w:styleId="69">
    <w:name w:val="Hyperlink"/>
    <w:unhideWhenUsed/>
    <w:qFormat/>
    <w:uiPriority w:val="0"/>
    <w:rPr>
      <w:color w:val="0000FF"/>
      <w:u w:val="single"/>
    </w:rPr>
  </w:style>
  <w:style w:type="character" w:styleId="70">
    <w:name w:val="HTML Code"/>
    <w:uiPriority w:val="0"/>
    <w:rPr>
      <w:rFonts w:ascii="宋体" w:hAnsi="宋体" w:eastAsia="宋体"/>
      <w:sz w:val="24"/>
    </w:rPr>
  </w:style>
  <w:style w:type="character" w:styleId="71">
    <w:name w:val="annotation reference"/>
    <w:semiHidden/>
    <w:qFormat/>
    <w:uiPriority w:val="0"/>
    <w:rPr>
      <w:sz w:val="21"/>
      <w:szCs w:val="21"/>
    </w:rPr>
  </w:style>
  <w:style w:type="character" w:styleId="72">
    <w:name w:val="footnote reference"/>
    <w:semiHidden/>
    <w:qFormat/>
    <w:uiPriority w:val="0"/>
    <w:rPr>
      <w:vertAlign w:val="superscript"/>
    </w:rPr>
  </w:style>
  <w:style w:type="character" w:customStyle="1" w:styleId="73">
    <w:name w:val="p21"/>
    <w:qFormat/>
    <w:uiPriority w:val="0"/>
    <w:rPr>
      <w:spacing w:val="31680"/>
    </w:rPr>
  </w:style>
  <w:style w:type="character" w:customStyle="1" w:styleId="74">
    <w:name w:val="普通(网站) Char"/>
    <w:qFormat/>
    <w:uiPriority w:val="0"/>
    <w:rPr>
      <w:rFonts w:ascii="宋体" w:hAnsi="宋体" w:eastAsia="宋体" w:cs="宋体"/>
      <w:sz w:val="24"/>
      <w:szCs w:val="24"/>
      <w:lang w:val="en-US" w:eastAsia="zh-CN" w:bidi="ar-SA"/>
    </w:rPr>
  </w:style>
  <w:style w:type="character" w:customStyle="1" w:styleId="75">
    <w:name w:val="标题 2 Char"/>
    <w:qFormat/>
    <w:uiPriority w:val="0"/>
    <w:rPr>
      <w:rFonts w:ascii="Arial" w:hAnsi="Arial" w:eastAsia="黑体"/>
      <w:b/>
      <w:bCs/>
      <w:kern w:val="2"/>
      <w:sz w:val="32"/>
      <w:szCs w:val="32"/>
      <w:lang w:val="en-US" w:eastAsia="zh-CN" w:bidi="ar-SA"/>
    </w:rPr>
  </w:style>
  <w:style w:type="character" w:customStyle="1" w:styleId="76">
    <w:name w:val="标题 6 Char"/>
    <w:link w:val="8"/>
    <w:qFormat/>
    <w:uiPriority w:val="0"/>
    <w:rPr>
      <w:rFonts w:ascii="Arial" w:hAnsi="Arial" w:eastAsia="黑体"/>
      <w:b/>
      <w:kern w:val="2"/>
      <w:sz w:val="24"/>
      <w:lang w:val="en-US" w:eastAsia="zh-CN" w:bidi="ar-SA"/>
    </w:rPr>
  </w:style>
  <w:style w:type="character" w:customStyle="1" w:styleId="77">
    <w:name w:val="正文文本 (3) + 间距 0 pt"/>
    <w:qFormat/>
    <w:uiPriority w:val="0"/>
    <w:rPr>
      <w:rFonts w:ascii="宋体" w:hAnsi="楷体_GB2312" w:eastAsia="宋体" w:cs="宋体"/>
      <w:spacing w:val="-10"/>
      <w:sz w:val="21"/>
      <w:szCs w:val="21"/>
      <w:u w:val="none"/>
      <w:shd w:val="clear" w:color="auto" w:fill="FFFFFF"/>
      <w:lang w:bidi="ar-SA"/>
    </w:rPr>
  </w:style>
  <w:style w:type="character" w:customStyle="1" w:styleId="78">
    <w:name w:val="middle1"/>
    <w:qFormat/>
    <w:uiPriority w:val="0"/>
    <w:rPr>
      <w:rFonts w:hint="eastAsia" w:ascii="宋体" w:hAnsi="宋体" w:eastAsia="宋体"/>
      <w:sz w:val="24"/>
    </w:rPr>
  </w:style>
  <w:style w:type="character" w:customStyle="1" w:styleId="79">
    <w:name w:val="bdh2"/>
    <w:qFormat/>
    <w:uiPriority w:val="0"/>
    <w:rPr>
      <w:sz w:val="21"/>
    </w:rPr>
  </w:style>
  <w:style w:type="character" w:customStyle="1" w:styleId="80">
    <w:name w:val="uc_q_object"/>
    <w:basedOn w:val="62"/>
    <w:uiPriority w:val="0"/>
  </w:style>
  <w:style w:type="character" w:customStyle="1" w:styleId="81">
    <w:name w:val="style11"/>
    <w:qFormat/>
    <w:uiPriority w:val="0"/>
    <w:rPr>
      <w:b/>
      <w:bCs/>
      <w:color w:val="FFFFFF"/>
      <w:sz w:val="18"/>
      <w:szCs w:val="18"/>
    </w:rPr>
  </w:style>
  <w:style w:type="character" w:customStyle="1" w:styleId="82">
    <w:name w:val="批注框文本 Char"/>
    <w:link w:val="35"/>
    <w:uiPriority w:val="0"/>
    <w:rPr>
      <w:rFonts w:ascii="Calibri" w:hAnsi="Calibri" w:eastAsia="宋体"/>
      <w:kern w:val="2"/>
      <w:sz w:val="18"/>
      <w:szCs w:val="18"/>
      <w:lang w:val="en-US" w:eastAsia="zh-CN" w:bidi="ar-SA"/>
    </w:rPr>
  </w:style>
  <w:style w:type="character" w:customStyle="1" w:styleId="83">
    <w:name w:val="Char Char4"/>
    <w:qFormat/>
    <w:uiPriority w:val="0"/>
    <w:rPr>
      <w:rFonts w:ascii="Cambria" w:hAnsi="Cambria" w:eastAsia="宋体"/>
      <w:b/>
      <w:bCs/>
      <w:color w:val="365F91"/>
      <w:sz w:val="28"/>
      <w:szCs w:val="28"/>
      <w:lang w:val="en-US" w:eastAsia="zh-CN" w:bidi="ar-SA"/>
    </w:rPr>
  </w:style>
  <w:style w:type="character" w:customStyle="1" w:styleId="84">
    <w:name w:val=" Char Char7"/>
    <w:uiPriority w:val="0"/>
    <w:rPr>
      <w:kern w:val="2"/>
      <w:sz w:val="21"/>
      <w:szCs w:val="24"/>
    </w:rPr>
  </w:style>
  <w:style w:type="character" w:customStyle="1" w:styleId="85">
    <w:name w:val="msgbodytext"/>
    <w:basedOn w:val="62"/>
    <w:qFormat/>
    <w:uiPriority w:val="0"/>
  </w:style>
  <w:style w:type="character" w:customStyle="1" w:styleId="86">
    <w:name w:val="tpc_content"/>
    <w:qFormat/>
    <w:uiPriority w:val="0"/>
  </w:style>
  <w:style w:type="character" w:customStyle="1" w:styleId="87">
    <w:name w:val="正文文本 + 间距 0 pt1"/>
    <w:qFormat/>
    <w:uiPriority w:val="0"/>
    <w:rPr>
      <w:rFonts w:ascii="宋体" w:hAnsi="宋体" w:eastAsia="宋体" w:cs="宋体"/>
      <w:spacing w:val="0"/>
      <w:kern w:val="2"/>
      <w:sz w:val="21"/>
      <w:szCs w:val="21"/>
      <w:u w:val="none"/>
      <w:shd w:val="clear" w:color="auto" w:fill="FFFFFF"/>
      <w:lang w:val="en-US" w:eastAsia="en-US" w:bidi="ar-SA"/>
    </w:rPr>
  </w:style>
  <w:style w:type="character" w:customStyle="1" w:styleId="88">
    <w:name w:val="ttag"/>
    <w:basedOn w:val="62"/>
    <w:uiPriority w:val="0"/>
  </w:style>
  <w:style w:type="character" w:customStyle="1" w:styleId="89">
    <w:name w:val="正文文本 (12) + 7 pt"/>
    <w:qFormat/>
    <w:uiPriority w:val="0"/>
    <w:rPr>
      <w:i/>
      <w:iCs/>
      <w:sz w:val="14"/>
      <w:szCs w:val="14"/>
      <w:shd w:val="clear" w:color="auto" w:fill="FFFFFF"/>
      <w:lang w:bidi="ar-SA"/>
    </w:rPr>
  </w:style>
  <w:style w:type="character" w:customStyle="1" w:styleId="90">
    <w:name w:val="脚注文本 Char"/>
    <w:semiHidden/>
    <w:qFormat/>
    <w:uiPriority w:val="0"/>
    <w:rPr>
      <w:sz w:val="18"/>
      <w:szCs w:val="18"/>
    </w:rPr>
  </w:style>
  <w:style w:type="character" w:customStyle="1" w:styleId="91">
    <w:name w:val="style121"/>
    <w:uiPriority w:val="0"/>
    <w:rPr>
      <w:color w:val="0000FF"/>
      <w:sz w:val="23"/>
    </w:rPr>
  </w:style>
  <w:style w:type="character" w:customStyle="1" w:styleId="92">
    <w:name w:val="正文文本 (4) + 宋体"/>
    <w:uiPriority w:val="0"/>
    <w:rPr>
      <w:rFonts w:ascii="宋体" w:hAnsi="宋体" w:cs="宋体"/>
      <w:sz w:val="23"/>
      <w:szCs w:val="23"/>
      <w:shd w:val="clear" w:color="auto" w:fill="FFFFFF"/>
    </w:rPr>
  </w:style>
  <w:style w:type="character" w:customStyle="1" w:styleId="93">
    <w:name w:val="Char Char13"/>
    <w:qFormat/>
    <w:locked/>
    <w:uiPriority w:val="0"/>
    <w:rPr>
      <w:rFonts w:hint="eastAsia" w:ascii="宋体" w:hAnsi="宋体" w:eastAsia="宋体"/>
      <w:b/>
      <w:kern w:val="2"/>
      <w:sz w:val="24"/>
      <w:szCs w:val="24"/>
      <w:lang w:val="en-GB" w:eastAsia="zh-CN" w:bidi="ar-SA"/>
    </w:rPr>
  </w:style>
  <w:style w:type="character" w:customStyle="1" w:styleId="94">
    <w:name w:val="readmail_locationtip"/>
    <w:qFormat/>
    <w:uiPriority w:val="0"/>
  </w:style>
  <w:style w:type="character" w:customStyle="1" w:styleId="95">
    <w:name w:val="纯文本 Char"/>
    <w:link w:val="29"/>
    <w:qFormat/>
    <w:uiPriority w:val="0"/>
    <w:rPr>
      <w:rFonts w:ascii="宋体" w:hAnsi="Courier New" w:eastAsia="宋体"/>
      <w:kern w:val="2"/>
      <w:sz w:val="21"/>
      <w:lang w:val="en-US" w:eastAsia="zh-CN" w:bidi="ar-SA"/>
    </w:rPr>
  </w:style>
  <w:style w:type="character" w:customStyle="1" w:styleId="96">
    <w:name w:val=" Char Char8"/>
    <w:qFormat/>
    <w:uiPriority w:val="0"/>
    <w:rPr>
      <w:rFonts w:eastAsia="宋体"/>
      <w:kern w:val="2"/>
      <w:sz w:val="21"/>
      <w:lang w:val="en-US" w:eastAsia="zh-CN" w:bidi="ar-SA"/>
    </w:rPr>
  </w:style>
  <w:style w:type="character" w:customStyle="1" w:styleId="97">
    <w:name w:val="16"/>
    <w:qFormat/>
    <w:uiPriority w:val="0"/>
    <w:rPr>
      <w:rFonts w:hint="eastAsia" w:ascii="黑体" w:hAnsi="宋体" w:eastAsia="黑体" w:cs="宋体"/>
    </w:rPr>
  </w:style>
  <w:style w:type="character" w:customStyle="1" w:styleId="98">
    <w:name w:val="副标题 Char1"/>
    <w:qFormat/>
    <w:uiPriority w:val="0"/>
    <w:rPr>
      <w:rFonts w:ascii="Cambria" w:hAnsi="Cambria" w:cs="Times New Roman"/>
      <w:b/>
      <w:bCs/>
      <w:kern w:val="28"/>
      <w:sz w:val="32"/>
      <w:szCs w:val="32"/>
    </w:rPr>
  </w:style>
  <w:style w:type="character" w:customStyle="1" w:styleId="99">
    <w:name w:val="ca-22"/>
    <w:qFormat/>
    <w:uiPriority w:val="0"/>
    <w:rPr>
      <w:rFonts w:hint="eastAsia" w:ascii="宋体" w:hAnsi="宋体" w:eastAsia="宋体"/>
      <w:sz w:val="21"/>
      <w:szCs w:val="21"/>
    </w:rPr>
  </w:style>
  <w:style w:type="character" w:customStyle="1" w:styleId="100">
    <w:name w:val="klink"/>
    <w:qFormat/>
    <w:uiPriority w:val="0"/>
  </w:style>
  <w:style w:type="character" w:customStyle="1" w:styleId="101">
    <w:name w:val="def-sensenum1"/>
    <w:qFormat/>
    <w:uiPriority w:val="0"/>
    <w:rPr>
      <w:rFonts w:hint="default" w:ascii="Verdana" w:hAnsi="Verdana"/>
      <w:b/>
      <w:bCs/>
      <w:color w:val="333333"/>
      <w:sz w:val="24"/>
      <w:szCs w:val="24"/>
    </w:rPr>
  </w:style>
  <w:style w:type="character" w:customStyle="1" w:styleId="102">
    <w:name w:val="正文文本 (16)_"/>
    <w:link w:val="103"/>
    <w:qFormat/>
    <w:uiPriority w:val="0"/>
    <w:rPr>
      <w:sz w:val="18"/>
      <w:szCs w:val="18"/>
      <w:shd w:val="clear" w:color="auto" w:fill="FFFFFF"/>
      <w:lang w:bidi="ar-SA"/>
    </w:rPr>
  </w:style>
  <w:style w:type="paragraph" w:customStyle="1" w:styleId="103">
    <w:name w:val="正文文本 (16)"/>
    <w:basedOn w:val="1"/>
    <w:link w:val="102"/>
    <w:qFormat/>
    <w:uiPriority w:val="0"/>
    <w:pPr>
      <w:widowControl/>
      <w:shd w:val="clear" w:color="auto" w:fill="FFFFFF"/>
      <w:spacing w:after="1680" w:line="240" w:lineRule="atLeast"/>
      <w:jc w:val="left"/>
    </w:pPr>
    <w:rPr>
      <w:rFonts w:ascii="Times New Roman" w:hAnsi="Times New Roman"/>
      <w:kern w:val="0"/>
      <w:sz w:val="18"/>
      <w:szCs w:val="18"/>
      <w:shd w:val="clear" w:color="auto" w:fill="FFFFFF"/>
      <w:lang w:val="zh-CN" w:eastAsia="zh-CN"/>
    </w:rPr>
  </w:style>
  <w:style w:type="character" w:customStyle="1" w:styleId="104">
    <w:name w:val="正文文本 + 间距 0 pt"/>
    <w:qFormat/>
    <w:uiPriority w:val="0"/>
    <w:rPr>
      <w:rFonts w:ascii="宋体" w:hAnsi="宋体" w:eastAsia="宋体" w:cs="宋体"/>
      <w:spacing w:val="0"/>
      <w:kern w:val="2"/>
      <w:sz w:val="21"/>
      <w:szCs w:val="21"/>
      <w:u w:val="none"/>
      <w:shd w:val="clear" w:color="auto" w:fill="FFFFFF"/>
      <w:lang w:val="en-US" w:eastAsia="en-US" w:bidi="ar-SA"/>
    </w:rPr>
  </w:style>
  <w:style w:type="character" w:customStyle="1" w:styleId="105">
    <w:name w:val="标题 3 Char"/>
    <w:link w:val="4"/>
    <w:qFormat/>
    <w:uiPriority w:val="9"/>
    <w:rPr>
      <w:rFonts w:eastAsia="宋体"/>
      <w:i/>
      <w:kern w:val="2"/>
      <w:sz w:val="18"/>
      <w:lang w:val="en-US" w:eastAsia="zh-CN" w:bidi="ar-SA"/>
    </w:rPr>
  </w:style>
  <w:style w:type="character" w:customStyle="1" w:styleId="106">
    <w:name w:val="正文首行缩进 2 Char1"/>
    <w:semiHidden/>
    <w:qFormat/>
    <w:uiPriority w:val="0"/>
  </w:style>
  <w:style w:type="character" w:customStyle="1" w:styleId="107">
    <w:name w:val="正文文本 (3)_"/>
    <w:link w:val="108"/>
    <w:qFormat/>
    <w:uiPriority w:val="0"/>
    <w:rPr>
      <w:rFonts w:ascii="楷体_GB2312" w:hAnsi="楷体_GB2312"/>
      <w:sz w:val="25"/>
      <w:szCs w:val="25"/>
      <w:shd w:val="clear" w:color="auto" w:fill="FFFFFF"/>
      <w:lang w:bidi="ar-SA"/>
    </w:rPr>
  </w:style>
  <w:style w:type="paragraph" w:customStyle="1" w:styleId="108">
    <w:name w:val="正文文本 (3)"/>
    <w:basedOn w:val="1"/>
    <w:link w:val="107"/>
    <w:qFormat/>
    <w:uiPriority w:val="0"/>
    <w:pPr>
      <w:widowControl/>
      <w:shd w:val="clear" w:color="auto" w:fill="FFFFFF"/>
      <w:spacing w:line="240" w:lineRule="atLeast"/>
      <w:jc w:val="left"/>
    </w:pPr>
    <w:rPr>
      <w:rFonts w:ascii="楷体_GB2312" w:hAnsi="楷体_GB2312"/>
      <w:kern w:val="0"/>
      <w:sz w:val="25"/>
      <w:szCs w:val="25"/>
      <w:shd w:val="clear" w:color="auto" w:fill="FFFFFF"/>
    </w:rPr>
  </w:style>
  <w:style w:type="character" w:customStyle="1" w:styleId="109">
    <w:name w:val="标题 8 Char1"/>
    <w:semiHidden/>
    <w:qFormat/>
    <w:uiPriority w:val="0"/>
    <w:rPr>
      <w:rFonts w:ascii="Cambria" w:hAnsi="Cambria" w:eastAsia="宋体" w:cs="Times New Roman"/>
      <w:sz w:val="24"/>
      <w:szCs w:val="24"/>
    </w:rPr>
  </w:style>
  <w:style w:type="character" w:customStyle="1" w:styleId="110">
    <w:name w:val="swy11"/>
    <w:qFormat/>
    <w:uiPriority w:val="0"/>
    <w:rPr>
      <w:rFonts w:ascii="宋体" w:hAnsi="宋体" w:eastAsia="宋体" w:cs="Times New Roman"/>
      <w:sz w:val="24"/>
      <w:szCs w:val="24"/>
    </w:rPr>
  </w:style>
  <w:style w:type="character" w:customStyle="1" w:styleId="111">
    <w:name w:val="pt101"/>
    <w:qFormat/>
    <w:uiPriority w:val="0"/>
    <w:rPr>
      <w:rFonts w:hint="eastAsia" w:ascii="宋体" w:hAnsi="宋体" w:eastAsia="宋体"/>
      <w:sz w:val="20"/>
      <w:szCs w:val="20"/>
    </w:rPr>
  </w:style>
  <w:style w:type="character" w:customStyle="1" w:styleId="112">
    <w:name w:val="正文文本 (3) + 黑体1"/>
    <w:qFormat/>
    <w:uiPriority w:val="0"/>
    <w:rPr>
      <w:rFonts w:ascii="黑体" w:hAnsi="楷体_GB2312" w:eastAsia="黑体" w:cs="黑体"/>
      <w:sz w:val="20"/>
      <w:szCs w:val="20"/>
      <w:shd w:val="clear" w:color="auto" w:fill="FFFFFF"/>
      <w:lang w:bidi="ar-SA"/>
    </w:rPr>
  </w:style>
  <w:style w:type="character" w:customStyle="1" w:styleId="113">
    <w:name w:val="yqlink"/>
    <w:basedOn w:val="62"/>
    <w:qFormat/>
    <w:uiPriority w:val="0"/>
  </w:style>
  <w:style w:type="character" w:customStyle="1" w:styleId="114">
    <w:name w:val="guessfivetitle1"/>
    <w:qFormat/>
    <w:uiPriority w:val="0"/>
    <w:rPr>
      <w:b/>
      <w:bCs/>
    </w:rPr>
  </w:style>
  <w:style w:type="character" w:customStyle="1" w:styleId="115">
    <w:name w:val="正文文本缩进 3 Char1"/>
    <w:semiHidden/>
    <w:qFormat/>
    <w:uiPriority w:val="0"/>
    <w:rPr>
      <w:rFonts w:ascii="Times New Roman" w:hAnsi="Times New Roman" w:eastAsia="宋体" w:cs="Times New Roman"/>
      <w:kern w:val="0"/>
      <w:sz w:val="16"/>
      <w:szCs w:val="16"/>
    </w:rPr>
  </w:style>
  <w:style w:type="character" w:customStyle="1" w:styleId="116">
    <w:name w:val="px1481"/>
    <w:qFormat/>
    <w:uiPriority w:val="0"/>
    <w:rPr>
      <w:sz w:val="18"/>
    </w:rPr>
  </w:style>
  <w:style w:type="character" w:customStyle="1" w:styleId="117">
    <w:name w:val="批注框文本 Char1"/>
    <w:semiHidden/>
    <w:qFormat/>
    <w:uiPriority w:val="0"/>
    <w:rPr>
      <w:rFonts w:ascii="Calibri" w:hAnsi="Calibri"/>
      <w:kern w:val="2"/>
      <w:sz w:val="18"/>
      <w:szCs w:val="18"/>
    </w:rPr>
  </w:style>
  <w:style w:type="character" w:customStyle="1" w:styleId="118">
    <w:name w:val="unnamed21"/>
    <w:qFormat/>
    <w:uiPriority w:val="0"/>
    <w:rPr>
      <w:rFonts w:hint="default"/>
      <w:color w:val="CC0066"/>
      <w:sz w:val="27"/>
    </w:rPr>
  </w:style>
  <w:style w:type="character" w:customStyle="1" w:styleId="119">
    <w:name w:val="lb_mainimg3"/>
    <w:qFormat/>
    <w:uiPriority w:val="0"/>
  </w:style>
  <w:style w:type="character" w:customStyle="1" w:styleId="120">
    <w:name w:val="unline1"/>
    <w:qFormat/>
    <w:uiPriority w:val="0"/>
    <w:rPr>
      <w:color w:val="FF0000"/>
      <w:u w:val="single"/>
    </w:rPr>
  </w:style>
  <w:style w:type="character" w:customStyle="1" w:styleId="121">
    <w:name w:val="正文文本缩进 Char"/>
    <w:link w:val="24"/>
    <w:qFormat/>
    <w:uiPriority w:val="0"/>
    <w:rPr>
      <w:rFonts w:ascii="Calibri" w:hAnsi="Calibri" w:eastAsia="宋体"/>
      <w:kern w:val="2"/>
      <w:sz w:val="21"/>
      <w:lang w:val="en-US" w:eastAsia="zh-CN" w:bidi="ar-SA"/>
    </w:rPr>
  </w:style>
  <w:style w:type="character" w:customStyle="1" w:styleId="122">
    <w:name w:val="sub1"/>
    <w:qFormat/>
    <w:uiPriority w:val="0"/>
    <w:rPr>
      <w:sz w:val="17"/>
      <w:szCs w:val="17"/>
      <w:vertAlign w:val="subscript"/>
    </w:rPr>
  </w:style>
  <w:style w:type="character" w:customStyle="1" w:styleId="123">
    <w:name w:val="time2"/>
    <w:qFormat/>
    <w:uiPriority w:val="0"/>
    <w:rPr>
      <w:rFonts w:hint="default" w:ascii="Arial" w:hAnsi="Arial" w:cs="Arial"/>
      <w:color w:val="595959"/>
      <w:sz w:val="15"/>
      <w:szCs w:val="15"/>
    </w:rPr>
  </w:style>
  <w:style w:type="character" w:customStyle="1" w:styleId="124">
    <w:name w:val="cald-hword1"/>
    <w:qFormat/>
    <w:uiPriority w:val="0"/>
    <w:rPr>
      <w:rFonts w:hint="default" w:ascii="Verdana" w:hAnsi="Verdana"/>
      <w:b/>
      <w:bCs/>
      <w:color w:val="005C9C"/>
      <w:sz w:val="27"/>
      <w:szCs w:val="27"/>
    </w:rPr>
  </w:style>
  <w:style w:type="character" w:customStyle="1" w:styleId="125">
    <w:name w:val="c11"/>
    <w:qFormat/>
    <w:uiPriority w:val="0"/>
    <w:rPr>
      <w:color w:val="000000"/>
      <w:spacing w:val="394"/>
      <w:u w:val="none"/>
    </w:rPr>
  </w:style>
  <w:style w:type="character" w:customStyle="1" w:styleId="126">
    <w:name w:val="试卷 Char"/>
    <w:link w:val="127"/>
    <w:qFormat/>
    <w:uiPriority w:val="0"/>
    <w:rPr>
      <w:rFonts w:eastAsia="宋体"/>
      <w:snapToGrid w:val="0"/>
      <w:sz w:val="21"/>
      <w:szCs w:val="21"/>
      <w:lang w:val="en-US" w:eastAsia="zh-CN" w:bidi="ar-SA"/>
    </w:rPr>
  </w:style>
  <w:style w:type="paragraph" w:customStyle="1" w:styleId="127">
    <w:name w:val="试卷"/>
    <w:basedOn w:val="1"/>
    <w:link w:val="126"/>
    <w:qFormat/>
    <w:uiPriority w:val="0"/>
    <w:pPr>
      <w:ind w:left="555" w:leftChars="100" w:hanging="315" w:hangingChars="150"/>
    </w:pPr>
    <w:rPr>
      <w:rFonts w:ascii="Times New Roman" w:hAnsi="Times New Roman"/>
      <w:snapToGrid w:val="0"/>
      <w:kern w:val="0"/>
      <w:szCs w:val="21"/>
    </w:rPr>
  </w:style>
  <w:style w:type="character" w:customStyle="1" w:styleId="128">
    <w:name w:val="Char Char3"/>
    <w:qFormat/>
    <w:locked/>
    <w:uiPriority w:val="0"/>
    <w:rPr>
      <w:rFonts w:ascii="Cambria" w:hAnsi="Cambria" w:eastAsia="宋体"/>
      <w:b/>
      <w:bCs/>
      <w:color w:val="365F91"/>
      <w:sz w:val="28"/>
      <w:szCs w:val="28"/>
      <w:lang w:val="en-US" w:eastAsia="zh-CN" w:bidi="ar-SA"/>
    </w:rPr>
  </w:style>
  <w:style w:type="character" w:customStyle="1" w:styleId="129">
    <w:name w:val="正文文本 (14)_"/>
    <w:link w:val="130"/>
    <w:qFormat/>
    <w:uiPriority w:val="0"/>
    <w:rPr>
      <w:sz w:val="14"/>
      <w:szCs w:val="14"/>
      <w:shd w:val="clear" w:color="auto" w:fill="FFFFFF"/>
      <w:lang w:bidi="ar-SA"/>
    </w:rPr>
  </w:style>
  <w:style w:type="paragraph" w:customStyle="1" w:styleId="130">
    <w:name w:val="正文文本 (14)"/>
    <w:basedOn w:val="1"/>
    <w:link w:val="129"/>
    <w:qFormat/>
    <w:uiPriority w:val="0"/>
    <w:pPr>
      <w:widowControl/>
      <w:shd w:val="clear" w:color="auto" w:fill="FFFFFF"/>
      <w:spacing w:before="300" w:after="420" w:line="240" w:lineRule="atLeast"/>
      <w:jc w:val="left"/>
    </w:pPr>
    <w:rPr>
      <w:rFonts w:ascii="Times New Roman" w:hAnsi="Times New Roman"/>
      <w:kern w:val="0"/>
      <w:sz w:val="14"/>
      <w:szCs w:val="14"/>
      <w:shd w:val="clear" w:color="auto" w:fill="FFFFFF"/>
      <w:lang w:val="zh-CN" w:eastAsia="zh-CN"/>
    </w:rPr>
  </w:style>
  <w:style w:type="character" w:customStyle="1" w:styleId="131">
    <w:name w:val="14p1"/>
    <w:qFormat/>
    <w:uiPriority w:val="0"/>
    <w:rPr>
      <w:sz w:val="21"/>
      <w:szCs w:val="21"/>
    </w:rPr>
  </w:style>
  <w:style w:type="character" w:customStyle="1" w:styleId="132">
    <w:name w:val="正文文本 (8)"/>
    <w:basedOn w:val="133"/>
    <w:qFormat/>
    <w:uiPriority w:val="0"/>
  </w:style>
  <w:style w:type="character" w:customStyle="1" w:styleId="133">
    <w:name w:val="正文文本 (8)_"/>
    <w:link w:val="134"/>
    <w:qFormat/>
    <w:uiPriority w:val="0"/>
    <w:rPr>
      <w:shd w:val="clear" w:color="auto" w:fill="FFFFFF"/>
      <w:lang w:bidi="ar-SA"/>
    </w:rPr>
  </w:style>
  <w:style w:type="paragraph" w:customStyle="1" w:styleId="134">
    <w:name w:val="正文文本 (8)1"/>
    <w:basedOn w:val="1"/>
    <w:link w:val="133"/>
    <w:qFormat/>
    <w:uiPriority w:val="0"/>
    <w:pPr>
      <w:widowControl/>
      <w:shd w:val="clear" w:color="auto" w:fill="FFFFFF"/>
      <w:spacing w:line="240" w:lineRule="atLeast"/>
      <w:jc w:val="left"/>
    </w:pPr>
    <w:rPr>
      <w:rFonts w:ascii="Times New Roman" w:hAnsi="Times New Roman"/>
      <w:kern w:val="0"/>
      <w:sz w:val="20"/>
      <w:shd w:val="clear" w:color="auto" w:fill="FFFFFF"/>
      <w:lang w:val="zh-CN" w:eastAsia="zh-CN"/>
    </w:rPr>
  </w:style>
  <w:style w:type="character" w:customStyle="1" w:styleId="135">
    <w:name w:val="标题 9 Char"/>
    <w:link w:val="11"/>
    <w:qFormat/>
    <w:uiPriority w:val="0"/>
    <w:rPr>
      <w:rFonts w:ascii="Arial" w:hAnsi="Arial" w:eastAsia="黑体"/>
      <w:kern w:val="2"/>
      <w:sz w:val="21"/>
      <w:szCs w:val="21"/>
      <w:lang w:val="en-US" w:eastAsia="zh-CN" w:bidi="ar-SA"/>
    </w:rPr>
  </w:style>
  <w:style w:type="character" w:customStyle="1" w:styleId="136">
    <w:name w:val="p4"/>
    <w:basedOn w:val="62"/>
    <w:qFormat/>
    <w:uiPriority w:val="0"/>
  </w:style>
  <w:style w:type="character" w:customStyle="1" w:styleId="137">
    <w:name w:val="正文文本 Char"/>
    <w:link w:val="23"/>
    <w:qFormat/>
    <w:uiPriority w:val="0"/>
    <w:rPr>
      <w:rFonts w:eastAsia="宋体"/>
      <w:kern w:val="2"/>
      <w:sz w:val="21"/>
      <w:lang w:val="en-US" w:eastAsia="zh-CN" w:bidi="ar-SA"/>
    </w:rPr>
  </w:style>
  <w:style w:type="character" w:customStyle="1" w:styleId="138">
    <w:name w:val="正文文本 (12) + Times New Roman1"/>
    <w:qFormat/>
    <w:uiPriority w:val="0"/>
    <w:rPr>
      <w:rFonts w:ascii="Times New Roman" w:hAnsi="Times New Roman" w:cs="Times New Roman"/>
      <w:spacing w:val="0"/>
      <w:sz w:val="15"/>
      <w:szCs w:val="15"/>
      <w:shd w:val="clear" w:color="auto" w:fill="FFFFFF"/>
      <w:lang w:val="en-US" w:eastAsia="en-US" w:bidi="ar-SA"/>
    </w:rPr>
  </w:style>
  <w:style w:type="character" w:customStyle="1" w:styleId="139">
    <w:name w:val="正文文本 (13) + 宋体2"/>
    <w:qFormat/>
    <w:uiPriority w:val="0"/>
    <w:rPr>
      <w:rFonts w:ascii="宋体" w:eastAsia="宋体" w:cs="宋体"/>
      <w:spacing w:val="0"/>
      <w:sz w:val="20"/>
      <w:szCs w:val="20"/>
      <w:shd w:val="clear" w:color="auto" w:fill="FFFFFF"/>
      <w:lang w:bidi="ar-SA"/>
    </w:rPr>
  </w:style>
  <w:style w:type="character" w:customStyle="1" w:styleId="140">
    <w:name w:val="正文文本 + 10.5 pt"/>
    <w:qFormat/>
    <w:uiPriority w:val="0"/>
    <w:rPr>
      <w:rFonts w:ascii="黑体" w:hAnsi="Courier New" w:eastAsia="黑体" w:cs="黑体"/>
      <w:kern w:val="2"/>
      <w:sz w:val="21"/>
      <w:szCs w:val="21"/>
      <w:shd w:val="clear" w:color="auto" w:fill="FFFFFF"/>
      <w:lang w:val="en-US" w:eastAsia="zh-CN" w:bidi="ar-SA"/>
    </w:rPr>
  </w:style>
  <w:style w:type="character" w:customStyle="1" w:styleId="141">
    <w:name w:val="style541"/>
    <w:qFormat/>
    <w:uiPriority w:val="0"/>
    <w:rPr>
      <w:sz w:val="21"/>
    </w:rPr>
  </w:style>
  <w:style w:type="character" w:customStyle="1" w:styleId="142">
    <w:name w:val="xl32"/>
    <w:basedOn w:val="62"/>
    <w:qFormat/>
    <w:uiPriority w:val="0"/>
  </w:style>
  <w:style w:type="character" w:customStyle="1" w:styleId="143">
    <w:name w:val="EU-BX Char"/>
    <w:qFormat/>
    <w:uiPriority w:val="0"/>
    <w:rPr>
      <w:rFonts w:hint="eastAsia" w:ascii="EU-BX" w:eastAsia="EU-BX"/>
      <w:kern w:val="2"/>
      <w:sz w:val="21"/>
      <w:szCs w:val="21"/>
      <w:lang w:val="en-US" w:eastAsia="zh-CN" w:bidi="ar-SA"/>
    </w:rPr>
  </w:style>
  <w:style w:type="character" w:customStyle="1" w:styleId="144">
    <w:name w:val="maintext11"/>
    <w:qFormat/>
    <w:uiPriority w:val="0"/>
    <w:rPr>
      <w:rFonts w:eastAsia="??"/>
      <w:color w:val="auto"/>
      <w:sz w:val="21"/>
    </w:rPr>
  </w:style>
  <w:style w:type="character" w:customStyle="1" w:styleId="145">
    <w:name w:val="HTML Preformatted Char"/>
    <w:qFormat/>
    <w:locked/>
    <w:uiPriority w:val="0"/>
    <w:rPr>
      <w:rFonts w:ascii="宋体" w:hAnsi="宋体" w:eastAsia="宋体" w:cs="宋体"/>
      <w:kern w:val="0"/>
      <w:sz w:val="24"/>
      <w:szCs w:val="24"/>
    </w:rPr>
  </w:style>
  <w:style w:type="character" w:customStyle="1" w:styleId="146">
    <w:name w:val="f141"/>
    <w:qFormat/>
    <w:uiPriority w:val="0"/>
    <w:rPr>
      <w:rFonts w:hint="default"/>
      <w:sz w:val="21"/>
      <w:szCs w:val="21"/>
    </w:rPr>
  </w:style>
  <w:style w:type="character" w:customStyle="1" w:styleId="147">
    <w:name w:val="sb1"/>
    <w:qFormat/>
    <w:uiPriority w:val="0"/>
    <w:rPr>
      <w:sz w:val="15"/>
      <w:vertAlign w:val="superscript"/>
    </w:rPr>
  </w:style>
  <w:style w:type="character" w:customStyle="1" w:styleId="148">
    <w:name w:val="fs_141"/>
    <w:qFormat/>
    <w:uiPriority w:val="0"/>
    <w:rPr>
      <w:sz w:val="21"/>
      <w:szCs w:val="21"/>
    </w:rPr>
  </w:style>
  <w:style w:type="character" w:customStyle="1" w:styleId="149">
    <w:name w:val="px141"/>
    <w:qFormat/>
    <w:uiPriority w:val="0"/>
    <w:rPr>
      <w:sz w:val="20"/>
      <w:u w:val="none"/>
    </w:rPr>
  </w:style>
  <w:style w:type="character" w:customStyle="1" w:styleId="150">
    <w:name w:val=" Char Char16"/>
    <w:semiHidden/>
    <w:qFormat/>
    <w:uiPriority w:val="0"/>
    <w:rPr>
      <w:rFonts w:eastAsia="宋体"/>
      <w:kern w:val="2"/>
      <w:sz w:val="21"/>
      <w:szCs w:val="24"/>
      <w:lang w:val="en-US" w:eastAsia="zh-CN" w:bidi="ar-SA"/>
    </w:rPr>
  </w:style>
  <w:style w:type="character" w:customStyle="1" w:styleId="151">
    <w:name w:val="xb1"/>
    <w:qFormat/>
    <w:uiPriority w:val="0"/>
    <w:rPr>
      <w:sz w:val="15"/>
      <w:szCs w:val="15"/>
      <w:vertAlign w:val="subscript"/>
    </w:rPr>
  </w:style>
  <w:style w:type="character" w:customStyle="1" w:styleId="152">
    <w:name w:val="正文文本 (5)_"/>
    <w:link w:val="153"/>
    <w:qFormat/>
    <w:uiPriority w:val="0"/>
    <w:rPr>
      <w:shd w:val="clear" w:color="auto" w:fill="FFFFFF"/>
      <w:lang w:bidi="ar-SA"/>
    </w:rPr>
  </w:style>
  <w:style w:type="paragraph" w:customStyle="1" w:styleId="153">
    <w:name w:val="正文文本 (5)"/>
    <w:basedOn w:val="1"/>
    <w:link w:val="152"/>
    <w:qFormat/>
    <w:uiPriority w:val="0"/>
    <w:pPr>
      <w:widowControl/>
      <w:shd w:val="clear" w:color="auto" w:fill="FFFFFF"/>
      <w:spacing w:before="180" w:after="600" w:line="240" w:lineRule="atLeast"/>
      <w:jc w:val="distribute"/>
    </w:pPr>
    <w:rPr>
      <w:rFonts w:ascii="Times New Roman" w:hAnsi="Times New Roman"/>
      <w:kern w:val="0"/>
      <w:sz w:val="20"/>
      <w:shd w:val="clear" w:color="auto" w:fill="FFFFFF"/>
      <w:lang w:val="zh-CN" w:eastAsia="zh-CN"/>
    </w:rPr>
  </w:style>
  <w:style w:type="character" w:customStyle="1" w:styleId="154">
    <w:name w:val="text1"/>
    <w:qFormat/>
    <w:uiPriority w:val="0"/>
  </w:style>
  <w:style w:type="character" w:customStyle="1" w:styleId="155">
    <w:name w:val="普通(网站) Char1"/>
    <w:link w:val="48"/>
    <w:qFormat/>
    <w:uiPriority w:val="0"/>
    <w:rPr>
      <w:rFonts w:ascii="宋体" w:hAnsi="宋体" w:eastAsia="宋体" w:cs="宋体"/>
      <w:sz w:val="24"/>
      <w:szCs w:val="24"/>
      <w:lang w:val="en-US" w:eastAsia="zh-CN" w:bidi="ar-SA"/>
    </w:rPr>
  </w:style>
  <w:style w:type="character" w:customStyle="1" w:styleId="156">
    <w:name w:val="标题 #2"/>
    <w:basedOn w:val="157"/>
    <w:qFormat/>
    <w:uiPriority w:val="0"/>
  </w:style>
  <w:style w:type="character" w:customStyle="1" w:styleId="157">
    <w:name w:val="标题 #2_"/>
    <w:link w:val="158"/>
    <w:qFormat/>
    <w:uiPriority w:val="0"/>
    <w:rPr>
      <w:rFonts w:ascii="黑体" w:eastAsia="黑体"/>
      <w:sz w:val="28"/>
      <w:szCs w:val="28"/>
      <w:shd w:val="clear" w:color="auto" w:fill="FFFFFF"/>
      <w:lang w:bidi="ar-SA"/>
    </w:rPr>
  </w:style>
  <w:style w:type="paragraph" w:customStyle="1" w:styleId="158">
    <w:name w:val="标题 #21"/>
    <w:basedOn w:val="1"/>
    <w:link w:val="157"/>
    <w:qFormat/>
    <w:uiPriority w:val="0"/>
    <w:pPr>
      <w:widowControl/>
      <w:shd w:val="clear" w:color="auto" w:fill="FFFFFF"/>
      <w:spacing w:after="240" w:line="240" w:lineRule="atLeast"/>
      <w:jc w:val="left"/>
      <w:outlineLvl w:val="1"/>
    </w:pPr>
    <w:rPr>
      <w:rFonts w:ascii="黑体" w:hAnsi="Times New Roman" w:eastAsia="黑体"/>
      <w:kern w:val="0"/>
      <w:sz w:val="28"/>
      <w:szCs w:val="28"/>
      <w:shd w:val="clear" w:color="auto" w:fill="FFFFFF"/>
      <w:lang w:val="zh-CN" w:eastAsia="zh-CN"/>
    </w:rPr>
  </w:style>
  <w:style w:type="character" w:customStyle="1" w:styleId="159">
    <w:name w:val="知识要点 Char"/>
    <w:qFormat/>
    <w:uiPriority w:val="0"/>
    <w:rPr>
      <w:rFonts w:ascii="Cambria" w:hAnsi="Cambria"/>
      <w:b/>
      <w:bCs/>
      <w:color w:val="365F91"/>
      <w:sz w:val="28"/>
      <w:szCs w:val="28"/>
    </w:rPr>
  </w:style>
  <w:style w:type="character" w:customStyle="1" w:styleId="160">
    <w:name w:val="hei141"/>
    <w:qFormat/>
    <w:uiPriority w:val="0"/>
    <w:rPr>
      <w:rFonts w:hint="eastAsia" w:ascii="宋体" w:hAnsi="宋体" w:eastAsia="宋体"/>
      <w:color w:val="000000"/>
      <w:sz w:val="21"/>
      <w:szCs w:val="21"/>
      <w:u w:val="none"/>
    </w:rPr>
  </w:style>
  <w:style w:type="character" w:customStyle="1" w:styleId="161">
    <w:name w:val="正文文本 + 10 pt1"/>
    <w:qFormat/>
    <w:uiPriority w:val="0"/>
    <w:rPr>
      <w:rFonts w:ascii="黑体" w:hAnsi="黑体" w:eastAsia="黑体" w:cs="黑体"/>
      <w:kern w:val="2"/>
      <w:sz w:val="20"/>
      <w:szCs w:val="20"/>
      <w:shd w:val="clear" w:color="auto" w:fill="FFFFFF"/>
      <w:lang w:val="en-US" w:eastAsia="zh-CN" w:bidi="ar-SA"/>
    </w:rPr>
  </w:style>
  <w:style w:type="character" w:customStyle="1" w:styleId="162">
    <w:name w:val="标题 1 Char"/>
    <w:link w:val="2"/>
    <w:qFormat/>
    <w:uiPriority w:val="9"/>
    <w:rPr>
      <w:rFonts w:ascii="Cambria" w:hAnsi="Cambria" w:eastAsia="宋体"/>
      <w:b/>
      <w:bCs/>
      <w:color w:val="365F91"/>
      <w:sz w:val="28"/>
      <w:szCs w:val="28"/>
      <w:lang w:val="en-US" w:eastAsia="zh-CN" w:bidi="ar-SA"/>
    </w:rPr>
  </w:style>
  <w:style w:type="character" w:customStyle="1" w:styleId="163">
    <w:name w:val="headline-content2"/>
    <w:basedOn w:val="62"/>
    <w:qFormat/>
    <w:uiPriority w:val="0"/>
  </w:style>
  <w:style w:type="character" w:customStyle="1" w:styleId="164">
    <w:name w:val="正文文本 (12)_"/>
    <w:link w:val="165"/>
    <w:qFormat/>
    <w:uiPriority w:val="0"/>
    <w:rPr>
      <w:shd w:val="clear" w:color="auto" w:fill="FFFFFF"/>
      <w:lang w:bidi="ar-SA"/>
    </w:rPr>
  </w:style>
  <w:style w:type="paragraph" w:customStyle="1" w:styleId="165">
    <w:name w:val="正文文本 (12)1"/>
    <w:basedOn w:val="1"/>
    <w:link w:val="164"/>
    <w:qFormat/>
    <w:uiPriority w:val="0"/>
    <w:pPr>
      <w:widowControl/>
      <w:shd w:val="clear" w:color="auto" w:fill="FFFFFF"/>
      <w:spacing w:line="302" w:lineRule="exact"/>
      <w:ind w:hanging="380"/>
      <w:jc w:val="left"/>
    </w:pPr>
    <w:rPr>
      <w:rFonts w:ascii="Times New Roman" w:hAnsi="Times New Roman"/>
      <w:kern w:val="0"/>
      <w:sz w:val="20"/>
      <w:shd w:val="clear" w:color="auto" w:fill="FFFFFF"/>
      <w:lang w:val="zh-CN" w:eastAsia="zh-CN"/>
    </w:rPr>
  </w:style>
  <w:style w:type="character" w:customStyle="1" w:styleId="166">
    <w:name w:val="style51"/>
    <w:qFormat/>
    <w:uiPriority w:val="0"/>
    <w:rPr>
      <w:sz w:val="28"/>
      <w:szCs w:val="28"/>
    </w:rPr>
  </w:style>
  <w:style w:type="character" w:customStyle="1" w:styleId="167">
    <w:name w:val=" Char Char9"/>
    <w:qFormat/>
    <w:uiPriority w:val="0"/>
    <w:rPr>
      <w:kern w:val="2"/>
      <w:sz w:val="21"/>
    </w:rPr>
  </w:style>
  <w:style w:type="character" w:customStyle="1" w:styleId="168">
    <w:name w:val="HTML 预设格式 Char"/>
    <w:link w:val="47"/>
    <w:qFormat/>
    <w:uiPriority w:val="0"/>
    <w:rPr>
      <w:rFonts w:ascii="黑体" w:hAnsi="Courier New" w:eastAsia="黑体"/>
      <w:lang w:val="en-US" w:eastAsia="zh-CN" w:bidi="ar-SA"/>
    </w:rPr>
  </w:style>
  <w:style w:type="character" w:customStyle="1" w:styleId="169">
    <w:name w:val="f14b1"/>
    <w:qFormat/>
    <w:uiPriority w:val="0"/>
    <w:rPr>
      <w:b/>
      <w:bCs/>
      <w:sz w:val="21"/>
      <w:szCs w:val="21"/>
    </w:rPr>
  </w:style>
  <w:style w:type="character" w:customStyle="1" w:styleId="170">
    <w:name w:val="black141"/>
    <w:qFormat/>
    <w:uiPriority w:val="0"/>
    <w:rPr>
      <w:color w:val="000000"/>
      <w:sz w:val="21"/>
      <w:szCs w:val="21"/>
    </w:rPr>
  </w:style>
  <w:style w:type="character" w:customStyle="1" w:styleId="171">
    <w:name w:val="Char Char5"/>
    <w:qFormat/>
    <w:locked/>
    <w:uiPriority w:val="0"/>
    <w:rPr>
      <w:rFonts w:ascii="Calibri" w:hAnsi="Calibri" w:eastAsia="宋体"/>
      <w:kern w:val="2"/>
      <w:sz w:val="21"/>
      <w:szCs w:val="22"/>
      <w:lang w:val="en-US" w:eastAsia="zh-CN" w:bidi="ar-SA"/>
    </w:rPr>
  </w:style>
  <w:style w:type="character" w:customStyle="1" w:styleId="172">
    <w:name w:val="textbox-label"/>
    <w:qFormat/>
    <w:uiPriority w:val="0"/>
  </w:style>
  <w:style w:type="character" w:customStyle="1" w:styleId="173">
    <w:name w:val="MTEquationSection"/>
    <w:qFormat/>
    <w:uiPriority w:val="0"/>
    <w:rPr>
      <w:rFonts w:ascii="黑体" w:eastAsia="黑体"/>
      <w:vanish/>
      <w:color w:val="FF0000"/>
      <w:sz w:val="32"/>
    </w:rPr>
  </w:style>
  <w:style w:type="character" w:customStyle="1" w:styleId="174">
    <w:name w:val="ft"/>
    <w:qFormat/>
    <w:uiPriority w:val="0"/>
  </w:style>
  <w:style w:type="character" w:customStyle="1" w:styleId="175">
    <w:name w:val="def-example1"/>
    <w:qFormat/>
    <w:uiPriority w:val="0"/>
    <w:rPr>
      <w:rFonts w:hint="default" w:ascii="Verdana" w:hAnsi="Verdana"/>
      <w:i/>
      <w:iCs/>
      <w:color w:val="666666"/>
      <w:sz w:val="24"/>
      <w:szCs w:val="24"/>
    </w:rPr>
  </w:style>
  <w:style w:type="character" w:customStyle="1" w:styleId="176">
    <w:name w:val=" Char Char21"/>
    <w:qFormat/>
    <w:uiPriority w:val="0"/>
    <w:rPr>
      <w:sz w:val="18"/>
      <w:szCs w:val="18"/>
    </w:rPr>
  </w:style>
  <w:style w:type="character" w:customStyle="1" w:styleId="177">
    <w:name w:val="def-classification1"/>
    <w:qFormat/>
    <w:uiPriority w:val="0"/>
    <w:rPr>
      <w:rFonts w:hint="default" w:ascii="Verdana" w:hAnsi="Verdana"/>
      <w:color w:val="333333"/>
      <w:sz w:val="24"/>
      <w:szCs w:val="24"/>
    </w:rPr>
  </w:style>
  <w:style w:type="character" w:customStyle="1" w:styleId="178">
    <w:name w:val="标题 Char1"/>
    <w:qFormat/>
    <w:uiPriority w:val="0"/>
    <w:rPr>
      <w:rFonts w:ascii="Cambria" w:hAnsi="Cambria" w:cs="Times New Roman"/>
      <w:b/>
      <w:bCs/>
      <w:kern w:val="2"/>
      <w:sz w:val="32"/>
      <w:szCs w:val="32"/>
    </w:rPr>
  </w:style>
  <w:style w:type="character" w:customStyle="1" w:styleId="179">
    <w:name w:val="尾注文本 Char"/>
    <w:link w:val="34"/>
    <w:semiHidden/>
    <w:qFormat/>
    <w:uiPriority w:val="0"/>
    <w:rPr>
      <w:rFonts w:eastAsia="宋体"/>
      <w:kern w:val="2"/>
      <w:sz w:val="21"/>
      <w:szCs w:val="24"/>
      <w:lang w:val="en-US" w:eastAsia="zh-CN" w:bidi="ar-SA"/>
    </w:rPr>
  </w:style>
  <w:style w:type="character" w:customStyle="1" w:styleId="180">
    <w:name w:val="cald-example1"/>
    <w:qFormat/>
    <w:uiPriority w:val="0"/>
    <w:rPr>
      <w:rFonts w:hint="default" w:ascii="Verdana" w:hAnsi="Verdana"/>
      <w:i/>
      <w:iCs/>
      <w:color w:val="666666"/>
      <w:sz w:val="24"/>
      <w:szCs w:val="24"/>
    </w:rPr>
  </w:style>
  <w:style w:type="character" w:customStyle="1" w:styleId="181">
    <w:name w:val="正文文本 (9) + 宋体"/>
    <w:qFormat/>
    <w:uiPriority w:val="0"/>
    <w:rPr>
      <w:rFonts w:ascii="宋体" w:eastAsia="宋体" w:cs="宋体"/>
      <w:spacing w:val="-10"/>
      <w:sz w:val="19"/>
      <w:szCs w:val="19"/>
      <w:shd w:val="clear" w:color="auto" w:fill="FFFFFF"/>
    </w:rPr>
  </w:style>
  <w:style w:type="character" w:customStyle="1" w:styleId="182">
    <w:name w:val="style21"/>
    <w:qFormat/>
    <w:uiPriority w:val="0"/>
    <w:rPr>
      <w:sz w:val="22"/>
      <w:szCs w:val="22"/>
    </w:rPr>
  </w:style>
  <w:style w:type="character" w:customStyle="1" w:styleId="183">
    <w:name w:val="swy1"/>
    <w:qFormat/>
    <w:uiPriority w:val="0"/>
  </w:style>
  <w:style w:type="character" w:customStyle="1" w:styleId="184">
    <w:name w:val="HTML 预设格式 Char1"/>
    <w:semiHidden/>
    <w:qFormat/>
    <w:uiPriority w:val="0"/>
    <w:rPr>
      <w:rFonts w:ascii="Courier New" w:hAnsi="Courier New" w:eastAsia="宋体" w:cs="Courier New"/>
      <w:sz w:val="20"/>
      <w:szCs w:val="20"/>
    </w:rPr>
  </w:style>
  <w:style w:type="character" w:customStyle="1" w:styleId="185">
    <w:name w:val="正文文本 (12) + Times New Roman12"/>
    <w:qFormat/>
    <w:uiPriority w:val="0"/>
    <w:rPr>
      <w:rFonts w:ascii="Times New Roman" w:hAnsi="Times New Roman" w:cs="Times New Roman"/>
      <w:spacing w:val="0"/>
      <w:sz w:val="21"/>
      <w:szCs w:val="21"/>
      <w:shd w:val="clear" w:color="auto" w:fill="FFFFFF"/>
      <w:lang w:bidi="ar-SA"/>
    </w:rPr>
  </w:style>
  <w:style w:type="character" w:customStyle="1" w:styleId="186">
    <w:name w:val="uc_q_object ucqo_text ucqo_g_blank ucqo_g_solution"/>
    <w:basedOn w:val="62"/>
    <w:qFormat/>
    <w:uiPriority w:val="0"/>
  </w:style>
  <w:style w:type="character" w:customStyle="1" w:styleId="187">
    <w:name w:val="01 Char"/>
    <w:link w:val="188"/>
    <w:qFormat/>
    <w:uiPriority w:val="0"/>
    <w:rPr>
      <w:rFonts w:eastAsia="宋体"/>
      <w:kern w:val="2"/>
      <w:sz w:val="24"/>
      <w:lang w:val="en-US" w:eastAsia="zh-CN" w:bidi="ar-SA"/>
    </w:rPr>
  </w:style>
  <w:style w:type="paragraph" w:customStyle="1" w:styleId="188">
    <w:name w:val="01"/>
    <w:basedOn w:val="1"/>
    <w:link w:val="187"/>
    <w:qFormat/>
    <w:uiPriority w:val="0"/>
    <w:pPr>
      <w:spacing w:line="320" w:lineRule="atLeast"/>
      <w:ind w:left="150" w:hanging="150" w:hangingChars="150"/>
    </w:pPr>
    <w:rPr>
      <w:rFonts w:ascii="Times New Roman" w:hAnsi="Times New Roman"/>
      <w:sz w:val="24"/>
    </w:rPr>
  </w:style>
  <w:style w:type="character" w:customStyle="1" w:styleId="189">
    <w:name w:val="正文文本 (33)_"/>
    <w:link w:val="190"/>
    <w:qFormat/>
    <w:locked/>
    <w:uiPriority w:val="0"/>
    <w:rPr>
      <w:spacing w:val="-10"/>
      <w:shd w:val="clear" w:color="auto" w:fill="FFFFFF"/>
      <w:lang w:bidi="ar-SA"/>
    </w:rPr>
  </w:style>
  <w:style w:type="paragraph" w:customStyle="1" w:styleId="190">
    <w:name w:val="正文文本 (33)"/>
    <w:basedOn w:val="1"/>
    <w:link w:val="189"/>
    <w:qFormat/>
    <w:uiPriority w:val="0"/>
    <w:pPr>
      <w:widowControl/>
      <w:shd w:val="clear" w:color="auto" w:fill="FFFFFF"/>
      <w:spacing w:line="240" w:lineRule="atLeast"/>
      <w:jc w:val="left"/>
    </w:pPr>
    <w:rPr>
      <w:rFonts w:ascii="Times New Roman" w:hAnsi="Times New Roman"/>
      <w:spacing w:val="-10"/>
      <w:kern w:val="0"/>
      <w:sz w:val="20"/>
      <w:shd w:val="clear" w:color="auto" w:fill="FFFFFF"/>
      <w:lang w:val="zh-CN" w:eastAsia="zh-CN"/>
    </w:rPr>
  </w:style>
  <w:style w:type="character" w:customStyle="1" w:styleId="191">
    <w:name w:val="正文文本 (8) + 宋体"/>
    <w:qFormat/>
    <w:uiPriority w:val="0"/>
    <w:rPr>
      <w:rFonts w:ascii="宋体" w:hAnsi="宋体" w:cs="宋体"/>
      <w:shd w:val="clear" w:color="auto" w:fill="FFFFFF"/>
      <w:lang w:bidi="ar-SA"/>
    </w:rPr>
  </w:style>
  <w:style w:type="character" w:customStyle="1" w:styleId="192">
    <w:name w:val="文档结构图 Char1"/>
    <w:semiHidden/>
    <w:qFormat/>
    <w:uiPriority w:val="0"/>
    <w:rPr>
      <w:rFonts w:ascii="宋体" w:hAnsi="Times New Roman" w:eastAsia="宋体" w:cs="Times New Roman"/>
      <w:kern w:val="0"/>
      <w:sz w:val="18"/>
      <w:szCs w:val="18"/>
    </w:rPr>
  </w:style>
  <w:style w:type="character" w:customStyle="1" w:styleId="193">
    <w:name w:val="body1"/>
    <w:qFormat/>
    <w:uiPriority w:val="0"/>
    <w:rPr>
      <w:rFonts w:hint="eastAsia" w:ascii="宋体" w:hAnsi="宋体" w:eastAsia="宋体"/>
      <w:sz w:val="22"/>
    </w:rPr>
  </w:style>
  <w:style w:type="character" w:customStyle="1" w:styleId="194">
    <w:name w:val="DefaultParagraph Char"/>
    <w:link w:val="195"/>
    <w:qFormat/>
    <w:locked/>
    <w:uiPriority w:val="0"/>
    <w:rPr>
      <w:rFonts w:hAnsi="Calibri"/>
      <w:kern w:val="2"/>
      <w:sz w:val="21"/>
      <w:szCs w:val="22"/>
      <w:lang w:val="en-US" w:eastAsia="zh-CN" w:bidi="ar-SA"/>
    </w:rPr>
  </w:style>
  <w:style w:type="paragraph" w:customStyle="1" w:styleId="195">
    <w:name w:val="DefaultParagraph"/>
    <w:link w:val="194"/>
    <w:qFormat/>
    <w:uiPriority w:val="0"/>
    <w:rPr>
      <w:rFonts w:ascii="Times New Roman" w:hAnsi="Calibri" w:eastAsia="宋体" w:cs="Times New Roman"/>
      <w:kern w:val="2"/>
      <w:sz w:val="21"/>
      <w:szCs w:val="22"/>
      <w:lang w:val="en-US" w:eastAsia="zh-CN" w:bidi="ar-SA"/>
    </w:rPr>
  </w:style>
  <w:style w:type="character" w:customStyle="1" w:styleId="196">
    <w:name w:val="页脚 Char"/>
    <w:link w:val="36"/>
    <w:qFormat/>
    <w:uiPriority w:val="99"/>
    <w:rPr>
      <w:rFonts w:eastAsia="宋体"/>
      <w:kern w:val="2"/>
      <w:sz w:val="18"/>
      <w:szCs w:val="18"/>
      <w:lang w:val="en-US" w:eastAsia="zh-CN" w:bidi="ar-SA"/>
    </w:rPr>
  </w:style>
  <w:style w:type="character" w:customStyle="1" w:styleId="197">
    <w:name w:val="t_tag"/>
    <w:basedOn w:val="62"/>
    <w:qFormat/>
    <w:uiPriority w:val="0"/>
  </w:style>
  <w:style w:type="character" w:customStyle="1" w:styleId="198">
    <w:name w:val="正文文本 (15)_"/>
    <w:link w:val="199"/>
    <w:qFormat/>
    <w:uiPriority w:val="0"/>
    <w:rPr>
      <w:sz w:val="21"/>
      <w:szCs w:val="21"/>
      <w:shd w:val="clear" w:color="auto" w:fill="FFFFFF"/>
      <w:lang w:bidi="ar-SA"/>
    </w:rPr>
  </w:style>
  <w:style w:type="paragraph" w:customStyle="1" w:styleId="199">
    <w:name w:val="正文文本 (15)"/>
    <w:basedOn w:val="1"/>
    <w:link w:val="198"/>
    <w:qFormat/>
    <w:uiPriority w:val="0"/>
    <w:pPr>
      <w:widowControl/>
      <w:shd w:val="clear" w:color="auto" w:fill="FFFFFF"/>
      <w:spacing w:line="240" w:lineRule="atLeast"/>
      <w:jc w:val="left"/>
    </w:pPr>
    <w:rPr>
      <w:rFonts w:ascii="Times New Roman" w:hAnsi="Times New Roman"/>
      <w:kern w:val="0"/>
      <w:szCs w:val="21"/>
      <w:shd w:val="clear" w:color="auto" w:fill="FFFFFF"/>
      <w:lang w:val="zh-CN" w:eastAsia="zh-CN"/>
    </w:rPr>
  </w:style>
  <w:style w:type="character" w:customStyle="1" w:styleId="200">
    <w:name w:val="pt141"/>
    <w:qFormat/>
    <w:uiPriority w:val="0"/>
    <w:rPr>
      <w:rFonts w:hint="eastAsia" w:ascii="宋体" w:hAnsi="宋体" w:eastAsia="宋体"/>
      <w:sz w:val="21"/>
    </w:rPr>
  </w:style>
  <w:style w:type="character" w:customStyle="1" w:styleId="201">
    <w:name w:val="line"/>
    <w:basedOn w:val="62"/>
    <w:qFormat/>
    <w:uiPriority w:val="0"/>
  </w:style>
  <w:style w:type="character" w:customStyle="1" w:styleId="202">
    <w:name w:val="Char Char24"/>
    <w:qFormat/>
    <w:locked/>
    <w:uiPriority w:val="0"/>
    <w:rPr>
      <w:rFonts w:ascii="宋体" w:hAnsi="宋体" w:eastAsia="宋体" w:cs="宋体"/>
      <w:sz w:val="24"/>
      <w:szCs w:val="24"/>
      <w:lang w:val="en-US" w:eastAsia="zh-CN" w:bidi="ar-SA"/>
    </w:rPr>
  </w:style>
  <w:style w:type="character" w:customStyle="1" w:styleId="203">
    <w:name w:val="name14"/>
    <w:qFormat/>
    <w:uiPriority w:val="0"/>
  </w:style>
  <w:style w:type="character" w:customStyle="1" w:styleId="204">
    <w:name w:val="unnamed11"/>
    <w:qFormat/>
    <w:uiPriority w:val="0"/>
    <w:rPr>
      <w:color w:val="0000D0"/>
      <w:sz w:val="18"/>
      <w:u w:val="none"/>
    </w:rPr>
  </w:style>
  <w:style w:type="character" w:customStyle="1" w:styleId="205">
    <w:name w:val="样式3 Char"/>
    <w:qFormat/>
    <w:uiPriority w:val="0"/>
    <w:rPr>
      <w:rFonts w:hint="default" w:ascii="Times" w:hAnsi="Times" w:eastAsia="汉仪书宋二简"/>
      <w:i/>
      <w:kern w:val="2"/>
      <w:sz w:val="18"/>
      <w:lang w:val="en-US" w:eastAsia="zh-CN"/>
    </w:rPr>
  </w:style>
  <w:style w:type="character" w:customStyle="1" w:styleId="206">
    <w:name w:val="jianj2"/>
    <w:qFormat/>
    <w:uiPriority w:val="0"/>
  </w:style>
  <w:style w:type="character" w:customStyle="1" w:styleId="207">
    <w:name w:val="text11"/>
    <w:qFormat/>
    <w:uiPriority w:val="0"/>
  </w:style>
  <w:style w:type="character" w:customStyle="1" w:styleId="208">
    <w:name w:val="正文文本 (6)_"/>
    <w:link w:val="209"/>
    <w:qFormat/>
    <w:locked/>
    <w:uiPriority w:val="0"/>
    <w:rPr>
      <w:spacing w:val="-10"/>
      <w:sz w:val="18"/>
      <w:szCs w:val="18"/>
      <w:shd w:val="clear" w:color="auto" w:fill="FFFFFF"/>
      <w:lang w:bidi="ar-SA"/>
    </w:rPr>
  </w:style>
  <w:style w:type="paragraph" w:customStyle="1" w:styleId="209">
    <w:name w:val="正文文本 (6)"/>
    <w:basedOn w:val="1"/>
    <w:link w:val="208"/>
    <w:qFormat/>
    <w:uiPriority w:val="0"/>
    <w:pPr>
      <w:widowControl/>
      <w:shd w:val="clear" w:color="auto" w:fill="FFFFFF"/>
      <w:spacing w:line="240" w:lineRule="exact"/>
      <w:ind w:firstLine="240"/>
      <w:jc w:val="left"/>
    </w:pPr>
    <w:rPr>
      <w:rFonts w:ascii="Times New Roman" w:hAnsi="Times New Roman"/>
      <w:spacing w:val="-10"/>
      <w:kern w:val="0"/>
      <w:sz w:val="18"/>
      <w:szCs w:val="18"/>
      <w:shd w:val="clear" w:color="auto" w:fill="FFFFFF"/>
      <w:lang w:val="zh-CN" w:eastAsia="zh-CN"/>
    </w:rPr>
  </w:style>
  <w:style w:type="character" w:customStyle="1" w:styleId="210">
    <w:name w:val="1 Char"/>
    <w:link w:val="211"/>
    <w:qFormat/>
    <w:uiPriority w:val="0"/>
    <w:rPr>
      <w:rFonts w:eastAsia="宋体"/>
      <w:sz w:val="21"/>
      <w:em w:val="dot"/>
      <w:lang w:val="en-US" w:eastAsia="zh-CN" w:bidi="ar-SA"/>
    </w:rPr>
  </w:style>
  <w:style w:type="paragraph" w:customStyle="1" w:styleId="211">
    <w:name w:val="1"/>
    <w:basedOn w:val="1"/>
    <w:link w:val="210"/>
    <w:qFormat/>
    <w:uiPriority w:val="0"/>
    <w:pPr>
      <w:widowControl/>
    </w:pPr>
    <w:rPr>
      <w:rFonts w:ascii="Times New Roman" w:hAnsi="Times New Roman"/>
      <w:kern w:val="0"/>
      <w:em w:val="dot"/>
    </w:rPr>
  </w:style>
  <w:style w:type="character" w:customStyle="1" w:styleId="212">
    <w:name w:val="grame"/>
    <w:basedOn w:val="62"/>
    <w:qFormat/>
    <w:uiPriority w:val="0"/>
  </w:style>
  <w:style w:type="character" w:customStyle="1" w:styleId="213">
    <w:name w:val="def-usage"/>
    <w:qFormat/>
    <w:uiPriority w:val="0"/>
  </w:style>
  <w:style w:type="character" w:customStyle="1" w:styleId="214">
    <w:name w:val="title1"/>
    <w:qFormat/>
    <w:uiPriority w:val="0"/>
    <w:rPr>
      <w:rFonts w:hint="default"/>
      <w:color w:val="000000"/>
      <w:sz w:val="24"/>
    </w:rPr>
  </w:style>
  <w:style w:type="character" w:customStyle="1" w:styleId="215">
    <w:name w:val="正文文本 (4)"/>
    <w:qFormat/>
    <w:uiPriority w:val="0"/>
    <w:rPr>
      <w:rFonts w:ascii="宋体" w:hAnsi="宋体" w:cs="宋体"/>
      <w:spacing w:val="0"/>
      <w:sz w:val="22"/>
      <w:szCs w:val="22"/>
      <w:shd w:val="clear" w:color="auto" w:fill="FFFFFF"/>
      <w:lang w:val="en-US" w:eastAsia="en-US" w:bidi="ar-SA"/>
    </w:rPr>
  </w:style>
  <w:style w:type="character" w:customStyle="1" w:styleId="216">
    <w:name w:val="Font Style26"/>
    <w:qFormat/>
    <w:uiPriority w:val="0"/>
    <w:rPr>
      <w:rFonts w:hint="eastAsia" w:ascii="宋体" w:eastAsia="宋体"/>
      <w:b/>
      <w:spacing w:val="-10"/>
      <w:sz w:val="22"/>
    </w:rPr>
  </w:style>
  <w:style w:type="character" w:customStyle="1" w:styleId="217">
    <w:name w:val="blackcedar1"/>
    <w:qFormat/>
    <w:uiPriority w:val="0"/>
    <w:rPr>
      <w:rFonts w:hint="default"/>
      <w:color w:val="000000"/>
      <w:sz w:val="20"/>
      <w:szCs w:val="20"/>
    </w:rPr>
  </w:style>
  <w:style w:type="character" w:customStyle="1" w:styleId="218">
    <w:name w:val="large"/>
    <w:basedOn w:val="62"/>
    <w:qFormat/>
    <w:uiPriority w:val="0"/>
  </w:style>
  <w:style w:type="character" w:customStyle="1" w:styleId="219">
    <w:name w:val="正文文本缩进 Char1"/>
    <w:semiHidden/>
    <w:qFormat/>
    <w:uiPriority w:val="0"/>
    <w:rPr>
      <w:rFonts w:ascii="Calibri" w:hAnsi="Calibri"/>
      <w:kern w:val="2"/>
      <w:sz w:val="21"/>
      <w:szCs w:val="22"/>
    </w:rPr>
  </w:style>
  <w:style w:type="character" w:customStyle="1" w:styleId="220">
    <w:name w:val="正文文本缩进 2 Char"/>
    <w:link w:val="33"/>
    <w:qFormat/>
    <w:uiPriority w:val="0"/>
    <w:rPr>
      <w:rFonts w:eastAsia="宋体"/>
      <w:kern w:val="2"/>
      <w:sz w:val="21"/>
      <w:lang w:val="en-US" w:eastAsia="zh-CN" w:bidi="ar-SA"/>
    </w:rPr>
  </w:style>
  <w:style w:type="character" w:customStyle="1" w:styleId="221">
    <w:name w:val="1. Char"/>
    <w:link w:val="222"/>
    <w:qFormat/>
    <w:uiPriority w:val="0"/>
    <w:rPr>
      <w:rFonts w:eastAsia="宋体"/>
      <w:kern w:val="2"/>
      <w:sz w:val="21"/>
      <w:szCs w:val="21"/>
      <w:lang w:val="en-US" w:eastAsia="zh-CN" w:bidi="ar-SA"/>
    </w:rPr>
  </w:style>
  <w:style w:type="paragraph" w:customStyle="1" w:styleId="222">
    <w:name w:val="1."/>
    <w:basedOn w:val="1"/>
    <w:link w:val="221"/>
    <w:qFormat/>
    <w:uiPriority w:val="0"/>
    <w:pPr>
      <w:ind w:left="80" w:hanging="80" w:hangingChars="80"/>
    </w:pPr>
    <w:rPr>
      <w:rFonts w:ascii="Times New Roman" w:hAnsi="Times New Roman"/>
      <w:szCs w:val="21"/>
    </w:rPr>
  </w:style>
  <w:style w:type="character" w:customStyle="1" w:styleId="223">
    <w:name w:val="Char Char11"/>
    <w:qFormat/>
    <w:locked/>
    <w:uiPriority w:val="0"/>
    <w:rPr>
      <w:rFonts w:ascii="Arial" w:hAnsi="Arial" w:eastAsia="黑体"/>
      <w:b/>
      <w:bCs/>
      <w:kern w:val="2"/>
      <w:sz w:val="32"/>
      <w:szCs w:val="32"/>
      <w:lang w:val="en-US" w:eastAsia="zh-CN" w:bidi="ar-SA"/>
    </w:rPr>
  </w:style>
  <w:style w:type="character" w:customStyle="1" w:styleId="224">
    <w:name w:val="tpc_title1"/>
    <w:qFormat/>
    <w:uiPriority w:val="0"/>
    <w:rPr>
      <w:b/>
      <w:bCs/>
      <w:sz w:val="18"/>
      <w:szCs w:val="18"/>
    </w:rPr>
  </w:style>
  <w:style w:type="character" w:customStyle="1" w:styleId="225">
    <w:name w:val="正文文本 (23)_"/>
    <w:link w:val="226"/>
    <w:qFormat/>
    <w:uiPriority w:val="0"/>
    <w:rPr>
      <w:rFonts w:ascii="Verdana" w:hAnsi="Verdana"/>
      <w:spacing w:val="20"/>
      <w:sz w:val="23"/>
      <w:szCs w:val="23"/>
      <w:shd w:val="clear" w:color="auto" w:fill="FFFFFF"/>
      <w:lang w:bidi="ar-SA"/>
    </w:rPr>
  </w:style>
  <w:style w:type="paragraph" w:customStyle="1" w:styleId="226">
    <w:name w:val="正文文本 (23)"/>
    <w:basedOn w:val="1"/>
    <w:link w:val="225"/>
    <w:qFormat/>
    <w:uiPriority w:val="0"/>
    <w:pPr>
      <w:shd w:val="clear" w:color="auto" w:fill="FFFFFF"/>
      <w:spacing w:before="360" w:after="600" w:line="240" w:lineRule="atLeast"/>
      <w:ind w:firstLine="480"/>
      <w:jc w:val="distribute"/>
    </w:pPr>
    <w:rPr>
      <w:rFonts w:ascii="Verdana" w:hAnsi="Verdana"/>
      <w:spacing w:val="20"/>
      <w:kern w:val="0"/>
      <w:sz w:val="23"/>
      <w:szCs w:val="23"/>
      <w:shd w:val="clear" w:color="auto" w:fill="FFFFFF"/>
      <w:lang w:val="zh-CN" w:eastAsia="zh-CN"/>
    </w:rPr>
  </w:style>
  <w:style w:type="character" w:customStyle="1" w:styleId="227">
    <w:name w:val="正文文本 (2) + 宋体"/>
    <w:qFormat/>
    <w:uiPriority w:val="0"/>
    <w:rPr>
      <w:rFonts w:ascii="宋体" w:eastAsia="宋体" w:cs="宋体"/>
      <w:sz w:val="17"/>
      <w:szCs w:val="17"/>
      <w:shd w:val="clear" w:color="auto" w:fill="FFFFFF"/>
      <w:lang w:bidi="ar-SA"/>
    </w:rPr>
  </w:style>
  <w:style w:type="character" w:customStyle="1" w:styleId="228">
    <w:name w:val="副标题 Char"/>
    <w:link w:val="41"/>
    <w:qFormat/>
    <w:uiPriority w:val="0"/>
    <w:rPr>
      <w:rFonts w:eastAsia="宋体"/>
      <w:kern w:val="2"/>
      <w:sz w:val="18"/>
      <w:szCs w:val="18"/>
      <w:lang w:val="en-US" w:eastAsia="zh-CN" w:bidi="ar-SA"/>
    </w:rPr>
  </w:style>
  <w:style w:type="character" w:customStyle="1" w:styleId="229">
    <w:name w:val="headline-content"/>
    <w:basedOn w:val="62"/>
    <w:qFormat/>
    <w:uiPriority w:val="0"/>
  </w:style>
  <w:style w:type="character" w:customStyle="1" w:styleId="230">
    <w:name w:val="正文文本 + 间距 3 pt"/>
    <w:qFormat/>
    <w:uiPriority w:val="0"/>
    <w:rPr>
      <w:rFonts w:ascii="宋体" w:hAnsi="宋体" w:eastAsia="宋体" w:cs="宋体"/>
      <w:spacing w:val="60"/>
      <w:kern w:val="2"/>
      <w:sz w:val="21"/>
      <w:szCs w:val="21"/>
      <w:u w:val="none"/>
      <w:shd w:val="clear" w:color="auto" w:fill="FFFFFF"/>
      <w:lang w:val="en-US" w:eastAsia="en-US" w:bidi="ar-SA"/>
    </w:rPr>
  </w:style>
  <w:style w:type="character" w:customStyle="1" w:styleId="231">
    <w:name w:val="p31"/>
    <w:qFormat/>
    <w:uiPriority w:val="0"/>
    <w:rPr>
      <w:rFonts w:hint="eastAsia" w:ascii="宋体" w:hAnsi="宋体" w:eastAsia="宋体"/>
      <w:sz w:val="21"/>
      <w:szCs w:val="21"/>
    </w:rPr>
  </w:style>
  <w:style w:type="character" w:customStyle="1" w:styleId="232">
    <w:name w:val="无间隔 Char"/>
    <w:link w:val="233"/>
    <w:qFormat/>
    <w:uiPriority w:val="1"/>
    <w:rPr>
      <w:rFonts w:ascii="Calibri" w:hAnsi="Calibri"/>
      <w:kern w:val="2"/>
      <w:sz w:val="21"/>
      <w:szCs w:val="22"/>
      <w:lang w:val="en-US" w:eastAsia="zh-CN" w:bidi="ar-SA"/>
    </w:rPr>
  </w:style>
  <w:style w:type="paragraph" w:styleId="233">
    <w:name w:val="No Spacing"/>
    <w:link w:val="232"/>
    <w:qFormat/>
    <w:uiPriority w:val="1"/>
    <w:pPr>
      <w:widowControl w:val="0"/>
      <w:jc w:val="both"/>
    </w:pPr>
    <w:rPr>
      <w:rFonts w:ascii="Calibri" w:hAnsi="Calibri" w:eastAsia="宋体" w:cs="Times New Roman"/>
      <w:kern w:val="2"/>
      <w:sz w:val="21"/>
      <w:szCs w:val="22"/>
      <w:lang w:val="en-US" w:eastAsia="zh-CN" w:bidi="ar-SA"/>
    </w:rPr>
  </w:style>
  <w:style w:type="character" w:customStyle="1" w:styleId="234">
    <w:name w:val="aaa1"/>
    <w:qFormat/>
    <w:uiPriority w:val="0"/>
    <w:rPr>
      <w:sz w:val="21"/>
      <w:u w:val="none"/>
    </w:rPr>
  </w:style>
  <w:style w:type="character" w:customStyle="1" w:styleId="235">
    <w:name w:val="正文文本 (35)_"/>
    <w:link w:val="236"/>
    <w:qFormat/>
    <w:uiPriority w:val="0"/>
    <w:rPr>
      <w:sz w:val="17"/>
      <w:szCs w:val="17"/>
      <w:shd w:val="clear" w:color="auto" w:fill="FFFFFF"/>
      <w:lang w:bidi="ar-SA"/>
    </w:rPr>
  </w:style>
  <w:style w:type="paragraph" w:customStyle="1" w:styleId="236">
    <w:name w:val="正文文本 (35)"/>
    <w:basedOn w:val="1"/>
    <w:link w:val="235"/>
    <w:qFormat/>
    <w:uiPriority w:val="0"/>
    <w:pPr>
      <w:widowControl/>
      <w:shd w:val="clear" w:color="auto" w:fill="FFFFFF"/>
      <w:spacing w:before="60" w:line="272" w:lineRule="exact"/>
      <w:ind w:hanging="440"/>
      <w:jc w:val="left"/>
    </w:pPr>
    <w:rPr>
      <w:rFonts w:ascii="Times New Roman" w:hAnsi="Times New Roman"/>
      <w:kern w:val="0"/>
      <w:sz w:val="17"/>
      <w:szCs w:val="17"/>
      <w:shd w:val="clear" w:color="auto" w:fill="FFFFFF"/>
      <w:lang w:val="zh-CN" w:eastAsia="zh-CN"/>
    </w:rPr>
  </w:style>
  <w:style w:type="character" w:customStyle="1" w:styleId="237">
    <w:name w:val="正文文本 (35) + 粗体12"/>
    <w:qFormat/>
    <w:uiPriority w:val="0"/>
    <w:rPr>
      <w:rFonts w:ascii="宋体" w:hAnsi="宋体" w:cs="宋体"/>
      <w:b/>
      <w:bCs/>
      <w:spacing w:val="0"/>
      <w:sz w:val="17"/>
      <w:szCs w:val="17"/>
      <w:shd w:val="clear" w:color="auto" w:fill="FFFFFF"/>
      <w:lang w:val="en-US" w:eastAsia="en-US" w:bidi="ar-SA"/>
    </w:rPr>
  </w:style>
  <w:style w:type="character" w:customStyle="1" w:styleId="238">
    <w:name w:val="date1"/>
    <w:qFormat/>
    <w:uiPriority w:val="0"/>
    <w:rPr>
      <w:color w:val="003399"/>
      <w:sz w:val="18"/>
      <w:szCs w:val="18"/>
      <w:u w:val="none"/>
    </w:rPr>
  </w:style>
  <w:style w:type="character" w:customStyle="1" w:styleId="239">
    <w:name w:val="msonormal"/>
    <w:qFormat/>
    <w:uiPriority w:val="0"/>
    <w:rPr>
      <w:color w:val="000000"/>
      <w:sz w:val="21"/>
      <w:szCs w:val="21"/>
    </w:rPr>
  </w:style>
  <w:style w:type="character" w:customStyle="1" w:styleId="240">
    <w:name w:val="aa"/>
    <w:basedOn w:val="62"/>
    <w:qFormat/>
    <w:uiPriority w:val="0"/>
  </w:style>
  <w:style w:type="character" w:customStyle="1" w:styleId="241">
    <w:name w:val=" Char Char11"/>
    <w:qFormat/>
    <w:uiPriority w:val="0"/>
    <w:rPr>
      <w:rFonts w:eastAsia="宋体"/>
      <w:kern w:val="2"/>
      <w:sz w:val="18"/>
      <w:szCs w:val="18"/>
      <w:lang w:val="en-US" w:eastAsia="zh-CN" w:bidi="ar-SA"/>
    </w:rPr>
  </w:style>
  <w:style w:type="character" w:customStyle="1" w:styleId="242">
    <w:name w:val="Roman斜体 Char"/>
    <w:link w:val="243"/>
    <w:qFormat/>
    <w:uiPriority w:val="0"/>
    <w:rPr>
      <w:rFonts w:eastAsia="宋体"/>
      <w:i/>
      <w:iCs/>
      <w:color w:val="000000"/>
      <w:kern w:val="2"/>
      <w:sz w:val="21"/>
      <w:lang w:val="en-US" w:eastAsia="zh-CN" w:bidi="ar-SA"/>
    </w:rPr>
  </w:style>
  <w:style w:type="paragraph" w:customStyle="1" w:styleId="243">
    <w:name w:val="Roman斜体"/>
    <w:basedOn w:val="1"/>
    <w:link w:val="242"/>
    <w:qFormat/>
    <w:uiPriority w:val="0"/>
    <w:pPr>
      <w:spacing w:line="0" w:lineRule="atLeast"/>
      <w:jc w:val="center"/>
    </w:pPr>
    <w:rPr>
      <w:rFonts w:ascii="Times New Roman" w:hAnsi="Times New Roman"/>
      <w:i/>
      <w:iCs/>
      <w:color w:val="000000"/>
    </w:rPr>
  </w:style>
  <w:style w:type="character" w:customStyle="1" w:styleId="244">
    <w:name w:val="f"/>
    <w:basedOn w:val="62"/>
    <w:qFormat/>
    <w:uiPriority w:val="0"/>
  </w:style>
  <w:style w:type="character" w:customStyle="1" w:styleId="245">
    <w:name w:val="正文1 Char"/>
    <w:link w:val="246"/>
    <w:qFormat/>
    <w:uiPriority w:val="0"/>
    <w:rPr>
      <w:rFonts w:eastAsia="宋体"/>
      <w:kern w:val="2"/>
      <w:sz w:val="21"/>
      <w:lang w:val="en-US" w:eastAsia="zh-CN" w:bidi="ar-SA"/>
    </w:rPr>
  </w:style>
  <w:style w:type="paragraph" w:customStyle="1" w:styleId="246">
    <w:name w:val="正文1"/>
    <w:basedOn w:val="1"/>
    <w:link w:val="245"/>
    <w:qFormat/>
    <w:uiPriority w:val="0"/>
    <w:pPr>
      <w:ind w:left="200" w:leftChars="200"/>
      <w:jc w:val="left"/>
    </w:pPr>
    <w:rPr>
      <w:rFonts w:ascii="Times New Roman" w:hAnsi="Times New Roman"/>
    </w:rPr>
  </w:style>
  <w:style w:type="character" w:customStyle="1" w:styleId="247">
    <w:name w:val="尾注文本 Char1"/>
    <w:semiHidden/>
    <w:qFormat/>
    <w:uiPriority w:val="0"/>
    <w:rPr>
      <w:rFonts w:ascii="Times New Roman" w:hAnsi="Times New Roman" w:eastAsia="宋体" w:cs="Times New Roman"/>
      <w:kern w:val="0"/>
      <w:szCs w:val="20"/>
    </w:rPr>
  </w:style>
  <w:style w:type="character" w:customStyle="1" w:styleId="248">
    <w:name w:val="正文文本 (6) + 宋体"/>
    <w:qFormat/>
    <w:uiPriority w:val="0"/>
    <w:rPr>
      <w:rFonts w:ascii="宋体" w:hAnsi="宋体" w:cs="宋体"/>
      <w:i/>
      <w:iCs/>
      <w:sz w:val="25"/>
      <w:szCs w:val="25"/>
      <w:shd w:val="clear" w:color="auto" w:fill="FFFFFF"/>
    </w:rPr>
  </w:style>
  <w:style w:type="character" w:customStyle="1" w:styleId="249">
    <w:name w:val="简单回函地址 Char"/>
    <w:link w:val="250"/>
    <w:qFormat/>
    <w:uiPriority w:val="0"/>
    <w:rPr>
      <w:rFonts w:eastAsia="宋体"/>
      <w:sz w:val="21"/>
      <w:lang w:val="en-US" w:eastAsia="zh-CN" w:bidi="ar-SA"/>
    </w:rPr>
  </w:style>
  <w:style w:type="paragraph" w:customStyle="1" w:styleId="250">
    <w:name w:val="简单回函地址"/>
    <w:basedOn w:val="1"/>
    <w:link w:val="249"/>
    <w:qFormat/>
    <w:uiPriority w:val="0"/>
    <w:pPr>
      <w:adjustRightInd w:val="0"/>
      <w:spacing w:line="312" w:lineRule="atLeast"/>
      <w:textAlignment w:val="baseline"/>
    </w:pPr>
    <w:rPr>
      <w:rFonts w:ascii="Times New Roman" w:hAnsi="Times New Roman"/>
      <w:kern w:val="0"/>
    </w:rPr>
  </w:style>
  <w:style w:type="character" w:customStyle="1" w:styleId="251">
    <w:name w:val="称呼 Char1"/>
    <w:semiHidden/>
    <w:qFormat/>
    <w:uiPriority w:val="0"/>
    <w:rPr>
      <w:rFonts w:ascii="Calibri" w:hAnsi="Calibri"/>
      <w:kern w:val="2"/>
      <w:sz w:val="21"/>
      <w:szCs w:val="22"/>
    </w:rPr>
  </w:style>
  <w:style w:type="character" w:customStyle="1" w:styleId="252">
    <w:name w:val="def-definition1"/>
    <w:qFormat/>
    <w:uiPriority w:val="0"/>
    <w:rPr>
      <w:rFonts w:hint="default" w:ascii="Verdana" w:hAnsi="Verdana"/>
      <w:color w:val="000000"/>
      <w:sz w:val="27"/>
      <w:szCs w:val="27"/>
    </w:rPr>
  </w:style>
  <w:style w:type="character" w:customStyle="1" w:styleId="253">
    <w:name w:val="style161"/>
    <w:qFormat/>
    <w:uiPriority w:val="0"/>
    <w:rPr>
      <w:sz w:val="15"/>
    </w:rPr>
  </w:style>
  <w:style w:type="character" w:customStyle="1" w:styleId="254">
    <w:name w:val="正文文本 + 间距 3 pt1"/>
    <w:qFormat/>
    <w:uiPriority w:val="0"/>
    <w:rPr>
      <w:rFonts w:ascii="宋体" w:hAnsi="宋体" w:eastAsia="宋体" w:cs="宋体"/>
      <w:spacing w:val="60"/>
      <w:kern w:val="2"/>
      <w:sz w:val="21"/>
      <w:szCs w:val="21"/>
      <w:u w:val="single"/>
      <w:shd w:val="clear" w:color="auto" w:fill="FFFFFF"/>
      <w:lang w:val="en-US" w:eastAsia="en-US" w:bidi="ar-SA"/>
    </w:rPr>
  </w:style>
  <w:style w:type="character" w:customStyle="1" w:styleId="255">
    <w:name w:val="txt1"/>
    <w:qFormat/>
    <w:uiPriority w:val="0"/>
    <w:rPr>
      <w:sz w:val="20"/>
      <w:szCs w:val="20"/>
    </w:rPr>
  </w:style>
  <w:style w:type="character" w:customStyle="1" w:styleId="256">
    <w:name w:val="hei"/>
    <w:basedOn w:val="62"/>
    <w:qFormat/>
    <w:uiPriority w:val="0"/>
  </w:style>
  <w:style w:type="character" w:customStyle="1" w:styleId="257">
    <w:name w:val="MTDisplayEquation Char"/>
    <w:link w:val="258"/>
    <w:qFormat/>
    <w:locked/>
    <w:uiPriority w:val="0"/>
    <w:rPr>
      <w:rFonts w:eastAsia="宋体"/>
      <w:kern w:val="2"/>
      <w:sz w:val="21"/>
      <w:szCs w:val="24"/>
      <w:lang w:val="en-US" w:eastAsia="zh-CN" w:bidi="ar-SA"/>
    </w:rPr>
  </w:style>
  <w:style w:type="paragraph" w:customStyle="1" w:styleId="258">
    <w:name w:val="MTDisplayEquation"/>
    <w:basedOn w:val="1"/>
    <w:next w:val="1"/>
    <w:link w:val="257"/>
    <w:qFormat/>
    <w:uiPriority w:val="0"/>
    <w:pPr>
      <w:tabs>
        <w:tab w:val="center" w:pos="4820"/>
        <w:tab w:val="right" w:pos="9640"/>
      </w:tabs>
    </w:pPr>
    <w:rPr>
      <w:rFonts w:ascii="Times New Roman" w:hAnsi="Times New Roman"/>
      <w:szCs w:val="24"/>
    </w:rPr>
  </w:style>
  <w:style w:type="character" w:customStyle="1" w:styleId="259">
    <w:name w:val="正文文本缩进 2 Char1"/>
    <w:semiHidden/>
    <w:qFormat/>
    <w:uiPriority w:val="0"/>
    <w:rPr>
      <w:rFonts w:ascii="Calibri" w:hAnsi="Calibri"/>
      <w:kern w:val="2"/>
      <w:sz w:val="21"/>
      <w:szCs w:val="22"/>
    </w:rPr>
  </w:style>
  <w:style w:type="character" w:customStyle="1" w:styleId="260">
    <w:name w:val="p141"/>
    <w:qFormat/>
    <w:uiPriority w:val="0"/>
    <w:rPr>
      <w:sz w:val="24"/>
      <w:szCs w:val="24"/>
    </w:rPr>
  </w:style>
  <w:style w:type="character" w:customStyle="1" w:styleId="261">
    <w:name w:val="dicpy1"/>
    <w:qFormat/>
    <w:uiPriority w:val="0"/>
    <w:rPr>
      <w:rFonts w:hint="eastAsia" w:ascii="宋体" w:hAnsi="宋体" w:eastAsia="宋体"/>
      <w:color w:val="660000"/>
      <w:sz w:val="30"/>
      <w:szCs w:val="30"/>
    </w:rPr>
  </w:style>
  <w:style w:type="character" w:customStyle="1" w:styleId="262">
    <w:name w:val="正文文本 (3) + 宋体"/>
    <w:qFormat/>
    <w:uiPriority w:val="0"/>
    <w:rPr>
      <w:rFonts w:ascii="宋体" w:hAnsi="楷体_GB2312" w:eastAsia="宋体" w:cs="宋体"/>
      <w:sz w:val="20"/>
      <w:szCs w:val="20"/>
      <w:shd w:val="clear" w:color="auto" w:fill="FFFFFF"/>
      <w:lang w:bidi="ar-SA"/>
    </w:rPr>
  </w:style>
  <w:style w:type="character" w:customStyle="1" w:styleId="263">
    <w:name w:val="ptg997"/>
    <w:qFormat/>
    <w:uiPriority w:val="0"/>
  </w:style>
  <w:style w:type="character" w:customStyle="1" w:styleId="264">
    <w:name w:val="style111"/>
    <w:qFormat/>
    <w:uiPriority w:val="0"/>
    <w:rPr>
      <w:sz w:val="21"/>
      <w:szCs w:val="21"/>
    </w:rPr>
  </w:style>
  <w:style w:type="character" w:customStyle="1" w:styleId="265">
    <w:name w:val="px14"/>
    <w:basedOn w:val="62"/>
    <w:qFormat/>
    <w:uiPriority w:val="0"/>
  </w:style>
  <w:style w:type="character" w:customStyle="1" w:styleId="266">
    <w:name w:val="A6"/>
    <w:qFormat/>
    <w:uiPriority w:val="0"/>
    <w:rPr>
      <w:rFonts w:cs="Adobe Caslon Pro TNY"/>
      <w:color w:val="000000"/>
      <w:sz w:val="54"/>
      <w:szCs w:val="54"/>
    </w:rPr>
  </w:style>
  <w:style w:type="character" w:customStyle="1" w:styleId="267">
    <w:name w:val="标题 8 Char"/>
    <w:link w:val="10"/>
    <w:qFormat/>
    <w:uiPriority w:val="0"/>
    <w:rPr>
      <w:rFonts w:ascii="Arial" w:hAnsi="Arial" w:eastAsia="黑体"/>
      <w:kern w:val="2"/>
      <w:sz w:val="24"/>
      <w:szCs w:val="24"/>
      <w:lang w:val="en-US" w:eastAsia="zh-CN" w:bidi="ar-SA"/>
    </w:rPr>
  </w:style>
  <w:style w:type="character" w:customStyle="1" w:styleId="268">
    <w:name w:val="level110"/>
    <w:qFormat/>
    <w:uiPriority w:val="0"/>
    <w:rPr>
      <w:rFonts w:hint="default" w:ascii="ˎ̥" w:hAnsi="ˎ̥"/>
      <w:color w:val="256E16"/>
      <w:spacing w:val="120"/>
    </w:rPr>
  </w:style>
  <w:style w:type="character" w:customStyle="1" w:styleId="269">
    <w:name w:val="apple-converted-space"/>
    <w:basedOn w:val="62"/>
    <w:qFormat/>
    <w:uiPriority w:val="0"/>
  </w:style>
  <w:style w:type="character" w:customStyle="1" w:styleId="270">
    <w:name w:val="日期 Char"/>
    <w:link w:val="32"/>
    <w:qFormat/>
    <w:locked/>
    <w:uiPriority w:val="0"/>
    <w:rPr>
      <w:rFonts w:eastAsia="宋体"/>
      <w:kern w:val="2"/>
      <w:sz w:val="21"/>
      <w:lang w:val="en-US" w:eastAsia="zh-CN" w:bidi="ar-SA"/>
    </w:rPr>
  </w:style>
  <w:style w:type="character" w:customStyle="1" w:styleId="271">
    <w:name w:val="日期 Char1"/>
    <w:semiHidden/>
    <w:qFormat/>
    <w:uiPriority w:val="0"/>
    <w:rPr>
      <w:rFonts w:ascii="Calibri" w:hAnsi="Calibri"/>
      <w:kern w:val="2"/>
      <w:sz w:val="21"/>
      <w:szCs w:val="22"/>
    </w:rPr>
  </w:style>
  <w:style w:type="character" w:customStyle="1" w:styleId="272">
    <w:name w:val=" Char Char23"/>
    <w:qFormat/>
    <w:uiPriority w:val="0"/>
    <w:rPr>
      <w:rFonts w:ascii="Arial" w:hAnsi="Arial" w:eastAsia="黑体"/>
      <w:kern w:val="2"/>
      <w:sz w:val="24"/>
      <w:szCs w:val="24"/>
      <w:lang w:val="en-US" w:eastAsia="zh-CN" w:bidi="ar-SA"/>
    </w:rPr>
  </w:style>
  <w:style w:type="character" w:customStyle="1" w:styleId="273">
    <w:name w:val="txt"/>
    <w:basedOn w:val="62"/>
    <w:qFormat/>
    <w:uiPriority w:val="0"/>
  </w:style>
  <w:style w:type="character" w:customStyle="1" w:styleId="274">
    <w:name w:val="正文文本 (28) + 12 pt"/>
    <w:qFormat/>
    <w:uiPriority w:val="0"/>
    <w:rPr>
      <w:b/>
      <w:bCs/>
      <w:spacing w:val="-20"/>
      <w:w w:val="70"/>
      <w:sz w:val="24"/>
      <w:szCs w:val="24"/>
      <w:shd w:val="clear" w:color="auto" w:fill="FFFFFF"/>
    </w:rPr>
  </w:style>
  <w:style w:type="character" w:customStyle="1" w:styleId="275">
    <w:name w:val="标题 9 Char1"/>
    <w:semiHidden/>
    <w:qFormat/>
    <w:uiPriority w:val="0"/>
    <w:rPr>
      <w:rFonts w:ascii="Cambria" w:hAnsi="Cambria" w:eastAsia="宋体" w:cs="Times New Roman"/>
      <w:sz w:val="21"/>
      <w:szCs w:val="21"/>
    </w:rPr>
  </w:style>
  <w:style w:type="character" w:customStyle="1" w:styleId="276">
    <w:name w:val="ca-91"/>
    <w:qFormat/>
    <w:uiPriority w:val="0"/>
    <w:rPr>
      <w:rFonts w:hint="default" w:ascii="Times New Roman" w:hAnsi="Times New Roman" w:cs="Times New Roman"/>
      <w:sz w:val="10"/>
      <w:szCs w:val="10"/>
    </w:rPr>
  </w:style>
  <w:style w:type="character" w:customStyle="1" w:styleId="277">
    <w:name w:val="apple-style-span"/>
    <w:basedOn w:val="62"/>
    <w:qFormat/>
    <w:uiPriority w:val="0"/>
  </w:style>
  <w:style w:type="character" w:customStyle="1" w:styleId="278">
    <w:name w:val="style3"/>
    <w:qFormat/>
    <w:uiPriority w:val="0"/>
  </w:style>
  <w:style w:type="character" w:customStyle="1" w:styleId="279">
    <w:name w:val="cald-word1"/>
    <w:qFormat/>
    <w:uiPriority w:val="0"/>
    <w:rPr>
      <w:rFonts w:hint="default" w:ascii="Verdana" w:hAnsi="Verdana"/>
      <w:b/>
      <w:bCs/>
      <w:color w:val="005C9C"/>
      <w:sz w:val="27"/>
      <w:szCs w:val="27"/>
    </w:rPr>
  </w:style>
  <w:style w:type="character" w:customStyle="1" w:styleId="280">
    <w:name w:val="def-irreg1"/>
    <w:qFormat/>
    <w:uiPriority w:val="0"/>
    <w:rPr>
      <w:rFonts w:hint="default" w:ascii="Verdana" w:hAnsi="Verdana"/>
      <w:b/>
      <w:bCs/>
      <w:color w:val="333333"/>
      <w:sz w:val="24"/>
      <w:szCs w:val="24"/>
    </w:rPr>
  </w:style>
  <w:style w:type="character" w:customStyle="1" w:styleId="281">
    <w:name w:val="表格标题_"/>
    <w:link w:val="282"/>
    <w:qFormat/>
    <w:uiPriority w:val="0"/>
    <w:rPr>
      <w:rFonts w:ascii="黑体" w:eastAsia="黑体"/>
      <w:sz w:val="19"/>
      <w:szCs w:val="19"/>
      <w:shd w:val="clear" w:color="auto" w:fill="FFFFFF"/>
      <w:lang w:bidi="ar-SA"/>
    </w:rPr>
  </w:style>
  <w:style w:type="paragraph" w:customStyle="1" w:styleId="282">
    <w:name w:val="表格标题"/>
    <w:basedOn w:val="1"/>
    <w:link w:val="281"/>
    <w:qFormat/>
    <w:uiPriority w:val="0"/>
    <w:pPr>
      <w:widowControl/>
      <w:shd w:val="clear" w:color="auto" w:fill="FFFFFF"/>
      <w:spacing w:line="240" w:lineRule="atLeast"/>
      <w:jc w:val="left"/>
    </w:pPr>
    <w:rPr>
      <w:rFonts w:ascii="黑体" w:hAnsi="Times New Roman" w:eastAsia="黑体"/>
      <w:kern w:val="0"/>
      <w:sz w:val="19"/>
      <w:szCs w:val="19"/>
      <w:shd w:val="clear" w:color="auto" w:fill="FFFFFF"/>
      <w:lang w:val="zh-CN" w:eastAsia="zh-CN"/>
    </w:rPr>
  </w:style>
  <w:style w:type="character" w:customStyle="1" w:styleId="283">
    <w:name w:val="cald-definition1"/>
    <w:qFormat/>
    <w:uiPriority w:val="0"/>
    <w:rPr>
      <w:rFonts w:hint="default" w:ascii="Verdana" w:hAnsi="Verdana"/>
      <w:color w:val="000000"/>
      <w:sz w:val="24"/>
      <w:szCs w:val="24"/>
    </w:rPr>
  </w:style>
  <w:style w:type="character" w:customStyle="1" w:styleId="284">
    <w:name w:val="Italic"/>
    <w:qFormat/>
    <w:uiPriority w:val="0"/>
    <w:rPr>
      <w:rFonts w:ascii="Times New Roman" w:hAnsi="Times New Roman"/>
      <w:i/>
      <w:color w:val="000000"/>
      <w:szCs w:val="21"/>
    </w:rPr>
  </w:style>
  <w:style w:type="character" w:customStyle="1" w:styleId="285">
    <w:name w:val="标题 4 Char"/>
    <w:link w:val="6"/>
    <w:qFormat/>
    <w:uiPriority w:val="0"/>
    <w:rPr>
      <w:rFonts w:hAnsi="MS Sans Serif" w:eastAsia="宋体"/>
      <w:color w:val="000000"/>
      <w:kern w:val="2"/>
      <w:sz w:val="32"/>
      <w:szCs w:val="48"/>
      <w:lang w:val="en-US" w:eastAsia="zh-CN" w:bidi="ar-SA"/>
    </w:rPr>
  </w:style>
  <w:style w:type="character" w:customStyle="1" w:styleId="286">
    <w:name w:val="bd2"/>
    <w:basedOn w:val="62"/>
    <w:qFormat/>
    <w:uiPriority w:val="0"/>
  </w:style>
  <w:style w:type="character" w:customStyle="1" w:styleId="287">
    <w:name w:val=" Char Char20"/>
    <w:qFormat/>
    <w:uiPriority w:val="0"/>
    <w:rPr>
      <w:rFonts w:eastAsia="宋体"/>
      <w:kern w:val="2"/>
      <w:sz w:val="21"/>
      <w:szCs w:val="24"/>
      <w:lang w:val="en-US" w:eastAsia="zh-CN" w:bidi="ar-SA"/>
    </w:rPr>
  </w:style>
  <w:style w:type="character" w:customStyle="1" w:styleId="288">
    <w:name w:val="正文 宋体 四号"/>
    <w:qFormat/>
    <w:uiPriority w:val="0"/>
    <w:rPr>
      <w:rFonts w:ascii="宋体" w:hAnsi="宋体" w:eastAsia="宋体"/>
      <w:sz w:val="28"/>
    </w:rPr>
  </w:style>
  <w:style w:type="character" w:customStyle="1" w:styleId="289">
    <w:name w:val="gramtext1"/>
    <w:basedOn w:val="62"/>
    <w:qFormat/>
    <w:uiPriority w:val="0"/>
  </w:style>
  <w:style w:type="character" w:customStyle="1" w:styleId="290">
    <w:name w:val=" Char Char Char1 Char Char Char Char Char"/>
    <w:link w:val="291"/>
    <w:qFormat/>
    <w:uiPriority w:val="0"/>
    <w:rPr>
      <w:rFonts w:ascii="Verdana" w:hAnsi="Verdana" w:eastAsia="宋体"/>
      <w:sz w:val="21"/>
      <w:lang w:val="en-US" w:eastAsia="en-US" w:bidi="ar-SA"/>
    </w:rPr>
  </w:style>
  <w:style w:type="paragraph" w:customStyle="1" w:styleId="291">
    <w:name w:val=" Char Char Char1 Char Char Char Char"/>
    <w:basedOn w:val="1"/>
    <w:link w:val="290"/>
    <w:qFormat/>
    <w:uiPriority w:val="0"/>
    <w:pPr>
      <w:widowControl/>
      <w:spacing w:line="300" w:lineRule="auto"/>
      <w:ind w:firstLine="200" w:firstLineChars="200"/>
    </w:pPr>
    <w:rPr>
      <w:rFonts w:ascii="Verdana" w:hAnsi="Verdana"/>
      <w:kern w:val="0"/>
      <w:lang w:eastAsia="en-US"/>
    </w:rPr>
  </w:style>
  <w:style w:type="character" w:customStyle="1" w:styleId="292">
    <w:name w:val="a style17"/>
    <w:basedOn w:val="62"/>
    <w:qFormat/>
    <w:uiPriority w:val="0"/>
  </w:style>
  <w:style w:type="character" w:customStyle="1" w:styleId="293">
    <w:name w:val="def-label1"/>
    <w:qFormat/>
    <w:uiPriority w:val="0"/>
    <w:rPr>
      <w:rFonts w:hint="default" w:ascii="Verdana" w:hAnsi="Verdana"/>
      <w:color w:val="000000"/>
      <w:sz w:val="24"/>
      <w:szCs w:val="24"/>
    </w:rPr>
  </w:style>
  <w:style w:type="character" w:customStyle="1" w:styleId="294">
    <w:name w:val="ca-31"/>
    <w:qFormat/>
    <w:uiPriority w:val="0"/>
    <w:rPr>
      <w:rFonts w:hint="default" w:ascii="Times New Roman" w:hAnsi="Times New Roman" w:cs="Times New Roman"/>
      <w:color w:val="000000"/>
      <w:sz w:val="21"/>
      <w:szCs w:val="21"/>
    </w:rPr>
  </w:style>
  <w:style w:type="character" w:customStyle="1" w:styleId="295">
    <w:name w:val="maintext"/>
    <w:basedOn w:val="62"/>
    <w:qFormat/>
    <w:uiPriority w:val="0"/>
  </w:style>
  <w:style w:type="character" w:customStyle="1" w:styleId="296">
    <w:name w:val="批注文字 Char1"/>
    <w:semiHidden/>
    <w:qFormat/>
    <w:uiPriority w:val="0"/>
    <w:rPr>
      <w:rFonts w:ascii="Calibri" w:hAnsi="Calibri"/>
      <w:kern w:val="2"/>
      <w:sz w:val="21"/>
      <w:szCs w:val="22"/>
    </w:rPr>
  </w:style>
  <w:style w:type="character" w:customStyle="1" w:styleId="297">
    <w:name w:val="hidden1"/>
    <w:qFormat/>
    <w:uiPriority w:val="0"/>
    <w:rPr>
      <w:vanish/>
    </w:rPr>
  </w:style>
  <w:style w:type="character" w:customStyle="1" w:styleId="298">
    <w:name w:val="postbody"/>
    <w:basedOn w:val="62"/>
    <w:qFormat/>
    <w:uiPriority w:val="0"/>
  </w:style>
  <w:style w:type="character" w:customStyle="1" w:styleId="299">
    <w:name w:val="正文文本 (18)_"/>
    <w:link w:val="300"/>
    <w:qFormat/>
    <w:locked/>
    <w:uiPriority w:val="0"/>
    <w:rPr>
      <w:shd w:val="clear" w:color="auto" w:fill="FFFFFF"/>
      <w:lang w:bidi="ar-SA"/>
    </w:rPr>
  </w:style>
  <w:style w:type="paragraph" w:customStyle="1" w:styleId="300">
    <w:name w:val="正文文本 (18)1"/>
    <w:basedOn w:val="1"/>
    <w:link w:val="299"/>
    <w:qFormat/>
    <w:uiPriority w:val="0"/>
    <w:pPr>
      <w:widowControl/>
      <w:shd w:val="clear" w:color="auto" w:fill="FFFFFF"/>
      <w:spacing w:line="240" w:lineRule="atLeast"/>
      <w:jc w:val="left"/>
    </w:pPr>
    <w:rPr>
      <w:rFonts w:ascii="Times New Roman" w:hAnsi="Times New Roman"/>
      <w:kern w:val="0"/>
      <w:sz w:val="20"/>
      <w:shd w:val="clear" w:color="auto" w:fill="FFFFFF"/>
      <w:lang w:val="zh-CN" w:eastAsia="zh-CN"/>
    </w:rPr>
  </w:style>
  <w:style w:type="character" w:customStyle="1" w:styleId="301">
    <w:name w:val="question-title2"/>
    <w:basedOn w:val="62"/>
    <w:qFormat/>
    <w:uiPriority w:val="0"/>
  </w:style>
  <w:style w:type="character" w:customStyle="1" w:styleId="302">
    <w:name w:val="article1"/>
    <w:basedOn w:val="62"/>
    <w:qFormat/>
    <w:uiPriority w:val="0"/>
  </w:style>
  <w:style w:type="character" w:customStyle="1" w:styleId="303">
    <w:name w:val="at_51"/>
    <w:uiPriority w:val="0"/>
    <w:rPr>
      <w:rFonts w:hint="default" w:ascii="Arial" w:hAnsi="Arial" w:cs="Arial"/>
      <w:color w:val="000000"/>
      <w:sz w:val="18"/>
      <w:szCs w:val="18"/>
    </w:rPr>
  </w:style>
  <w:style w:type="character" w:customStyle="1" w:styleId="304">
    <w:name w:val="Chemical Italic"/>
    <w:qFormat/>
    <w:uiPriority w:val="0"/>
  </w:style>
  <w:style w:type="character" w:customStyle="1" w:styleId="305">
    <w:name w:val="正文文本 + 间距 0 pt2"/>
    <w:qFormat/>
    <w:uiPriority w:val="0"/>
    <w:rPr>
      <w:rFonts w:ascii="宋体" w:hAnsi="宋体" w:eastAsia="宋体" w:cs="宋体"/>
      <w:spacing w:val="0"/>
      <w:kern w:val="2"/>
      <w:sz w:val="21"/>
      <w:szCs w:val="21"/>
      <w:u w:val="single"/>
      <w:shd w:val="clear" w:color="auto" w:fill="FFFFFF"/>
      <w:lang w:val="en-US" w:eastAsia="en-US" w:bidi="ar-SA"/>
    </w:rPr>
  </w:style>
  <w:style w:type="character" w:customStyle="1" w:styleId="306">
    <w:name w:val="目录 (2)_"/>
    <w:link w:val="307"/>
    <w:qFormat/>
    <w:uiPriority w:val="0"/>
    <w:rPr>
      <w:rFonts w:ascii="黑体" w:eastAsia="黑体"/>
      <w:sz w:val="23"/>
      <w:szCs w:val="23"/>
      <w:shd w:val="clear" w:color="auto" w:fill="FFFFFF"/>
      <w:lang w:bidi="ar-SA"/>
    </w:rPr>
  </w:style>
  <w:style w:type="paragraph" w:customStyle="1" w:styleId="307">
    <w:name w:val="目录 (2)"/>
    <w:basedOn w:val="1"/>
    <w:link w:val="306"/>
    <w:qFormat/>
    <w:uiPriority w:val="0"/>
    <w:pPr>
      <w:widowControl/>
      <w:shd w:val="clear" w:color="auto" w:fill="FFFFFF"/>
      <w:spacing w:line="315" w:lineRule="exact"/>
      <w:jc w:val="left"/>
    </w:pPr>
    <w:rPr>
      <w:rFonts w:ascii="黑体" w:hAnsi="Times New Roman" w:eastAsia="黑体"/>
      <w:kern w:val="0"/>
      <w:sz w:val="23"/>
      <w:szCs w:val="23"/>
      <w:shd w:val="clear" w:color="auto" w:fill="FFFFFF"/>
      <w:lang w:val="zh-CN" w:eastAsia="zh-CN"/>
    </w:rPr>
  </w:style>
  <w:style w:type="character" w:customStyle="1" w:styleId="308">
    <w:name w:val="结束语 Char"/>
    <w:link w:val="21"/>
    <w:qFormat/>
    <w:uiPriority w:val="0"/>
    <w:rPr>
      <w:rFonts w:ascii="Calibri" w:hAnsi="Calibri"/>
      <w:kern w:val="2"/>
      <w:sz w:val="21"/>
    </w:rPr>
  </w:style>
  <w:style w:type="character" w:customStyle="1" w:styleId="309">
    <w:name w:val="story_cn txt-14"/>
    <w:qFormat/>
    <w:uiPriority w:val="0"/>
  </w:style>
  <w:style w:type="character" w:customStyle="1" w:styleId="310">
    <w:name w:val=" Char Char15"/>
    <w:uiPriority w:val="0"/>
    <w:rPr>
      <w:rFonts w:ascii="Arial" w:hAnsi="Arial" w:eastAsia="宋体" w:cs="Arial"/>
      <w:sz w:val="21"/>
      <w:szCs w:val="21"/>
      <w:lang w:val="en-US" w:eastAsia="zh-CN" w:bidi="ar-SA"/>
    </w:rPr>
  </w:style>
  <w:style w:type="character" w:customStyle="1" w:styleId="311">
    <w:name w:val="正文文本 (19)_"/>
    <w:link w:val="312"/>
    <w:uiPriority w:val="0"/>
    <w:rPr>
      <w:rFonts w:ascii="宋体" w:hAnsi="宋体"/>
      <w:i/>
      <w:iCs/>
      <w:sz w:val="9"/>
      <w:szCs w:val="9"/>
      <w:shd w:val="clear" w:color="auto" w:fill="FFFFFF"/>
      <w:lang w:bidi="ar-SA"/>
    </w:rPr>
  </w:style>
  <w:style w:type="paragraph" w:customStyle="1" w:styleId="312">
    <w:name w:val="正文文本 (19)"/>
    <w:basedOn w:val="1"/>
    <w:link w:val="311"/>
    <w:qFormat/>
    <w:uiPriority w:val="0"/>
    <w:pPr>
      <w:widowControl/>
      <w:shd w:val="clear" w:color="auto" w:fill="FFFFFF"/>
      <w:spacing w:before="240" w:after="240" w:line="240" w:lineRule="atLeast"/>
      <w:jc w:val="left"/>
    </w:pPr>
    <w:rPr>
      <w:rFonts w:ascii="宋体" w:hAnsi="宋体"/>
      <w:i/>
      <w:iCs/>
      <w:kern w:val="0"/>
      <w:sz w:val="9"/>
      <w:szCs w:val="9"/>
      <w:shd w:val="clear" w:color="auto" w:fill="FFFFFF"/>
    </w:rPr>
  </w:style>
  <w:style w:type="character" w:customStyle="1" w:styleId="313">
    <w:name w:val="large1"/>
    <w:qFormat/>
    <w:uiPriority w:val="0"/>
    <w:rPr>
      <w:rFonts w:hint="eastAsia" w:ascii="宋体" w:hAnsi="宋体" w:eastAsia="宋体"/>
      <w:sz w:val="22"/>
    </w:rPr>
  </w:style>
  <w:style w:type="character" w:customStyle="1" w:styleId="314">
    <w:name w:val=" Char Char14"/>
    <w:uiPriority w:val="0"/>
    <w:rPr>
      <w:b/>
      <w:bCs/>
      <w:kern w:val="44"/>
      <w:sz w:val="44"/>
      <w:szCs w:val="44"/>
    </w:rPr>
  </w:style>
  <w:style w:type="character" w:customStyle="1" w:styleId="315">
    <w:name w:val="正文文本 (19) + SimSun3"/>
    <w:qFormat/>
    <w:uiPriority w:val="0"/>
    <w:rPr>
      <w:rFonts w:ascii="宋体" w:hAnsi="宋体" w:eastAsia="宋体" w:cs="宋体"/>
      <w:i/>
      <w:iCs/>
      <w:sz w:val="23"/>
      <w:szCs w:val="23"/>
      <w:u w:val="none"/>
      <w:shd w:val="clear" w:color="auto" w:fill="FFFFFF"/>
      <w:lang w:bidi="ar-SA"/>
    </w:rPr>
  </w:style>
  <w:style w:type="character" w:customStyle="1" w:styleId="316">
    <w:name w:val="style2"/>
    <w:basedOn w:val="62"/>
    <w:uiPriority w:val="0"/>
  </w:style>
  <w:style w:type="character" w:customStyle="1" w:styleId="317">
    <w:name w:val=" Char Char29"/>
    <w:qFormat/>
    <w:uiPriority w:val="0"/>
    <w:rPr>
      <w:rFonts w:ascii="Arial" w:hAnsi="Arial" w:eastAsia="黑体"/>
      <w:b/>
      <w:bCs/>
      <w:kern w:val="2"/>
      <w:sz w:val="32"/>
      <w:szCs w:val="32"/>
      <w:lang w:val="en-US" w:eastAsia="zh-CN" w:bidi="ar-SA"/>
    </w:rPr>
  </w:style>
  <w:style w:type="character" w:customStyle="1" w:styleId="318">
    <w:name w:val="xl26"/>
    <w:basedOn w:val="62"/>
    <w:qFormat/>
    <w:uiPriority w:val="0"/>
  </w:style>
  <w:style w:type="character" w:customStyle="1" w:styleId="319">
    <w:name w:val="table0011"/>
    <w:qFormat/>
    <w:uiPriority w:val="0"/>
    <w:rPr>
      <w:sz w:val="21"/>
    </w:rPr>
  </w:style>
  <w:style w:type="character" w:customStyle="1" w:styleId="320">
    <w:name w:val=" Char Char31"/>
    <w:qFormat/>
    <w:uiPriority w:val="0"/>
    <w:rPr>
      <w:rFonts w:eastAsia="宋体"/>
      <w:sz w:val="18"/>
      <w:szCs w:val="18"/>
      <w:lang w:val="en-US" w:eastAsia="zh-CN" w:bidi="ar-SA"/>
    </w:rPr>
  </w:style>
  <w:style w:type="character" w:customStyle="1" w:styleId="321">
    <w:name w:val="line1"/>
    <w:uiPriority w:val="0"/>
    <w:rPr>
      <w:sz w:val="18"/>
    </w:rPr>
  </w:style>
  <w:style w:type="character" w:customStyle="1" w:styleId="322">
    <w:name w:val="c141"/>
    <w:qFormat/>
    <w:uiPriority w:val="0"/>
    <w:rPr>
      <w:rFonts w:hint="default" w:ascii="ˎ̥" w:hAnsi="ˎ̥"/>
      <w:color w:val="733900"/>
      <w:sz w:val="21"/>
      <w:szCs w:val="21"/>
    </w:rPr>
  </w:style>
  <w:style w:type="character" w:customStyle="1" w:styleId="323">
    <w:name w:val="正文文本 + 10 pt"/>
    <w:uiPriority w:val="0"/>
    <w:rPr>
      <w:rFonts w:ascii="黑体" w:hAnsi="Courier New" w:eastAsia="黑体" w:cs="黑体"/>
      <w:kern w:val="2"/>
      <w:sz w:val="20"/>
      <w:szCs w:val="20"/>
      <w:shd w:val="clear" w:color="auto" w:fill="FFFFFF"/>
      <w:lang w:val="en-US" w:eastAsia="zh-CN" w:bidi="ar-SA"/>
    </w:rPr>
  </w:style>
  <w:style w:type="character" w:customStyle="1" w:styleId="324">
    <w:name w:val="def-contents1"/>
    <w:uiPriority w:val="0"/>
  </w:style>
  <w:style w:type="character" w:customStyle="1" w:styleId="325">
    <w:name w:val="正文文本 (27)_"/>
    <w:link w:val="326"/>
    <w:qFormat/>
    <w:uiPriority w:val="0"/>
    <w:rPr>
      <w:sz w:val="16"/>
      <w:szCs w:val="16"/>
      <w:shd w:val="clear" w:color="auto" w:fill="FFFFFF"/>
      <w:lang w:bidi="ar-SA"/>
    </w:rPr>
  </w:style>
  <w:style w:type="paragraph" w:customStyle="1" w:styleId="326">
    <w:name w:val="正文文本 (27)1"/>
    <w:basedOn w:val="1"/>
    <w:link w:val="325"/>
    <w:qFormat/>
    <w:uiPriority w:val="0"/>
    <w:pPr>
      <w:widowControl/>
      <w:shd w:val="clear" w:color="auto" w:fill="FFFFFF"/>
      <w:spacing w:before="420" w:after="420" w:line="240" w:lineRule="atLeast"/>
      <w:jc w:val="left"/>
    </w:pPr>
    <w:rPr>
      <w:rFonts w:ascii="Times New Roman" w:hAnsi="Times New Roman"/>
      <w:kern w:val="0"/>
      <w:sz w:val="16"/>
      <w:szCs w:val="16"/>
      <w:shd w:val="clear" w:color="auto" w:fill="FFFFFF"/>
      <w:lang w:val="zh-CN" w:eastAsia="zh-CN"/>
    </w:rPr>
  </w:style>
  <w:style w:type="character" w:customStyle="1" w:styleId="327">
    <w:name w:val="def-word1"/>
    <w:qFormat/>
    <w:uiPriority w:val="0"/>
    <w:rPr>
      <w:rFonts w:hint="default" w:ascii="Verdana" w:hAnsi="Verdana"/>
      <w:b/>
      <w:bCs/>
      <w:color w:val="005C9C"/>
      <w:sz w:val="27"/>
      <w:szCs w:val="27"/>
    </w:rPr>
  </w:style>
  <w:style w:type="character" w:customStyle="1" w:styleId="328">
    <w:name w:val="Char Char Char1 Char Char Char Char Char"/>
    <w:link w:val="329"/>
    <w:locked/>
    <w:uiPriority w:val="0"/>
    <w:rPr>
      <w:rFonts w:ascii="Verdana" w:hAnsi="Verdana"/>
      <w:lang w:eastAsia="en-US" w:bidi="ar-SA"/>
    </w:rPr>
  </w:style>
  <w:style w:type="paragraph" w:customStyle="1" w:styleId="329">
    <w:name w:val="Char Char Char1 Char Char Char Char"/>
    <w:basedOn w:val="1"/>
    <w:link w:val="328"/>
    <w:qFormat/>
    <w:uiPriority w:val="0"/>
    <w:pPr>
      <w:widowControl/>
      <w:spacing w:line="300" w:lineRule="auto"/>
      <w:ind w:firstLine="200" w:firstLineChars="200"/>
    </w:pPr>
    <w:rPr>
      <w:rFonts w:ascii="Verdana" w:hAnsi="Verdana"/>
      <w:kern w:val="0"/>
      <w:sz w:val="20"/>
      <w:lang w:val="zh-CN" w:eastAsia="en-US"/>
    </w:rPr>
  </w:style>
  <w:style w:type="character" w:customStyle="1" w:styleId="330">
    <w:name w:val="trans"/>
    <w:basedOn w:val="62"/>
    <w:qFormat/>
    <w:uiPriority w:val="0"/>
  </w:style>
  <w:style w:type="character" w:customStyle="1" w:styleId="331">
    <w:name w:val="正文文本 (13) + 宋体"/>
    <w:uiPriority w:val="0"/>
    <w:rPr>
      <w:rFonts w:ascii="宋体" w:eastAsia="宋体" w:cs="宋体"/>
      <w:spacing w:val="0"/>
      <w:sz w:val="20"/>
      <w:szCs w:val="20"/>
      <w:shd w:val="clear" w:color="auto" w:fill="FFFFFF"/>
      <w:lang w:bidi="ar-SA"/>
    </w:rPr>
  </w:style>
  <w:style w:type="character" w:customStyle="1" w:styleId="332">
    <w:name w:val="样式2 Char"/>
    <w:link w:val="333"/>
    <w:qFormat/>
    <w:uiPriority w:val="0"/>
    <w:rPr>
      <w:rFonts w:eastAsia="宋体"/>
      <w:sz w:val="18"/>
      <w:szCs w:val="18"/>
      <w:lang w:val="en-US" w:eastAsia="zh-CN" w:bidi="ar-SA"/>
    </w:rPr>
  </w:style>
  <w:style w:type="paragraph" w:customStyle="1" w:styleId="333">
    <w:name w:val="样式2"/>
    <w:basedOn w:val="37"/>
    <w:link w:val="332"/>
    <w:qFormat/>
    <w:uiPriority w:val="0"/>
    <w:pPr>
      <w:framePr w:hSpace="180" w:wrap="around" w:vAnchor="text" w:hAnchor="margin" w:xAlign="center" w:y="152"/>
      <w:pBdr>
        <w:bottom w:val="none" w:color="auto" w:sz="0" w:space="0"/>
      </w:pBdr>
      <w:adjustRightInd w:val="0"/>
      <w:spacing w:line="312" w:lineRule="atLeast"/>
      <w:jc w:val="both"/>
      <w:textAlignment w:val="baseline"/>
    </w:pPr>
    <w:rPr>
      <w:kern w:val="0"/>
    </w:rPr>
  </w:style>
  <w:style w:type="character" w:customStyle="1" w:styleId="334">
    <w:name w:val="highlight1"/>
    <w:qFormat/>
    <w:uiPriority w:val="0"/>
    <w:rPr>
      <w:sz w:val="21"/>
      <w:szCs w:val="21"/>
    </w:rPr>
  </w:style>
  <w:style w:type="character" w:customStyle="1" w:styleId="335">
    <w:name w:val="textfont1"/>
    <w:qFormat/>
    <w:uiPriority w:val="0"/>
  </w:style>
  <w:style w:type="character" w:customStyle="1" w:styleId="336">
    <w:name w:val="正文文本 2 Char1"/>
    <w:semiHidden/>
    <w:uiPriority w:val="0"/>
    <w:rPr>
      <w:rFonts w:ascii="Times New Roman" w:hAnsi="Times New Roman" w:eastAsia="宋体" w:cs="Times New Roman"/>
      <w:kern w:val="0"/>
      <w:szCs w:val="20"/>
    </w:rPr>
  </w:style>
  <w:style w:type="character" w:customStyle="1" w:styleId="337">
    <w:name w:val="正文 + 宋体 Char"/>
    <w:link w:val="338"/>
    <w:qFormat/>
    <w:uiPriority w:val="0"/>
    <w:rPr>
      <w:rFonts w:ascii="宋体" w:hAnsi="宋体" w:eastAsia="宋体" w:cs="Courier New"/>
      <w:kern w:val="2"/>
      <w:sz w:val="21"/>
      <w:szCs w:val="21"/>
      <w:lang w:val="en-US" w:eastAsia="zh-CN" w:bidi="ar-SA"/>
    </w:rPr>
  </w:style>
  <w:style w:type="paragraph" w:customStyle="1" w:styleId="338">
    <w:name w:val="正文 + 宋体"/>
    <w:basedOn w:val="29"/>
    <w:link w:val="337"/>
    <w:qFormat/>
    <w:uiPriority w:val="0"/>
    <w:pPr>
      <w:jc w:val="left"/>
    </w:pPr>
    <w:rPr>
      <w:rFonts w:hAnsi="宋体" w:cs="Courier New"/>
      <w:szCs w:val="21"/>
    </w:rPr>
  </w:style>
  <w:style w:type="character" w:customStyle="1" w:styleId="339">
    <w:name w:val="正文文本 (3) + 黑体"/>
    <w:qFormat/>
    <w:uiPriority w:val="0"/>
    <w:rPr>
      <w:rFonts w:ascii="黑体" w:hAnsi="楷体_GB2312" w:eastAsia="黑体" w:cs="黑体"/>
      <w:sz w:val="20"/>
      <w:szCs w:val="20"/>
      <w:shd w:val="clear" w:color="auto" w:fill="FFFFFF"/>
      <w:lang w:bidi="ar-SA"/>
    </w:rPr>
  </w:style>
  <w:style w:type="character" w:customStyle="1" w:styleId="340">
    <w:name w:val="zhenwen1"/>
    <w:qFormat/>
    <w:uiPriority w:val="0"/>
    <w:rPr>
      <w:sz w:val="18"/>
    </w:rPr>
  </w:style>
  <w:style w:type="character" w:customStyle="1" w:styleId="341">
    <w:name w:val="unnamed1"/>
    <w:basedOn w:val="62"/>
    <w:uiPriority w:val="0"/>
  </w:style>
  <w:style w:type="character" w:customStyle="1" w:styleId="342">
    <w:name w:val="f14"/>
    <w:basedOn w:val="62"/>
    <w:qFormat/>
    <w:uiPriority w:val="0"/>
  </w:style>
  <w:style w:type="character" w:customStyle="1" w:styleId="343">
    <w:name w:val="页脚 Char Char"/>
    <w:qFormat/>
    <w:uiPriority w:val="0"/>
    <w:rPr>
      <w:kern w:val="2"/>
      <w:sz w:val="18"/>
      <w:szCs w:val="18"/>
      <w:lang w:bidi="ar-SA"/>
    </w:rPr>
  </w:style>
  <w:style w:type="character" w:customStyle="1" w:styleId="344">
    <w:name w:val="页眉 Char Char"/>
    <w:qFormat/>
    <w:uiPriority w:val="0"/>
    <w:rPr>
      <w:kern w:val="2"/>
      <w:sz w:val="18"/>
      <w:szCs w:val="18"/>
      <w:lang w:bidi="ar-SA"/>
    </w:rPr>
  </w:style>
  <w:style w:type="character" w:customStyle="1" w:styleId="345">
    <w:name w:val="标题 5 Char"/>
    <w:link w:val="7"/>
    <w:qFormat/>
    <w:uiPriority w:val="0"/>
    <w:rPr>
      <w:rFonts w:eastAsia="宋体"/>
      <w:b/>
      <w:kern w:val="2"/>
      <w:sz w:val="28"/>
      <w:lang w:val="en-US" w:eastAsia="zh-CN" w:bidi="ar-SA"/>
    </w:rPr>
  </w:style>
  <w:style w:type="character" w:customStyle="1" w:styleId="346">
    <w:name w:val="arm-query1"/>
    <w:uiPriority w:val="0"/>
    <w:rPr>
      <w:b/>
      <w:color w:val="27A97B"/>
      <w:sz w:val="24"/>
      <w:szCs w:val="24"/>
    </w:rPr>
  </w:style>
  <w:style w:type="character" w:customStyle="1" w:styleId="347">
    <w:name w:val="detailtitle1"/>
    <w:qFormat/>
    <w:uiPriority w:val="0"/>
    <w:rPr>
      <w:rFonts w:hint="default" w:ascii="ˎ̥" w:hAnsi="ˎ̥"/>
      <w:sz w:val="36"/>
      <w:szCs w:val="36"/>
    </w:rPr>
  </w:style>
  <w:style w:type="character" w:customStyle="1" w:styleId="348">
    <w:name w:val="span_content"/>
    <w:basedOn w:val="62"/>
    <w:qFormat/>
    <w:uiPriority w:val="0"/>
  </w:style>
  <w:style w:type="character" w:customStyle="1" w:styleId="349">
    <w:name w:val="目录 (2) + Tahoma"/>
    <w:qFormat/>
    <w:uiPriority w:val="0"/>
    <w:rPr>
      <w:rFonts w:ascii="Tahoma" w:hAnsi="Tahoma" w:eastAsia="黑体" w:cs="Tahoma"/>
      <w:sz w:val="15"/>
      <w:szCs w:val="15"/>
      <w:shd w:val="clear" w:color="auto" w:fill="FFFFFF"/>
      <w:lang w:bidi="ar-SA"/>
    </w:rPr>
  </w:style>
  <w:style w:type="character" w:customStyle="1" w:styleId="350">
    <w:name w:val="标题 Char"/>
    <w:link w:val="49"/>
    <w:qFormat/>
    <w:locked/>
    <w:uiPriority w:val="10"/>
    <w:rPr>
      <w:rFonts w:ascii="Arial" w:hAnsi="Arial" w:eastAsia="宋体" w:cs="Arial"/>
      <w:b/>
      <w:bCs/>
      <w:kern w:val="2"/>
      <w:sz w:val="32"/>
      <w:szCs w:val="32"/>
      <w:lang w:val="en-US" w:eastAsia="zh-CN" w:bidi="ar-SA"/>
    </w:rPr>
  </w:style>
  <w:style w:type="character" w:customStyle="1" w:styleId="351">
    <w:name w:val="Char Char6"/>
    <w:qFormat/>
    <w:locked/>
    <w:uiPriority w:val="0"/>
    <w:rPr>
      <w:rFonts w:ascii="仿宋_GB2312" w:eastAsia="仿宋_GB2312"/>
      <w:kern w:val="2"/>
      <w:sz w:val="21"/>
      <w:szCs w:val="24"/>
      <w:lang w:val="en-US" w:eastAsia="zh-CN" w:bidi="ar-SA"/>
    </w:rPr>
  </w:style>
  <w:style w:type="character" w:customStyle="1" w:styleId="352">
    <w:name w:val=" Char Char19"/>
    <w:qFormat/>
    <w:uiPriority w:val="0"/>
    <w:rPr>
      <w:sz w:val="18"/>
      <w:szCs w:val="18"/>
    </w:rPr>
  </w:style>
  <w:style w:type="character" w:customStyle="1" w:styleId="353">
    <w:name w:val="正文文本 (3) + 宋体6"/>
    <w:qFormat/>
    <w:uiPriority w:val="0"/>
    <w:rPr>
      <w:rFonts w:ascii="宋体" w:hAnsi="楷体_GB2312" w:eastAsia="宋体" w:cs="宋体"/>
      <w:sz w:val="20"/>
      <w:szCs w:val="20"/>
      <w:shd w:val="clear" w:color="auto" w:fill="FFFFFF"/>
      <w:lang w:bidi="ar-SA"/>
    </w:rPr>
  </w:style>
  <w:style w:type="character" w:customStyle="1" w:styleId="354">
    <w:name w:val="newscont1"/>
    <w:qFormat/>
    <w:uiPriority w:val="0"/>
    <w:rPr>
      <w:rFonts w:hint="default" w:ascii="ˎ̥" w:hAnsi="ˎ̥"/>
      <w:color w:val="000000"/>
      <w:sz w:val="17"/>
    </w:rPr>
  </w:style>
  <w:style w:type="character" w:customStyle="1" w:styleId="355">
    <w:name w:val="正文文本 (3) + 宋体4"/>
    <w:qFormat/>
    <w:uiPriority w:val="0"/>
    <w:rPr>
      <w:rFonts w:ascii="宋体" w:hAnsi="宋体" w:cs="宋体"/>
      <w:sz w:val="20"/>
      <w:szCs w:val="20"/>
      <w:shd w:val="clear" w:color="auto" w:fill="FFFFFF"/>
      <w:lang w:val="en-US" w:eastAsia="en-US" w:bidi="ar-SA"/>
    </w:rPr>
  </w:style>
  <w:style w:type="character" w:customStyle="1" w:styleId="356">
    <w:name w:val="页眉 Char"/>
    <w:link w:val="37"/>
    <w:qFormat/>
    <w:uiPriority w:val="0"/>
    <w:rPr>
      <w:rFonts w:eastAsia="宋体"/>
      <w:kern w:val="2"/>
      <w:sz w:val="18"/>
      <w:szCs w:val="18"/>
      <w:lang w:val="en-US" w:eastAsia="zh-CN" w:bidi="ar-SA"/>
    </w:rPr>
  </w:style>
  <w:style w:type="character" w:customStyle="1" w:styleId="357">
    <w:name w:val="正文文本 (2)_"/>
    <w:link w:val="358"/>
    <w:qFormat/>
    <w:uiPriority w:val="0"/>
    <w:rPr>
      <w:rFonts w:ascii="楷体_GB2312" w:eastAsia="楷体_GB2312"/>
      <w:sz w:val="25"/>
      <w:szCs w:val="25"/>
      <w:shd w:val="clear" w:color="auto" w:fill="FFFFFF"/>
      <w:lang w:bidi="ar-SA"/>
    </w:rPr>
  </w:style>
  <w:style w:type="paragraph" w:customStyle="1" w:styleId="358">
    <w:name w:val="正文文本 (2)"/>
    <w:basedOn w:val="1"/>
    <w:link w:val="357"/>
    <w:qFormat/>
    <w:uiPriority w:val="0"/>
    <w:pPr>
      <w:widowControl/>
      <w:shd w:val="clear" w:color="auto" w:fill="FFFFFF"/>
      <w:spacing w:line="240" w:lineRule="atLeast"/>
      <w:jc w:val="left"/>
    </w:pPr>
    <w:rPr>
      <w:rFonts w:ascii="楷体_GB2312" w:hAnsi="Times New Roman" w:eastAsia="楷体_GB2312"/>
      <w:kern w:val="0"/>
      <w:sz w:val="25"/>
      <w:szCs w:val="25"/>
      <w:shd w:val="clear" w:color="auto" w:fill="FFFFFF"/>
      <w:lang w:val="zh-CN" w:eastAsia="zh-CN"/>
    </w:rPr>
  </w:style>
  <w:style w:type="character" w:customStyle="1" w:styleId="359">
    <w:name w:val="postcontent1"/>
    <w:qFormat/>
    <w:uiPriority w:val="0"/>
    <w:rPr>
      <w:color w:val="000000"/>
      <w:sz w:val="21"/>
      <w:szCs w:val="21"/>
    </w:rPr>
  </w:style>
  <w:style w:type="character" w:customStyle="1" w:styleId="360">
    <w:name w:val="标题 #3 (2) + 10.5 pt"/>
    <w:qFormat/>
    <w:uiPriority w:val="0"/>
    <w:rPr>
      <w:b/>
      <w:bCs/>
      <w:spacing w:val="0"/>
      <w:sz w:val="21"/>
      <w:szCs w:val="21"/>
      <w:shd w:val="clear" w:color="auto" w:fill="FFFFFF"/>
    </w:rPr>
  </w:style>
  <w:style w:type="character" w:customStyle="1" w:styleId="361">
    <w:name w:val="msoins"/>
    <w:qFormat/>
    <w:uiPriority w:val="0"/>
  </w:style>
  <w:style w:type="character" w:customStyle="1" w:styleId="362">
    <w:name w:val="表格标题 (5)_"/>
    <w:link w:val="363"/>
    <w:qFormat/>
    <w:uiPriority w:val="0"/>
    <w:rPr>
      <w:rFonts w:ascii="Constantia" w:hAnsi="Constantia" w:eastAsia="Constantia" w:cs="Constantia"/>
      <w:shd w:val="clear" w:color="auto" w:fill="FFFFFF"/>
      <w:lang w:eastAsia="en-US" w:bidi="en-US"/>
    </w:rPr>
  </w:style>
  <w:style w:type="paragraph" w:customStyle="1" w:styleId="363">
    <w:name w:val="表格标题 (5)"/>
    <w:basedOn w:val="1"/>
    <w:link w:val="362"/>
    <w:qFormat/>
    <w:uiPriority w:val="0"/>
    <w:pPr>
      <w:shd w:val="clear" w:color="auto" w:fill="FFFFFF"/>
      <w:spacing w:line="0" w:lineRule="atLeast"/>
    </w:pPr>
    <w:rPr>
      <w:rFonts w:ascii="Constantia" w:hAnsi="Constantia" w:eastAsia="Constantia" w:cs="Constantia"/>
      <w:kern w:val="0"/>
      <w:sz w:val="20"/>
      <w:lang w:val="zh-CN" w:eastAsia="en-US" w:bidi="en-US"/>
    </w:rPr>
  </w:style>
  <w:style w:type="character" w:customStyle="1" w:styleId="364">
    <w:name w:val="ok21"/>
    <w:qFormat/>
    <w:uiPriority w:val="0"/>
    <w:rPr>
      <w:rFonts w:hint="eastAsia" w:ascii="宋体" w:hAnsi="宋体" w:eastAsia="宋体"/>
      <w:color w:val="000000"/>
      <w:sz w:val="24"/>
    </w:rPr>
  </w:style>
  <w:style w:type="character" w:customStyle="1" w:styleId="365">
    <w:name w:val="页脚 Char1"/>
    <w:uiPriority w:val="0"/>
    <w:rPr>
      <w:sz w:val="18"/>
      <w:szCs w:val="18"/>
    </w:rPr>
  </w:style>
  <w:style w:type="character" w:customStyle="1" w:styleId="366">
    <w:name w:val="正文文本 Char1"/>
    <w:semiHidden/>
    <w:uiPriority w:val="0"/>
    <w:rPr>
      <w:rFonts w:ascii="Calibri" w:hAnsi="Calibri"/>
      <w:kern w:val="2"/>
      <w:sz w:val="21"/>
      <w:szCs w:val="22"/>
    </w:rPr>
  </w:style>
  <w:style w:type="character" w:customStyle="1" w:styleId="367">
    <w:name w:val="def-grammar1"/>
    <w:qFormat/>
    <w:uiPriority w:val="0"/>
    <w:rPr>
      <w:rFonts w:hint="default" w:ascii="Verdana" w:hAnsi="Verdana"/>
      <w:color w:val="333333"/>
      <w:sz w:val="24"/>
      <w:szCs w:val="24"/>
    </w:rPr>
  </w:style>
  <w:style w:type="character" w:customStyle="1" w:styleId="368">
    <w:name w:val="标题 7 Char1"/>
    <w:semiHidden/>
    <w:qFormat/>
    <w:uiPriority w:val="0"/>
    <w:rPr>
      <w:b/>
      <w:bCs/>
      <w:sz w:val="24"/>
      <w:szCs w:val="24"/>
    </w:rPr>
  </w:style>
  <w:style w:type="character" w:customStyle="1" w:styleId="369">
    <w:name w:val="正文文本 (13)_"/>
    <w:link w:val="370"/>
    <w:qFormat/>
    <w:uiPriority w:val="0"/>
    <w:rPr>
      <w:spacing w:val="20"/>
      <w:sz w:val="15"/>
      <w:szCs w:val="15"/>
      <w:shd w:val="clear" w:color="auto" w:fill="FFFFFF"/>
      <w:lang w:bidi="ar-SA"/>
    </w:rPr>
  </w:style>
  <w:style w:type="paragraph" w:customStyle="1" w:styleId="370">
    <w:name w:val="正文文本 (13)"/>
    <w:basedOn w:val="1"/>
    <w:link w:val="369"/>
    <w:qFormat/>
    <w:uiPriority w:val="0"/>
    <w:pPr>
      <w:widowControl/>
      <w:shd w:val="clear" w:color="auto" w:fill="FFFFFF"/>
      <w:spacing w:after="420" w:line="240" w:lineRule="atLeast"/>
      <w:ind w:hanging="380"/>
    </w:pPr>
    <w:rPr>
      <w:rFonts w:ascii="Times New Roman" w:hAnsi="Times New Roman"/>
      <w:spacing w:val="20"/>
      <w:kern w:val="0"/>
      <w:sz w:val="15"/>
      <w:szCs w:val="15"/>
      <w:shd w:val="clear" w:color="auto" w:fill="FFFFFF"/>
      <w:lang w:val="zh-CN" w:eastAsia="zh-CN"/>
    </w:rPr>
  </w:style>
  <w:style w:type="character" w:customStyle="1" w:styleId="371">
    <w:name w:val="标题 1 Char1"/>
    <w:qFormat/>
    <w:uiPriority w:val="0"/>
    <w:rPr>
      <w:b/>
      <w:bCs/>
      <w:kern w:val="44"/>
      <w:sz w:val="44"/>
      <w:szCs w:val="44"/>
    </w:rPr>
  </w:style>
  <w:style w:type="character" w:customStyle="1" w:styleId="372">
    <w:name w:val="选项2 Char"/>
    <w:link w:val="373"/>
    <w:qFormat/>
    <w:uiPriority w:val="0"/>
    <w:rPr>
      <w:kern w:val="2"/>
      <w:sz w:val="21"/>
      <w:lang w:bidi="ar-SA"/>
    </w:rPr>
  </w:style>
  <w:style w:type="paragraph" w:customStyle="1" w:styleId="373">
    <w:name w:val="选项2"/>
    <w:basedOn w:val="1"/>
    <w:link w:val="372"/>
    <w:qFormat/>
    <w:uiPriority w:val="0"/>
    <w:pPr>
      <w:tabs>
        <w:tab w:val="left" w:pos="4620"/>
      </w:tabs>
      <w:ind w:left="840" w:leftChars="200" w:hanging="420" w:hangingChars="200"/>
    </w:pPr>
    <w:rPr>
      <w:rFonts w:ascii="Times New Roman" w:hAnsi="Times New Roman"/>
      <w:lang w:val="zh-CN" w:eastAsia="zh-CN"/>
    </w:rPr>
  </w:style>
  <w:style w:type="character" w:customStyle="1" w:styleId="374">
    <w:name w:val="at_101"/>
    <w:qFormat/>
    <w:uiPriority w:val="0"/>
    <w:rPr>
      <w:rFonts w:hint="default" w:ascii="Arial" w:hAnsi="Arial" w:cs="Arial"/>
      <w:color w:val="000000"/>
      <w:sz w:val="24"/>
      <w:szCs w:val="24"/>
    </w:rPr>
  </w:style>
  <w:style w:type="character" w:customStyle="1" w:styleId="375">
    <w:name w:val="正文文本 (5) + 10.5 pt3"/>
    <w:qFormat/>
    <w:uiPriority w:val="0"/>
    <w:rPr>
      <w:sz w:val="21"/>
      <w:szCs w:val="21"/>
      <w:shd w:val="clear" w:color="auto" w:fill="FFFFFF"/>
      <w:lang w:bidi="ar-SA"/>
    </w:rPr>
  </w:style>
  <w:style w:type="character" w:customStyle="1" w:styleId="376">
    <w:name w:val="正文首行缩进 Char1"/>
    <w:semiHidden/>
    <w:qFormat/>
    <w:uiPriority w:val="0"/>
  </w:style>
  <w:style w:type="character" w:customStyle="1" w:styleId="377">
    <w:name w:val="p51"/>
    <w:uiPriority w:val="0"/>
    <w:rPr>
      <w:sz w:val="22"/>
      <w:szCs w:val="22"/>
    </w:rPr>
  </w:style>
  <w:style w:type="character" w:customStyle="1" w:styleId="378">
    <w:name w:val="p3"/>
    <w:basedOn w:val="62"/>
    <w:qFormat/>
    <w:uiPriority w:val="0"/>
  </w:style>
  <w:style w:type="character" w:customStyle="1" w:styleId="379">
    <w:name w:val="style31"/>
    <w:qFormat/>
    <w:uiPriority w:val="0"/>
    <w:rPr>
      <w:sz w:val="18"/>
      <w:szCs w:val="18"/>
    </w:rPr>
  </w:style>
  <w:style w:type="character" w:customStyle="1" w:styleId="380">
    <w:name w:val="表格标题 + 10 pt"/>
    <w:qFormat/>
    <w:uiPriority w:val="0"/>
    <w:rPr>
      <w:rFonts w:ascii="黑体" w:eastAsia="黑体"/>
      <w:sz w:val="20"/>
      <w:szCs w:val="20"/>
      <w:shd w:val="clear" w:color="auto" w:fill="FFFFFF"/>
      <w:lang w:bidi="ar-SA"/>
    </w:rPr>
  </w:style>
  <w:style w:type="character" w:customStyle="1" w:styleId="381">
    <w:name w:val="big"/>
    <w:basedOn w:val="62"/>
    <w:qFormat/>
    <w:uiPriority w:val="0"/>
  </w:style>
  <w:style w:type="character" w:customStyle="1" w:styleId="382">
    <w:name w:val="def-xref"/>
    <w:qFormat/>
    <w:uiPriority w:val="0"/>
  </w:style>
  <w:style w:type="character" w:customStyle="1" w:styleId="383">
    <w:name w:val="正文文本 (2) + Constantia"/>
    <w:uiPriority w:val="0"/>
    <w:rPr>
      <w:rFonts w:ascii="Constantia" w:hAnsi="Constantia" w:eastAsia="Constantia" w:cs="Constantia"/>
      <w:color w:val="000000"/>
      <w:spacing w:val="0"/>
      <w:w w:val="100"/>
      <w:position w:val="0"/>
      <w:sz w:val="25"/>
      <w:szCs w:val="25"/>
      <w:shd w:val="clear" w:color="auto" w:fill="FFFFFF"/>
      <w:lang w:val="en-US" w:eastAsia="en-US" w:bidi="en-US"/>
    </w:rPr>
  </w:style>
  <w:style w:type="character" w:customStyle="1" w:styleId="384">
    <w:name w:val="答案 Char"/>
    <w:link w:val="385"/>
    <w:qFormat/>
    <w:uiPriority w:val="0"/>
    <w:rPr>
      <w:rFonts w:eastAsia="宋体"/>
      <w:color w:val="0000FF"/>
      <w:kern w:val="44"/>
      <w:sz w:val="21"/>
      <w:szCs w:val="21"/>
      <w:lang w:val="en-US" w:eastAsia="zh-CN" w:bidi="ar-SA"/>
    </w:rPr>
  </w:style>
  <w:style w:type="paragraph" w:customStyle="1" w:styleId="385">
    <w:name w:val="答案"/>
    <w:basedOn w:val="1"/>
    <w:link w:val="384"/>
    <w:qFormat/>
    <w:uiPriority w:val="0"/>
    <w:pPr>
      <w:textAlignment w:val="center"/>
      <w:outlineLvl w:val="6"/>
    </w:pPr>
    <w:rPr>
      <w:rFonts w:ascii="Times New Roman" w:hAnsi="Times New Roman"/>
      <w:color w:val="0000FF"/>
      <w:kern w:val="44"/>
      <w:szCs w:val="21"/>
    </w:rPr>
  </w:style>
  <w:style w:type="character" w:customStyle="1" w:styleId="386">
    <w:name w:val="标题 2 Char1"/>
    <w:link w:val="3"/>
    <w:locked/>
    <w:uiPriority w:val="0"/>
    <w:rPr>
      <w:rFonts w:ascii="Arial" w:hAnsi="Arial" w:eastAsia="黑体"/>
      <w:b/>
      <w:bCs/>
      <w:kern w:val="2"/>
      <w:sz w:val="32"/>
      <w:szCs w:val="32"/>
      <w:lang w:val="en-US" w:eastAsia="zh-CN" w:bidi="ar-SA"/>
    </w:rPr>
  </w:style>
  <w:style w:type="character" w:customStyle="1" w:styleId="387">
    <w:name w:val="content_14px1"/>
    <w:uiPriority w:val="0"/>
    <w:rPr>
      <w:sz w:val="21"/>
    </w:rPr>
  </w:style>
  <w:style w:type="character" w:customStyle="1" w:styleId="388">
    <w:name w:val="正文文本 (16) + 间距 -1 pt"/>
    <w:qFormat/>
    <w:uiPriority w:val="0"/>
    <w:rPr>
      <w:rFonts w:ascii="宋体" w:eastAsia="宋体" w:cs="宋体"/>
      <w:spacing w:val="-20"/>
      <w:sz w:val="23"/>
      <w:szCs w:val="23"/>
      <w:u w:val="none"/>
      <w:shd w:val="clear" w:color="auto" w:fill="FFFFFF"/>
      <w:lang w:bidi="ar-SA"/>
    </w:rPr>
  </w:style>
  <w:style w:type="character" w:customStyle="1" w:styleId="389">
    <w:name w:val="p1481"/>
    <w:qFormat/>
    <w:uiPriority w:val="0"/>
    <w:rPr>
      <w:color w:val="515151"/>
      <w:sz w:val="22"/>
      <w:szCs w:val="22"/>
    </w:rPr>
  </w:style>
  <w:style w:type="character" w:customStyle="1" w:styleId="390">
    <w:name w:val="正文文本 (6) + 10.5 pt"/>
    <w:qFormat/>
    <w:uiPriority w:val="0"/>
    <w:rPr>
      <w:rFonts w:ascii="宋体" w:hAnsi="宋体" w:cs="宋体"/>
      <w:b/>
      <w:bCs/>
      <w:spacing w:val="0"/>
      <w:sz w:val="21"/>
      <w:szCs w:val="21"/>
      <w:shd w:val="clear" w:color="auto" w:fill="FFFFFF"/>
    </w:rPr>
  </w:style>
  <w:style w:type="character" w:customStyle="1" w:styleId="391">
    <w:name w:val="wbfaqquetext1"/>
    <w:qFormat/>
    <w:uiPriority w:val="0"/>
    <w:rPr>
      <w:rFonts w:hint="default" w:ascii="Verdana" w:hAnsi="Verdana"/>
      <w:color w:val="006699"/>
      <w:sz w:val="16"/>
      <w:szCs w:val="16"/>
    </w:rPr>
  </w:style>
  <w:style w:type="character" w:customStyle="1" w:styleId="392">
    <w:name w:val="lh171"/>
    <w:basedOn w:val="62"/>
    <w:qFormat/>
    <w:uiPriority w:val="0"/>
  </w:style>
  <w:style w:type="character" w:customStyle="1" w:styleId="393">
    <w:name w:val="t11"/>
    <w:qFormat/>
    <w:uiPriority w:val="0"/>
    <w:rPr>
      <w:color w:val="5A7060"/>
    </w:rPr>
  </w:style>
  <w:style w:type="character" w:customStyle="1" w:styleId="394">
    <w:name w:val="nr2"/>
    <w:qFormat/>
    <w:uiPriority w:val="0"/>
    <w:rPr>
      <w:rFonts w:hint="default" w:ascii="ˎ̥" w:hAnsi="ˎ̥"/>
      <w:color w:val="666666"/>
      <w:sz w:val="21"/>
      <w:szCs w:val="21"/>
      <w:u w:val="none"/>
    </w:rPr>
  </w:style>
  <w:style w:type="character" w:customStyle="1" w:styleId="395">
    <w:name w:val="Default Char"/>
    <w:link w:val="396"/>
    <w:qFormat/>
    <w:uiPriority w:val="0"/>
    <w:rPr>
      <w:rFonts w:ascii="宋体" w:cs="宋体"/>
      <w:color w:val="000000"/>
      <w:sz w:val="24"/>
      <w:szCs w:val="24"/>
      <w:lang w:val="en-US" w:eastAsia="zh-CN" w:bidi="ar-SA"/>
    </w:rPr>
  </w:style>
  <w:style w:type="paragraph" w:customStyle="1" w:styleId="396">
    <w:name w:val="Default"/>
    <w:link w:val="395"/>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397">
    <w:name w:val="search_content1"/>
    <w:qFormat/>
    <w:uiPriority w:val="0"/>
    <w:rPr>
      <w:sz w:val="13"/>
      <w:szCs w:val="13"/>
    </w:rPr>
  </w:style>
  <w:style w:type="character" w:customStyle="1" w:styleId="398">
    <w:name w:val="Char Char2"/>
    <w:locked/>
    <w:uiPriority w:val="99"/>
    <w:rPr>
      <w:rFonts w:eastAsia="宋体"/>
      <w:kern w:val="2"/>
      <w:sz w:val="18"/>
      <w:szCs w:val="18"/>
      <w:lang w:val="en-US" w:eastAsia="zh-CN" w:bidi="ar-SA"/>
    </w:rPr>
  </w:style>
  <w:style w:type="character" w:customStyle="1" w:styleId="399">
    <w:name w:val="页眉 Char1"/>
    <w:uiPriority w:val="0"/>
    <w:rPr>
      <w:rFonts w:ascii="Calibri" w:hAnsi="Calibri"/>
      <w:kern w:val="2"/>
      <w:sz w:val="18"/>
      <w:szCs w:val="18"/>
    </w:rPr>
  </w:style>
  <w:style w:type="character" w:customStyle="1" w:styleId="400">
    <w:name w:val="样式 (复杂脚本)五号"/>
    <w:uiPriority w:val="0"/>
    <w:rPr>
      <w:rFonts w:hint="default" w:ascii="Times New Roman" w:hAnsi="Times New Roman" w:eastAsia="Times New Roman" w:cs="Times New Roman"/>
      <w:sz w:val="21"/>
      <w:szCs w:val="21"/>
    </w:rPr>
  </w:style>
  <w:style w:type="character" w:customStyle="1" w:styleId="401">
    <w:name w:val="正文文本 (16) + MingLiU3"/>
    <w:qFormat/>
    <w:uiPriority w:val="0"/>
    <w:rPr>
      <w:rFonts w:ascii="MingLiU" w:eastAsia="MingLiU" w:cs="MingLiU"/>
      <w:sz w:val="22"/>
      <w:szCs w:val="22"/>
      <w:u w:val="none"/>
      <w:shd w:val="clear" w:color="auto" w:fill="FFFFFF"/>
      <w:lang w:bidi="ar-SA"/>
    </w:rPr>
  </w:style>
  <w:style w:type="character" w:customStyle="1" w:styleId="402">
    <w:name w:val="正文首行缩进 Char"/>
    <w:link w:val="51"/>
    <w:qFormat/>
    <w:uiPriority w:val="0"/>
    <w:rPr>
      <w:rFonts w:ascii="Calibri" w:hAnsi="Calibri" w:eastAsia="宋体"/>
      <w:kern w:val="2"/>
      <w:sz w:val="21"/>
      <w:szCs w:val="22"/>
      <w:lang w:val="en-US" w:eastAsia="zh-CN" w:bidi="ar-SA"/>
    </w:rPr>
  </w:style>
  <w:style w:type="character" w:customStyle="1" w:styleId="403">
    <w:name w:val="cald-guideword"/>
    <w:qFormat/>
    <w:uiPriority w:val="0"/>
  </w:style>
  <w:style w:type="character" w:customStyle="1" w:styleId="404">
    <w:name w:val="标题 #2 (2) + 宋体"/>
    <w:uiPriority w:val="0"/>
    <w:rPr>
      <w:rFonts w:ascii="宋体" w:eastAsia="宋体" w:cs="宋体"/>
      <w:b/>
      <w:bCs/>
      <w:spacing w:val="0"/>
      <w:sz w:val="24"/>
      <w:szCs w:val="24"/>
      <w:shd w:val="clear" w:color="auto" w:fill="FFFFFF"/>
      <w:lang w:bidi="ar-SA"/>
    </w:rPr>
  </w:style>
  <w:style w:type="character" w:customStyle="1" w:styleId="405">
    <w:name w:val="oblog_text"/>
    <w:basedOn w:val="62"/>
    <w:uiPriority w:val="0"/>
  </w:style>
  <w:style w:type="character" w:customStyle="1" w:styleId="406">
    <w:name w:val="tpc_content1"/>
    <w:uiPriority w:val="0"/>
    <w:rPr>
      <w:sz w:val="20"/>
    </w:rPr>
  </w:style>
  <w:style w:type="character" w:customStyle="1" w:styleId="407">
    <w:name w:val="c101"/>
    <w:qFormat/>
    <w:uiPriority w:val="0"/>
    <w:rPr>
      <w:sz w:val="20"/>
      <w:szCs w:val="20"/>
    </w:rPr>
  </w:style>
  <w:style w:type="character" w:customStyle="1" w:styleId="408">
    <w:name w:val="content1"/>
    <w:basedOn w:val="62"/>
    <w:qFormat/>
    <w:uiPriority w:val="0"/>
  </w:style>
  <w:style w:type="character" w:customStyle="1" w:styleId="409">
    <w:name w:val="maintext1"/>
    <w:basedOn w:val="62"/>
    <w:qFormat/>
    <w:uiPriority w:val="0"/>
  </w:style>
  <w:style w:type="character" w:customStyle="1" w:styleId="410">
    <w:name w:val="正文文本 + 斜体"/>
    <w:qFormat/>
    <w:uiPriority w:val="0"/>
    <w:rPr>
      <w:rFonts w:ascii="宋体" w:hAnsi="宋体" w:eastAsia="宋体" w:cs="宋体"/>
      <w:i/>
      <w:iCs/>
      <w:spacing w:val="-10"/>
      <w:kern w:val="2"/>
      <w:sz w:val="21"/>
      <w:szCs w:val="21"/>
      <w:u w:val="none"/>
      <w:shd w:val="clear" w:color="auto" w:fill="FFFFFF"/>
      <w:lang w:val="en-US" w:eastAsia="en-US" w:bidi="ar-SA"/>
    </w:rPr>
  </w:style>
  <w:style w:type="paragraph" w:customStyle="1" w:styleId="411">
    <w:name w:val="Char1"/>
    <w:basedOn w:val="1"/>
    <w:qFormat/>
    <w:uiPriority w:val="0"/>
    <w:pPr>
      <w:widowControl/>
      <w:spacing w:line="300" w:lineRule="auto"/>
      <w:ind w:firstLine="200" w:firstLineChars="200"/>
    </w:pPr>
    <w:rPr>
      <w:szCs w:val="20"/>
    </w:rPr>
  </w:style>
  <w:style w:type="paragraph" w:customStyle="1" w:styleId="412">
    <w:name w:val="选项20"/>
    <w:basedOn w:val="373"/>
    <w:qFormat/>
    <w:uiPriority w:val="0"/>
    <w:pPr>
      <w:spacing w:line="0" w:lineRule="atLeast"/>
    </w:pPr>
  </w:style>
  <w:style w:type="paragraph" w:customStyle="1" w:styleId="413">
    <w:name w:val="正文_12_3"/>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414">
    <w:name w:val="Char Char Char Char Char Char Char Char Char"/>
    <w:basedOn w:val="1"/>
    <w:qFormat/>
    <w:uiPriority w:val="0"/>
    <w:pPr>
      <w:widowControl/>
      <w:spacing w:line="300" w:lineRule="auto"/>
      <w:ind w:firstLine="200" w:firstLineChars="200"/>
    </w:pPr>
    <w:rPr>
      <w:kern w:val="0"/>
      <w:szCs w:val="20"/>
    </w:rPr>
  </w:style>
  <w:style w:type="paragraph" w:customStyle="1" w:styleId="415">
    <w:name w:val="p19"/>
    <w:basedOn w:val="1"/>
    <w:qFormat/>
    <w:uiPriority w:val="0"/>
    <w:pPr>
      <w:widowControl/>
      <w:spacing w:before="100" w:beforeAutospacing="1" w:after="100" w:afterAutospacing="1"/>
      <w:jc w:val="left"/>
    </w:pPr>
    <w:rPr>
      <w:rFonts w:ascii="宋体" w:hAnsi="宋体" w:cs="宋体"/>
      <w:kern w:val="0"/>
      <w:sz w:val="24"/>
    </w:rPr>
  </w:style>
  <w:style w:type="paragraph" w:customStyle="1" w:styleId="416">
    <w:name w:val="TIT1"/>
    <w:basedOn w:val="1"/>
    <w:next w:val="1"/>
    <w:qFormat/>
    <w:uiPriority w:val="0"/>
    <w:pPr>
      <w:tabs>
        <w:tab w:val="left" w:pos="360"/>
        <w:tab w:val="left" w:pos="1320"/>
      </w:tabs>
      <w:adjustRightInd w:val="0"/>
      <w:spacing w:line="360" w:lineRule="atLeast"/>
      <w:ind w:left="360" w:hanging="360"/>
      <w:jc w:val="left"/>
      <w:textAlignment w:val="baseline"/>
    </w:pPr>
    <w:rPr>
      <w:rFonts w:ascii="MingLiU" w:eastAsia="MingLiU"/>
      <w:spacing w:val="25"/>
      <w:kern w:val="0"/>
      <w:sz w:val="20"/>
      <w:szCs w:val="20"/>
      <w:lang w:eastAsia="zh-TW"/>
    </w:rPr>
  </w:style>
  <w:style w:type="paragraph" w:customStyle="1" w:styleId="417">
    <w:name w:val="样式 首行缩进:  0 字符"/>
    <w:basedOn w:val="1"/>
    <w:qFormat/>
    <w:uiPriority w:val="0"/>
    <w:pPr>
      <w:snapToGrid w:val="0"/>
      <w:spacing w:before="40" w:after="40" w:line="320" w:lineRule="exact"/>
      <w:ind w:firstLine="200" w:firstLineChars="200"/>
      <w:contextualSpacing/>
      <w:jc w:val="left"/>
    </w:pPr>
    <w:rPr>
      <w:rFonts w:eastAsia="方正书宋_GBK"/>
      <w:szCs w:val="20"/>
    </w:rPr>
  </w:style>
  <w:style w:type="paragraph" w:customStyle="1" w:styleId="418">
    <w:name w:val="Normal_0_23"/>
    <w:qFormat/>
    <w:uiPriority w:val="99"/>
    <w:pPr>
      <w:widowControl w:val="0"/>
      <w:jc w:val="both"/>
    </w:pPr>
    <w:rPr>
      <w:rFonts w:ascii="Calibri" w:hAnsi="Calibri" w:eastAsia="宋体" w:cs="Times New Roman"/>
      <w:kern w:val="2"/>
      <w:sz w:val="21"/>
      <w:szCs w:val="22"/>
      <w:lang w:val="en-US" w:eastAsia="zh-CN" w:bidi="ar-SA"/>
    </w:rPr>
  </w:style>
  <w:style w:type="paragraph" w:customStyle="1" w:styleId="419">
    <w:name w:val="二级章节"/>
    <w:basedOn w:val="1"/>
    <w:qFormat/>
    <w:uiPriority w:val="0"/>
    <w:pPr>
      <w:widowControl/>
      <w:spacing w:line="300" w:lineRule="exact"/>
      <w:jc w:val="left"/>
      <w:outlineLvl w:val="2"/>
    </w:pPr>
    <w:rPr>
      <w:rFonts w:ascii="NEU-BZ" w:hAnsi="NEU-BZ" w:eastAsia="方正书宋_GBK"/>
      <w:color w:val="000000"/>
      <w:kern w:val="0"/>
      <w:sz w:val="20"/>
    </w:rPr>
  </w:style>
  <w:style w:type="paragraph" w:customStyle="1" w:styleId="420">
    <w:name w:val="样式 (中文) 方正硬笔楷书简体 小四 黑色 居中"/>
    <w:basedOn w:val="1"/>
    <w:qFormat/>
    <w:uiPriority w:val="0"/>
    <w:pPr>
      <w:jc w:val="center"/>
    </w:pPr>
    <w:rPr>
      <w:rFonts w:cs="宋体"/>
      <w:color w:val="000000"/>
      <w:sz w:val="24"/>
      <w:szCs w:val="20"/>
    </w:rPr>
  </w:style>
  <w:style w:type="paragraph" w:customStyle="1" w:styleId="421">
    <w:name w:val="WPS Plain"/>
    <w:qFormat/>
    <w:uiPriority w:val="0"/>
    <w:rPr>
      <w:rFonts w:ascii="Times New Roman" w:hAnsi="Times New Roman" w:eastAsia="宋体" w:cs="Times New Roman"/>
      <w:lang w:val="en-US" w:eastAsia="zh-CN" w:bidi="ar-SA"/>
    </w:rPr>
  </w:style>
  <w:style w:type="paragraph" w:customStyle="1" w:styleId="422">
    <w:name w:val="font0"/>
    <w:basedOn w:val="1"/>
    <w:qFormat/>
    <w:uiPriority w:val="0"/>
    <w:pPr>
      <w:widowControl/>
      <w:spacing w:before="100" w:beforeAutospacing="1" w:after="100" w:afterAutospacing="1"/>
      <w:jc w:val="left"/>
    </w:pPr>
    <w:rPr>
      <w:rFonts w:hint="eastAsia" w:ascii="宋体" w:hAnsi="宋体"/>
      <w:kern w:val="0"/>
      <w:sz w:val="24"/>
    </w:rPr>
  </w:style>
  <w:style w:type="paragraph" w:customStyle="1" w:styleId="423">
    <w:name w:val="Normal_1_8"/>
    <w:qFormat/>
    <w:uiPriority w:val="99"/>
    <w:pPr>
      <w:widowControl w:val="0"/>
      <w:jc w:val="both"/>
    </w:pPr>
    <w:rPr>
      <w:rFonts w:ascii="Calibri" w:hAnsi="Calibri" w:eastAsia="宋体" w:cs="Times New Roman"/>
      <w:kern w:val="2"/>
      <w:sz w:val="21"/>
      <w:szCs w:val="22"/>
      <w:lang w:val="en-US" w:eastAsia="zh-CN" w:bidi="ar-SA"/>
    </w:rPr>
  </w:style>
  <w:style w:type="paragraph" w:customStyle="1" w:styleId="424">
    <w:name w:val="节标题"/>
    <w:basedOn w:val="1"/>
    <w:qFormat/>
    <w:uiPriority w:val="0"/>
    <w:pPr>
      <w:tabs>
        <w:tab w:val="left" w:pos="0"/>
        <w:tab w:val="left" w:pos="1335"/>
      </w:tabs>
      <w:ind w:left="1335" w:hanging="420"/>
      <w:outlineLvl w:val="1"/>
    </w:pPr>
    <w:rPr>
      <w:szCs w:val="21"/>
      <w:lang w:val="sq-AL" w:bidi="ar-DZ"/>
    </w:rPr>
  </w:style>
  <w:style w:type="paragraph" w:customStyle="1" w:styleId="425">
    <w:name w:val="awhite"/>
    <w:basedOn w:val="1"/>
    <w:qFormat/>
    <w:uiPriority w:val="0"/>
    <w:pPr>
      <w:widowControl/>
      <w:spacing w:before="100" w:beforeAutospacing="1" w:after="100" w:afterAutospacing="1"/>
      <w:jc w:val="left"/>
    </w:pPr>
    <w:rPr>
      <w:rFonts w:ascii="宋体" w:hAnsi="宋体" w:cs="宋体"/>
      <w:kern w:val="0"/>
      <w:sz w:val="24"/>
    </w:rPr>
  </w:style>
  <w:style w:type="paragraph" w:customStyle="1" w:styleId="426">
    <w:name w:val="居中"/>
    <w:basedOn w:val="1"/>
    <w:qFormat/>
    <w:uiPriority w:val="0"/>
    <w:pPr>
      <w:spacing w:line="0" w:lineRule="atLeast"/>
      <w:jc w:val="center"/>
    </w:pPr>
    <w:rPr>
      <w:color w:val="000000"/>
      <w:szCs w:val="20"/>
    </w:rPr>
  </w:style>
  <w:style w:type="paragraph" w:customStyle="1" w:styleId="427">
    <w:name w:val="Normal_4_8"/>
    <w:qFormat/>
    <w:uiPriority w:val="0"/>
    <w:pPr>
      <w:widowControl w:val="0"/>
      <w:jc w:val="both"/>
    </w:pPr>
    <w:rPr>
      <w:rFonts w:ascii="Times New Roman" w:hAnsi="Times New Roman" w:eastAsia="Times New Roman" w:cs="Times New Roman"/>
      <w:lang w:val="en-US" w:eastAsia="zh-CN" w:bidi="ar-SA"/>
    </w:rPr>
  </w:style>
  <w:style w:type="paragraph" w:customStyle="1" w:styleId="428">
    <w:name w:val="Normal_11_4"/>
    <w:qFormat/>
    <w:uiPriority w:val="0"/>
    <w:pPr>
      <w:widowControl w:val="0"/>
      <w:jc w:val="both"/>
    </w:pPr>
    <w:rPr>
      <w:rFonts w:ascii="Times New Roman" w:hAnsi="Times New Roman" w:eastAsia="Times New Roman" w:cs="Times New Roman"/>
      <w:lang w:val="en-US" w:eastAsia="zh-CN" w:bidi="ar-SA"/>
    </w:rPr>
  </w:style>
  <w:style w:type="paragraph" w:customStyle="1" w:styleId="429">
    <w:name w:val="普通(Web)1"/>
    <w:basedOn w:val="1"/>
    <w:qFormat/>
    <w:uiPriority w:val="0"/>
    <w:pPr>
      <w:widowControl/>
      <w:spacing w:before="100" w:beforeAutospacing="1" w:after="100" w:afterAutospacing="1"/>
      <w:ind w:firstLine="360"/>
      <w:jc w:val="left"/>
    </w:pPr>
    <w:rPr>
      <w:rFonts w:ascii="宋体" w:hAnsi="宋体"/>
      <w:kern w:val="0"/>
      <w:sz w:val="24"/>
      <w:szCs w:val="20"/>
    </w:rPr>
  </w:style>
  <w:style w:type="paragraph" w:customStyle="1" w:styleId="430">
    <w:name w:val="样式3"/>
    <w:basedOn w:val="1"/>
    <w:qFormat/>
    <w:uiPriority w:val="0"/>
    <w:pPr>
      <w:jc w:val="center"/>
    </w:pPr>
    <w:rPr>
      <w:b/>
      <w:sz w:val="30"/>
    </w:rPr>
  </w:style>
  <w:style w:type="paragraph" w:customStyle="1" w:styleId="431">
    <w:name w:val=" Char Char Char2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432">
    <w:name w:val="00001"/>
    <w:basedOn w:val="1"/>
    <w:qFormat/>
    <w:uiPriority w:val="0"/>
    <w:pPr>
      <w:spacing w:line="320" w:lineRule="exact"/>
      <w:ind w:firstLine="150" w:firstLineChars="150"/>
      <w:jc w:val="left"/>
    </w:pPr>
    <w:rPr>
      <w:szCs w:val="21"/>
    </w:rPr>
  </w:style>
  <w:style w:type="paragraph" w:customStyle="1" w:styleId="433">
    <w:name w:val="seperator20"/>
    <w:basedOn w:val="1"/>
    <w:qFormat/>
    <w:uiPriority w:val="0"/>
    <w:pPr>
      <w:widowControl/>
      <w:spacing w:before="100" w:beforeAutospacing="1" w:after="100" w:afterAutospacing="1"/>
      <w:jc w:val="left"/>
    </w:pPr>
    <w:rPr>
      <w:rFonts w:ascii="宋体" w:hAnsi="宋体" w:cs="宋体"/>
      <w:kern w:val="0"/>
      <w:sz w:val="24"/>
    </w:rPr>
  </w:style>
  <w:style w:type="paragraph" w:customStyle="1" w:styleId="434">
    <w:name w:val="函数"/>
    <w:basedOn w:val="1"/>
    <w:qFormat/>
    <w:uiPriority w:val="0"/>
  </w:style>
  <w:style w:type="paragraph" w:customStyle="1" w:styleId="435">
    <w:name w:val="Normal_11_2"/>
    <w:qFormat/>
    <w:uiPriority w:val="0"/>
    <w:pPr>
      <w:widowControl w:val="0"/>
      <w:jc w:val="both"/>
    </w:pPr>
    <w:rPr>
      <w:rFonts w:ascii="Times New Roman" w:hAnsi="Times New Roman" w:eastAsia="Times New Roman" w:cs="Times New Roman"/>
      <w:lang w:val="en-US" w:eastAsia="zh-CN" w:bidi="ar-SA"/>
    </w:rPr>
  </w:style>
  <w:style w:type="paragraph" w:customStyle="1" w:styleId="436">
    <w:name w:val="。。"/>
    <w:basedOn w:val="1"/>
    <w:qFormat/>
    <w:uiPriority w:val="0"/>
    <w:pPr>
      <w:adjustRightInd w:val="0"/>
      <w:spacing w:line="312" w:lineRule="atLeast"/>
      <w:textAlignment w:val="baseline"/>
    </w:pPr>
    <w:rPr>
      <w:kern w:val="0"/>
      <w:szCs w:val="20"/>
    </w:rPr>
  </w:style>
  <w:style w:type="paragraph" w:customStyle="1" w:styleId="437">
    <w:name w:val="10."/>
    <w:basedOn w:val="1"/>
    <w:qFormat/>
    <w:uiPriority w:val="0"/>
    <w:pPr>
      <w:ind w:left="130" w:hanging="130" w:hangingChars="130"/>
    </w:pPr>
    <w:rPr>
      <w:szCs w:val="21"/>
    </w:rPr>
  </w:style>
  <w:style w:type="paragraph" w:customStyle="1" w:styleId="438">
    <w:name w:val="TxBr_p76"/>
    <w:basedOn w:val="1"/>
    <w:qFormat/>
    <w:uiPriority w:val="0"/>
    <w:pPr>
      <w:tabs>
        <w:tab w:val="left" w:pos="204"/>
      </w:tabs>
      <w:autoSpaceDE w:val="0"/>
      <w:autoSpaceDN w:val="0"/>
      <w:adjustRightInd w:val="0"/>
      <w:spacing w:line="311" w:lineRule="atLeast"/>
      <w:jc w:val="left"/>
    </w:pPr>
    <w:rPr>
      <w:kern w:val="0"/>
      <w:sz w:val="24"/>
    </w:rPr>
  </w:style>
  <w:style w:type="paragraph" w:customStyle="1" w:styleId="439">
    <w:name w:val="试题ABCD"/>
    <w:basedOn w:val="5"/>
    <w:qFormat/>
    <w:uiPriority w:val="0"/>
    <w:pPr>
      <w:spacing w:line="300" w:lineRule="exact"/>
      <w:ind w:right="-334" w:rightChars="-159" w:firstLine="360" w:firstLineChars="180"/>
      <w:jc w:val="left"/>
      <w:outlineLvl w:val="8"/>
    </w:pPr>
    <w:rPr>
      <w:bCs/>
      <w:color w:val="000000"/>
    </w:rPr>
  </w:style>
  <w:style w:type="paragraph" w:customStyle="1" w:styleId="440">
    <w:name w:val="font6"/>
    <w:basedOn w:val="1"/>
    <w:qFormat/>
    <w:uiPriority w:val="0"/>
    <w:pPr>
      <w:widowControl/>
      <w:spacing w:before="100" w:beforeAutospacing="1" w:after="100" w:afterAutospacing="1"/>
      <w:jc w:val="left"/>
    </w:pPr>
    <w:rPr>
      <w:kern w:val="0"/>
      <w:sz w:val="24"/>
    </w:rPr>
  </w:style>
  <w:style w:type="paragraph" w:customStyle="1" w:styleId="441">
    <w:name w:val="text_1"/>
    <w:basedOn w:val="1"/>
    <w:qFormat/>
    <w:uiPriority w:val="0"/>
    <w:pPr>
      <w:widowControl/>
      <w:spacing w:before="100" w:beforeAutospacing="1" w:after="100" w:afterAutospacing="1" w:line="330" w:lineRule="atLeast"/>
      <w:jc w:val="left"/>
    </w:pPr>
    <w:rPr>
      <w:rFonts w:ascii="宋体" w:hAnsi="宋体"/>
      <w:color w:val="000000"/>
      <w:kern w:val="0"/>
      <w:szCs w:val="20"/>
    </w:rPr>
  </w:style>
  <w:style w:type="paragraph" w:customStyle="1" w:styleId="442">
    <w:name w:val="Normal_0_4"/>
    <w:qFormat/>
    <w:uiPriority w:val="0"/>
    <w:pPr>
      <w:widowControl w:val="0"/>
      <w:jc w:val="both"/>
    </w:pPr>
    <w:rPr>
      <w:rFonts w:ascii="Times New Roman" w:hAnsi="Times New Roman" w:eastAsia="Times New Roman" w:cs="Times New Roman"/>
      <w:lang w:val="en-US" w:eastAsia="zh-CN" w:bidi="ar-SA"/>
    </w:rPr>
  </w:style>
  <w:style w:type="paragraph" w:customStyle="1" w:styleId="443">
    <w:name w:val="ok2"/>
    <w:basedOn w:val="1"/>
    <w:qFormat/>
    <w:uiPriority w:val="0"/>
    <w:pPr>
      <w:widowControl/>
      <w:spacing w:before="100" w:beforeAutospacing="1" w:after="100" w:afterAutospacing="1"/>
      <w:jc w:val="left"/>
    </w:pPr>
    <w:rPr>
      <w:rFonts w:ascii="宋体" w:hAnsi="宋体"/>
      <w:color w:val="000000"/>
      <w:kern w:val="0"/>
      <w:sz w:val="24"/>
    </w:rPr>
  </w:style>
  <w:style w:type="paragraph" w:customStyle="1" w:styleId="444">
    <w:name w:val="TxBr_p78"/>
    <w:basedOn w:val="1"/>
    <w:qFormat/>
    <w:uiPriority w:val="0"/>
    <w:pPr>
      <w:tabs>
        <w:tab w:val="left" w:pos="204"/>
      </w:tabs>
      <w:autoSpaceDE w:val="0"/>
      <w:autoSpaceDN w:val="0"/>
      <w:adjustRightInd w:val="0"/>
      <w:spacing w:line="240" w:lineRule="atLeast"/>
      <w:ind w:left="1750" w:hanging="204"/>
      <w:jc w:val="left"/>
    </w:pPr>
    <w:rPr>
      <w:kern w:val="0"/>
      <w:sz w:val="24"/>
    </w:rPr>
  </w:style>
  <w:style w:type="paragraph" w:customStyle="1" w:styleId="445">
    <w:name w:val="正文_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446">
    <w:name w:val="bt_white"/>
    <w:basedOn w:val="1"/>
    <w:qFormat/>
    <w:uiPriority w:val="0"/>
    <w:pPr>
      <w:widowControl/>
      <w:spacing w:before="100" w:beforeAutospacing="1" w:after="100" w:afterAutospacing="1"/>
      <w:jc w:val="left"/>
    </w:pPr>
    <w:rPr>
      <w:rFonts w:ascii="宋体" w:hAnsi="宋体"/>
      <w:color w:val="FFFFFF"/>
      <w:kern w:val="0"/>
      <w:sz w:val="18"/>
      <w:szCs w:val="18"/>
    </w:rPr>
  </w:style>
  <w:style w:type="paragraph" w:customStyle="1" w:styleId="447">
    <w:name w:val="[基本段落]"/>
    <w:basedOn w:val="1"/>
    <w:qFormat/>
    <w:uiPriority w:val="0"/>
    <w:pPr>
      <w:autoSpaceDE w:val="0"/>
      <w:autoSpaceDN w:val="0"/>
      <w:adjustRightInd w:val="0"/>
      <w:spacing w:line="288" w:lineRule="auto"/>
      <w:textAlignment w:val="center"/>
    </w:pPr>
    <w:rPr>
      <w:rFonts w:ascii="宋体" w:cs="宋体"/>
      <w:color w:val="000000"/>
      <w:kern w:val="0"/>
      <w:sz w:val="24"/>
      <w:lang w:val="zh-CN"/>
    </w:rPr>
  </w:style>
  <w:style w:type="paragraph" w:customStyle="1" w:styleId="448">
    <w:name w:val="Normal_13"/>
    <w:qFormat/>
    <w:uiPriority w:val="0"/>
    <w:pPr>
      <w:widowControl w:val="0"/>
      <w:jc w:val="both"/>
    </w:pPr>
    <w:rPr>
      <w:rFonts w:ascii="Times New Roman" w:hAnsi="Times New Roman" w:eastAsia="Times New Roman" w:cs="Times New Roman"/>
      <w:lang w:val="en-US" w:eastAsia="zh-CN" w:bidi="ar-SA"/>
    </w:rPr>
  </w:style>
  <w:style w:type="paragraph" w:customStyle="1" w:styleId="449">
    <w:name w:val="正文文本 (27)"/>
    <w:basedOn w:val="1"/>
    <w:qFormat/>
    <w:uiPriority w:val="0"/>
    <w:pPr>
      <w:widowControl/>
      <w:shd w:val="clear" w:color="auto" w:fill="FFFFFF"/>
      <w:spacing w:line="240" w:lineRule="atLeast"/>
      <w:jc w:val="left"/>
    </w:pPr>
    <w:rPr>
      <w:rFonts w:ascii="黑体" w:hAnsi="Times New Roman" w:eastAsia="黑体"/>
      <w:kern w:val="0"/>
      <w:sz w:val="28"/>
      <w:szCs w:val="28"/>
      <w:shd w:val="clear" w:color="auto" w:fill="FFFFFF"/>
    </w:rPr>
  </w:style>
  <w:style w:type="paragraph" w:customStyle="1" w:styleId="450">
    <w:name w:val="content"/>
    <w:basedOn w:val="1"/>
    <w:qFormat/>
    <w:uiPriority w:val="0"/>
    <w:pPr>
      <w:widowControl/>
      <w:spacing w:before="100" w:beforeAutospacing="1" w:after="100" w:afterAutospacing="1" w:line="330" w:lineRule="atLeast"/>
      <w:jc w:val="left"/>
    </w:pPr>
    <w:rPr>
      <w:rFonts w:ascii="宋体" w:hAnsi="宋体" w:cs="宋体"/>
      <w:kern w:val="0"/>
      <w:szCs w:val="21"/>
    </w:rPr>
  </w:style>
  <w:style w:type="paragraph" w:customStyle="1" w:styleId="451">
    <w:name w:val="style29"/>
    <w:basedOn w:val="1"/>
    <w:qFormat/>
    <w:uiPriority w:val="0"/>
    <w:pPr>
      <w:widowControl/>
      <w:spacing w:before="100" w:beforeAutospacing="1" w:after="100" w:afterAutospacing="1"/>
      <w:jc w:val="left"/>
    </w:pPr>
    <w:rPr>
      <w:rFonts w:ascii="仿宋_GB2312" w:hAnsi="宋体" w:eastAsia="仿宋_GB2312"/>
      <w:b/>
      <w:kern w:val="0"/>
      <w:sz w:val="24"/>
      <w:szCs w:val="20"/>
    </w:rPr>
  </w:style>
  <w:style w:type="paragraph" w:customStyle="1" w:styleId="452">
    <w:name w:val="FR1"/>
    <w:qFormat/>
    <w:uiPriority w:val="0"/>
    <w:pPr>
      <w:widowControl w:val="0"/>
      <w:autoSpaceDE w:val="0"/>
      <w:autoSpaceDN w:val="0"/>
      <w:adjustRightInd w:val="0"/>
    </w:pPr>
    <w:rPr>
      <w:rFonts w:ascii="Arial" w:hAnsi="Arial" w:eastAsia="宋体" w:cs="Times New Roman"/>
      <w:b/>
      <w:sz w:val="12"/>
      <w:lang w:val="en-US" w:eastAsia="zh-CN" w:bidi="ar-SA"/>
    </w:rPr>
  </w:style>
  <w:style w:type="paragraph" w:customStyle="1" w:styleId="453">
    <w:name w:val="Normal_19"/>
    <w:qFormat/>
    <w:uiPriority w:val="0"/>
    <w:pPr>
      <w:widowControl w:val="0"/>
      <w:jc w:val="both"/>
    </w:pPr>
    <w:rPr>
      <w:rFonts w:ascii="Times New Roman" w:hAnsi="Times New Roman" w:eastAsia="Times New Roman" w:cs="Times New Roman"/>
      <w:lang w:val="en-US" w:eastAsia="zh-CN" w:bidi="ar-SA"/>
    </w:rPr>
  </w:style>
  <w:style w:type="paragraph" w:customStyle="1" w:styleId="454">
    <w:name w:val="样式 样式 样式 样式 样式 样式 样式 样式 样式 正文题目 + 段前: 0 厘米 悬挂缩进: 2 字符1 + 左侧:  0 ..."/>
    <w:basedOn w:val="1"/>
    <w:qFormat/>
    <w:uiPriority w:val="0"/>
    <w:pPr>
      <w:adjustRightInd w:val="0"/>
      <w:ind w:left="270" w:hanging="270" w:hangingChars="150"/>
    </w:pPr>
    <w:rPr>
      <w:rFonts w:eastAsia="汉仪书宋二简"/>
      <w:sz w:val="18"/>
      <w:szCs w:val="20"/>
    </w:rPr>
  </w:style>
  <w:style w:type="paragraph" w:customStyle="1" w:styleId="455">
    <w:name w:val="正文5"/>
    <w:basedOn w:val="1"/>
    <w:qFormat/>
    <w:uiPriority w:val="0"/>
    <w:pPr>
      <w:widowControl/>
      <w:spacing w:line="330" w:lineRule="atLeast"/>
    </w:pPr>
    <w:rPr>
      <w:color w:val="000000"/>
      <w:kern w:val="0"/>
      <w:szCs w:val="21"/>
    </w:rPr>
  </w:style>
  <w:style w:type="paragraph" w:customStyle="1" w:styleId="456">
    <w:name w:val="0"/>
    <w:basedOn w:val="1"/>
    <w:qFormat/>
    <w:uiPriority w:val="0"/>
    <w:pPr>
      <w:widowControl/>
      <w:snapToGrid w:val="0"/>
      <w:spacing w:line="312" w:lineRule="atLeast"/>
    </w:pPr>
    <w:rPr>
      <w:kern w:val="0"/>
      <w:szCs w:val="21"/>
    </w:rPr>
  </w:style>
  <w:style w:type="paragraph" w:customStyle="1" w:styleId="457">
    <w:name w:val="left_con"/>
    <w:basedOn w:val="1"/>
    <w:qFormat/>
    <w:uiPriority w:val="0"/>
    <w:pPr>
      <w:widowControl/>
      <w:spacing w:before="100" w:beforeAutospacing="1" w:after="100" w:afterAutospacing="1"/>
      <w:jc w:val="left"/>
    </w:pPr>
    <w:rPr>
      <w:rFonts w:ascii="宋体" w:hAnsi="宋体" w:cs="宋体"/>
      <w:kern w:val="0"/>
      <w:sz w:val="24"/>
    </w:rPr>
  </w:style>
  <w:style w:type="paragraph" w:customStyle="1" w:styleId="458">
    <w:name w:val="正文_0"/>
    <w:qFormat/>
    <w:uiPriority w:val="0"/>
    <w:pPr>
      <w:widowControl w:val="0"/>
      <w:jc w:val="both"/>
    </w:pPr>
    <w:rPr>
      <w:rFonts w:ascii="Calibri" w:hAnsi="Calibri" w:eastAsia="宋体" w:cs="Times New Roman"/>
      <w:kern w:val="2"/>
      <w:sz w:val="24"/>
      <w:szCs w:val="24"/>
      <w:lang w:val="en-US" w:eastAsia="zh-CN" w:bidi="ar-SA"/>
    </w:rPr>
  </w:style>
  <w:style w:type="paragraph" w:customStyle="1" w:styleId="459">
    <w:name w:val="left_tt2_2"/>
    <w:basedOn w:val="1"/>
    <w:qFormat/>
    <w:uiPriority w:val="0"/>
    <w:pPr>
      <w:widowControl/>
      <w:spacing w:before="100" w:beforeAutospacing="1" w:after="100" w:afterAutospacing="1"/>
      <w:jc w:val="left"/>
    </w:pPr>
    <w:rPr>
      <w:rFonts w:ascii="宋体" w:hAnsi="宋体" w:cs="宋体"/>
      <w:kern w:val="0"/>
      <w:sz w:val="24"/>
    </w:rPr>
  </w:style>
  <w:style w:type="paragraph" w:customStyle="1" w:styleId="460">
    <w:name w:val="Body Text 2_0"/>
    <w:basedOn w:val="1"/>
    <w:qFormat/>
    <w:uiPriority w:val="0"/>
    <w:pPr>
      <w:adjustRightInd w:val="0"/>
      <w:ind w:hanging="283"/>
      <w:textAlignment w:val="baseline"/>
    </w:pPr>
    <w:rPr>
      <w:szCs w:val="20"/>
    </w:rPr>
  </w:style>
  <w:style w:type="paragraph" w:customStyle="1" w:styleId="461">
    <w:name w:val="width20_left"/>
    <w:basedOn w:val="1"/>
    <w:qFormat/>
    <w:uiPriority w:val="0"/>
    <w:pPr>
      <w:widowControl/>
      <w:spacing w:before="100" w:beforeAutospacing="1" w:after="100" w:afterAutospacing="1"/>
      <w:jc w:val="left"/>
    </w:pPr>
    <w:rPr>
      <w:rFonts w:ascii="宋体" w:hAnsi="宋体" w:cs="宋体"/>
      <w:kern w:val="0"/>
      <w:sz w:val="24"/>
    </w:rPr>
  </w:style>
  <w:style w:type="paragraph" w:customStyle="1" w:styleId="462">
    <w:name w:val="Normal_16"/>
    <w:qFormat/>
    <w:uiPriority w:val="0"/>
    <w:pPr>
      <w:widowControl w:val="0"/>
      <w:jc w:val="both"/>
    </w:pPr>
    <w:rPr>
      <w:rFonts w:ascii="Times New Roman" w:hAnsi="Times New Roman" w:eastAsia="Times New Roman" w:cs="Times New Roman"/>
      <w:lang w:val="en-US" w:eastAsia="zh-CN" w:bidi="ar-SA"/>
    </w:rPr>
  </w:style>
  <w:style w:type="paragraph" w:customStyle="1" w:styleId="463">
    <w:name w:val="正文_28_1"/>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464">
    <w:name w:val="分数"/>
    <w:basedOn w:val="1"/>
    <w:qFormat/>
    <w:uiPriority w:val="0"/>
  </w:style>
  <w:style w:type="paragraph" w:customStyle="1" w:styleId="465">
    <w:name w:val="green"/>
    <w:basedOn w:val="1"/>
    <w:qFormat/>
    <w:uiPriority w:val="0"/>
    <w:pPr>
      <w:widowControl/>
      <w:spacing w:before="100" w:beforeAutospacing="1" w:after="100" w:afterAutospacing="1"/>
      <w:jc w:val="left"/>
    </w:pPr>
    <w:rPr>
      <w:rFonts w:ascii="宋体" w:hAnsi="宋体"/>
      <w:color w:val="038C54"/>
      <w:kern w:val="0"/>
      <w:sz w:val="24"/>
    </w:rPr>
  </w:style>
  <w:style w:type="paragraph" w:customStyle="1" w:styleId="466">
    <w:name w:val="Normal_20_4"/>
    <w:qFormat/>
    <w:uiPriority w:val="0"/>
    <w:pPr>
      <w:widowControl w:val="0"/>
      <w:jc w:val="both"/>
    </w:pPr>
    <w:rPr>
      <w:rFonts w:ascii="Times New Roman" w:hAnsi="Times New Roman" w:eastAsia="Times New Roman" w:cs="Times New Roman"/>
      <w:lang w:val="en-US" w:eastAsia="zh-CN" w:bidi="ar-SA"/>
    </w:rPr>
  </w:style>
  <w:style w:type="paragraph" w:customStyle="1" w:styleId="467">
    <w:name w:val="84"/>
    <w:basedOn w:val="1"/>
    <w:qFormat/>
    <w:uiPriority w:val="0"/>
    <w:pPr>
      <w:widowControl/>
      <w:jc w:val="left"/>
    </w:pPr>
    <w:rPr>
      <w:rFonts w:ascii="Cambria Math" w:hAnsi="宋体" w:cs="Cambria Math"/>
      <w:szCs w:val="22"/>
    </w:rPr>
  </w:style>
  <w:style w:type="paragraph" w:customStyle="1" w:styleId="468">
    <w:name w:val="小标题"/>
    <w:basedOn w:val="1"/>
    <w:qFormat/>
    <w:uiPriority w:val="0"/>
    <w:pPr>
      <w:topLinePunct/>
      <w:jc w:val="center"/>
      <w:outlineLvl w:val="1"/>
    </w:pPr>
    <w:rPr>
      <w:b/>
      <w:bCs/>
      <w:sz w:val="32"/>
      <w:szCs w:val="20"/>
    </w:rPr>
  </w:style>
  <w:style w:type="paragraph" w:customStyle="1" w:styleId="469">
    <w:name w:val="gz"/>
    <w:basedOn w:val="1"/>
    <w:qFormat/>
    <w:uiPriority w:val="0"/>
    <w:pPr>
      <w:widowControl/>
      <w:shd w:val="clear" w:color="auto" w:fill="32A07C"/>
      <w:spacing w:before="100" w:beforeAutospacing="1" w:after="100" w:afterAutospacing="1"/>
      <w:jc w:val="left"/>
    </w:pPr>
    <w:rPr>
      <w:rFonts w:ascii="宋体" w:hAnsi="宋体"/>
      <w:color w:val="FFFFFF"/>
      <w:kern w:val="0"/>
      <w:sz w:val="18"/>
      <w:szCs w:val="18"/>
    </w:rPr>
  </w:style>
  <w:style w:type="paragraph" w:customStyle="1" w:styleId="470">
    <w:name w:val="Normal_0_15"/>
    <w:qFormat/>
    <w:uiPriority w:val="99"/>
    <w:pPr>
      <w:widowControl w:val="0"/>
      <w:jc w:val="both"/>
    </w:pPr>
    <w:rPr>
      <w:rFonts w:ascii="Calibri" w:hAnsi="Calibri" w:eastAsia="宋体" w:cs="Times New Roman"/>
      <w:kern w:val="2"/>
      <w:sz w:val="21"/>
      <w:szCs w:val="22"/>
      <w:lang w:val="en-US" w:eastAsia="zh-CN" w:bidi="ar-SA"/>
    </w:rPr>
  </w:style>
  <w:style w:type="paragraph" w:customStyle="1" w:styleId="471">
    <w:name w:val="Style10"/>
    <w:basedOn w:val="1"/>
    <w:qFormat/>
    <w:uiPriority w:val="0"/>
    <w:pPr>
      <w:adjustRightInd w:val="0"/>
      <w:spacing w:line="322" w:lineRule="exact"/>
      <w:ind w:hanging="293"/>
      <w:jc w:val="left"/>
    </w:pPr>
    <w:rPr>
      <w:rFonts w:ascii="宋体" w:hAnsi="Calibri" w:cs="宋体"/>
      <w:kern w:val="0"/>
      <w:sz w:val="24"/>
    </w:rPr>
  </w:style>
  <w:style w:type="paragraph" w:customStyle="1" w:styleId="472">
    <w:name w:val="Normal_16_4"/>
    <w:qFormat/>
    <w:uiPriority w:val="0"/>
    <w:pPr>
      <w:widowControl w:val="0"/>
      <w:jc w:val="both"/>
    </w:pPr>
    <w:rPr>
      <w:rFonts w:ascii="Times New Roman" w:hAnsi="Times New Roman" w:eastAsia="Times New Roman" w:cs="Times New Roman"/>
      <w:lang w:val="en-US" w:eastAsia="zh-CN" w:bidi="ar-SA"/>
    </w:rPr>
  </w:style>
  <w:style w:type="paragraph" w:customStyle="1" w:styleId="473">
    <w:name w:val="p8"/>
    <w:basedOn w:val="1"/>
    <w:qFormat/>
    <w:uiPriority w:val="0"/>
    <w:pPr>
      <w:widowControl/>
      <w:spacing w:before="100" w:beforeAutospacing="1" w:after="100" w:afterAutospacing="1" w:line="300" w:lineRule="atLeast"/>
      <w:jc w:val="left"/>
    </w:pPr>
    <w:rPr>
      <w:rFonts w:ascii="宋体" w:hAnsi="宋体"/>
      <w:color w:val="000000"/>
      <w:kern w:val="0"/>
      <w:szCs w:val="21"/>
    </w:rPr>
  </w:style>
  <w:style w:type="paragraph" w:customStyle="1" w:styleId="474">
    <w:name w:val="正文_26_1"/>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475">
    <w:name w:val="选项"/>
    <w:basedOn w:val="29"/>
    <w:qFormat/>
    <w:uiPriority w:val="0"/>
    <w:pPr>
      <w:tabs>
        <w:tab w:val="left" w:pos="2160"/>
        <w:tab w:val="left" w:pos="4320"/>
        <w:tab w:val="left" w:pos="6300"/>
      </w:tabs>
      <w:ind w:left="2"/>
    </w:pPr>
    <w:rPr>
      <w:rFonts w:ascii="Times New Roman" w:hAnsi="Times New Roman"/>
      <w:sz w:val="18"/>
      <w:szCs w:val="21"/>
    </w:rPr>
  </w:style>
  <w:style w:type="paragraph" w:customStyle="1" w:styleId="476">
    <w:name w:val="Normal_7_3"/>
    <w:qFormat/>
    <w:uiPriority w:val="0"/>
    <w:pPr>
      <w:widowControl w:val="0"/>
      <w:jc w:val="both"/>
    </w:pPr>
    <w:rPr>
      <w:rFonts w:ascii="Times New Roman" w:hAnsi="Times New Roman" w:eastAsia="Times New Roman" w:cs="Times New Roman"/>
      <w:lang w:val="en-US" w:eastAsia="zh-CN" w:bidi="ar-SA"/>
    </w:rPr>
  </w:style>
  <w:style w:type="paragraph" w:customStyle="1" w:styleId="477">
    <w:name w:val="section1"/>
    <w:basedOn w:val="1"/>
    <w:qFormat/>
    <w:uiPriority w:val="0"/>
    <w:pPr>
      <w:widowControl/>
      <w:spacing w:before="100" w:beforeAutospacing="1" w:after="100" w:afterAutospacing="1"/>
      <w:jc w:val="left"/>
    </w:pPr>
    <w:rPr>
      <w:rFonts w:ascii="宋体" w:hAnsi="宋体"/>
      <w:kern w:val="0"/>
      <w:sz w:val="24"/>
    </w:rPr>
  </w:style>
  <w:style w:type="paragraph" w:customStyle="1" w:styleId="478">
    <w:name w:val="Normal_0_9"/>
    <w:qFormat/>
    <w:uiPriority w:val="99"/>
    <w:pPr>
      <w:widowControl w:val="0"/>
      <w:jc w:val="both"/>
    </w:pPr>
    <w:rPr>
      <w:rFonts w:ascii="Calibri" w:hAnsi="Calibri" w:eastAsia="宋体" w:cs="Times New Roman"/>
      <w:kern w:val="2"/>
      <w:sz w:val="21"/>
      <w:szCs w:val="22"/>
      <w:lang w:val="en-US" w:eastAsia="zh-CN" w:bidi="ar-SA"/>
    </w:rPr>
  </w:style>
  <w:style w:type="paragraph" w:customStyle="1" w:styleId="479">
    <w:name w:val="概率与统计"/>
    <w:basedOn w:val="1"/>
    <w:qFormat/>
    <w:uiPriority w:val="0"/>
    <w:rPr>
      <w:szCs w:val="21"/>
    </w:rPr>
  </w:style>
  <w:style w:type="paragraph" w:customStyle="1" w:styleId="480">
    <w:name w:val="gray_line"/>
    <w:basedOn w:val="1"/>
    <w:qFormat/>
    <w:uiPriority w:val="0"/>
    <w:pPr>
      <w:widowControl/>
      <w:pBdr>
        <w:bottom w:val="single" w:color="E6E6E6" w:sz="6" w:space="2"/>
      </w:pBdr>
      <w:spacing w:after="150"/>
      <w:jc w:val="left"/>
    </w:pPr>
    <w:rPr>
      <w:rFonts w:ascii="宋体" w:hAnsi="宋体" w:cs="宋体"/>
      <w:b/>
      <w:bCs/>
      <w:color w:val="009966"/>
      <w:kern w:val="0"/>
      <w:sz w:val="24"/>
    </w:rPr>
  </w:style>
  <w:style w:type="paragraph" w:customStyle="1" w:styleId="481">
    <w:name w:val="ttlist_nodot"/>
    <w:basedOn w:val="1"/>
    <w:qFormat/>
    <w:uiPriority w:val="0"/>
    <w:pPr>
      <w:widowControl/>
      <w:jc w:val="left"/>
    </w:pPr>
    <w:rPr>
      <w:rFonts w:ascii="宋体" w:hAnsi="宋体" w:cs="宋体"/>
      <w:kern w:val="0"/>
      <w:sz w:val="24"/>
    </w:rPr>
  </w:style>
  <w:style w:type="paragraph" w:customStyle="1" w:styleId="482">
    <w:name w:val="Normal_6_3"/>
    <w:qFormat/>
    <w:uiPriority w:val="0"/>
    <w:pPr>
      <w:widowControl w:val="0"/>
      <w:jc w:val="both"/>
    </w:pPr>
    <w:rPr>
      <w:rFonts w:ascii="Times New Roman" w:hAnsi="Times New Roman" w:eastAsia="Times New Roman" w:cs="Times New Roman"/>
      <w:lang w:val="en-US" w:eastAsia="zh-CN" w:bidi="ar-SA"/>
    </w:rPr>
  </w:style>
  <w:style w:type="paragraph" w:customStyle="1" w:styleId="483">
    <w:name w:val="s2_2"/>
    <w:basedOn w:val="1"/>
    <w:qFormat/>
    <w:uiPriority w:val="0"/>
    <w:pPr>
      <w:widowControl/>
      <w:spacing w:before="100" w:beforeAutospacing="1" w:after="100" w:afterAutospacing="1" w:line="264" w:lineRule="auto"/>
      <w:jc w:val="left"/>
    </w:pPr>
    <w:rPr>
      <w:rFonts w:ascii="宋体" w:hAnsi="宋体"/>
      <w:kern w:val="0"/>
      <w:sz w:val="24"/>
    </w:rPr>
  </w:style>
  <w:style w:type="paragraph" w:customStyle="1" w:styleId="484">
    <w:name w:val="解析内文"/>
    <w:basedOn w:val="1"/>
    <w:qFormat/>
    <w:uiPriority w:val="0"/>
    <w:pPr>
      <w:tabs>
        <w:tab w:val="left" w:pos="165"/>
        <w:tab w:val="right" w:pos="714"/>
      </w:tabs>
      <w:autoSpaceDE w:val="0"/>
      <w:autoSpaceDN w:val="0"/>
      <w:adjustRightInd w:val="0"/>
      <w:ind w:firstLine="200" w:firstLineChars="200"/>
      <w:jc w:val="left"/>
    </w:pPr>
    <w:rPr>
      <w:kern w:val="0"/>
      <w:sz w:val="20"/>
      <w:szCs w:val="20"/>
    </w:rPr>
  </w:style>
  <w:style w:type="paragraph" w:customStyle="1" w:styleId="485">
    <w:name w:val="Style6"/>
    <w:basedOn w:val="1"/>
    <w:qFormat/>
    <w:uiPriority w:val="0"/>
    <w:pPr>
      <w:adjustRightInd w:val="0"/>
      <w:jc w:val="left"/>
    </w:pPr>
    <w:rPr>
      <w:rFonts w:ascii="宋体" w:hAnsi="Calibri" w:cs="宋体"/>
      <w:kern w:val="0"/>
      <w:sz w:val="24"/>
    </w:rPr>
  </w:style>
  <w:style w:type="paragraph" w:customStyle="1" w:styleId="486">
    <w:name w:val="Normal_3"/>
    <w:qFormat/>
    <w:uiPriority w:val="0"/>
    <w:pPr>
      <w:widowControl w:val="0"/>
      <w:jc w:val="both"/>
    </w:pPr>
    <w:rPr>
      <w:rFonts w:ascii="Times New Roman" w:hAnsi="Times New Roman" w:eastAsia="Times New Roman" w:cs="Times New Roman"/>
      <w:lang w:val="en-US" w:eastAsia="zh-CN" w:bidi="ar-SA"/>
    </w:rPr>
  </w:style>
  <w:style w:type="paragraph" w:customStyle="1" w:styleId="487">
    <w:name w:val="default1"/>
    <w:basedOn w:val="1"/>
    <w:qFormat/>
    <w:uiPriority w:val="0"/>
    <w:pPr>
      <w:widowControl/>
      <w:jc w:val="left"/>
    </w:pPr>
    <w:rPr>
      <w:rFonts w:ascii="Calibri" w:hAnsi="Calibri" w:eastAsia="Arial Unicode MS" w:cs="Calibri"/>
      <w:color w:val="000000"/>
      <w:kern w:val="0"/>
      <w:sz w:val="24"/>
    </w:rPr>
  </w:style>
  <w:style w:type="paragraph" w:customStyle="1" w:styleId="488">
    <w:name w:val="复数"/>
    <w:basedOn w:val="1"/>
    <w:qFormat/>
    <w:uiPriority w:val="0"/>
  </w:style>
  <w:style w:type="paragraph" w:customStyle="1" w:styleId="489">
    <w:name w:val="Normal_0_24"/>
    <w:qFormat/>
    <w:uiPriority w:val="99"/>
    <w:pPr>
      <w:widowControl w:val="0"/>
      <w:jc w:val="both"/>
    </w:pPr>
    <w:rPr>
      <w:rFonts w:ascii="Calibri" w:hAnsi="Calibri" w:eastAsia="宋体" w:cs="Times New Roman"/>
      <w:kern w:val="2"/>
      <w:sz w:val="21"/>
      <w:szCs w:val="22"/>
      <w:lang w:val="en-US" w:eastAsia="zh-CN" w:bidi="ar-SA"/>
    </w:rPr>
  </w:style>
  <w:style w:type="paragraph" w:customStyle="1" w:styleId="490">
    <w:name w:val="Normal_9_0"/>
    <w:qFormat/>
    <w:uiPriority w:val="0"/>
    <w:pPr>
      <w:widowControl w:val="0"/>
      <w:jc w:val="both"/>
    </w:pPr>
    <w:rPr>
      <w:rFonts w:ascii="Times New Roman" w:hAnsi="Times New Roman" w:eastAsia="Times New Roman" w:cs="Times New Roman"/>
      <w:lang w:val="en-US" w:eastAsia="zh-CN" w:bidi="ar-SA"/>
    </w:rPr>
  </w:style>
  <w:style w:type="paragraph" w:customStyle="1" w:styleId="491">
    <w:name w:val="text_black14"/>
    <w:basedOn w:val="1"/>
    <w:qFormat/>
    <w:uiPriority w:val="0"/>
    <w:pPr>
      <w:widowControl/>
      <w:spacing w:before="100" w:beforeAutospacing="1" w:after="100" w:afterAutospacing="1"/>
      <w:jc w:val="left"/>
    </w:pPr>
    <w:rPr>
      <w:rFonts w:ascii="宋体" w:hAnsi="宋体"/>
      <w:kern w:val="0"/>
      <w:sz w:val="24"/>
    </w:rPr>
  </w:style>
  <w:style w:type="paragraph" w:customStyle="1" w:styleId="492">
    <w:name w:val=" Char3 Char Char Char Char Char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493">
    <w:name w:val="title"/>
    <w:basedOn w:val="1"/>
    <w:uiPriority w:val="0"/>
    <w:pPr>
      <w:widowControl/>
      <w:spacing w:before="100" w:beforeAutospacing="1" w:after="100" w:afterAutospacing="1" w:line="300" w:lineRule="atLeast"/>
      <w:jc w:val="left"/>
    </w:pPr>
    <w:rPr>
      <w:rFonts w:eastAsia="Arial Unicode MS"/>
      <w:color w:val="000000"/>
      <w:kern w:val="0"/>
      <w:sz w:val="24"/>
      <w:szCs w:val="20"/>
    </w:rPr>
  </w:style>
  <w:style w:type="paragraph" w:customStyle="1" w:styleId="494">
    <w:name w:val="List Paragraph1"/>
    <w:basedOn w:val="1"/>
    <w:qFormat/>
    <w:uiPriority w:val="0"/>
    <w:pPr>
      <w:ind w:firstLine="420" w:firstLineChars="200"/>
    </w:pPr>
    <w:rPr>
      <w:rFonts w:ascii="Calibri" w:hAnsi="Calibri"/>
      <w:szCs w:val="22"/>
    </w:rPr>
  </w:style>
  <w:style w:type="paragraph" w:customStyle="1" w:styleId="495">
    <w:name w:val="Body"/>
    <w:qFormat/>
    <w:uiPriority w:val="0"/>
    <w:rPr>
      <w:rFonts w:ascii="Helvetica" w:hAnsi="Helvetica" w:eastAsia="ヒラギノ角ゴ Pro W3" w:cs="Times New Roman"/>
      <w:color w:val="000000"/>
      <w:sz w:val="24"/>
      <w:lang w:val="en-US" w:eastAsia="zh-CN" w:bidi="ar-SA"/>
    </w:rPr>
  </w:style>
  <w:style w:type="paragraph" w:customStyle="1" w:styleId="496">
    <w:name w:val="题干"/>
    <w:basedOn w:val="29"/>
    <w:qFormat/>
    <w:uiPriority w:val="0"/>
    <w:pPr>
      <w:ind w:left="359" w:hanging="359" w:hangingChars="171"/>
    </w:pPr>
    <w:rPr>
      <w:rFonts w:hAnsi="宋体"/>
      <w:szCs w:val="21"/>
    </w:rPr>
  </w:style>
  <w:style w:type="paragraph" w:customStyle="1" w:styleId="497">
    <w:name w:val="正文_21_4"/>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498">
    <w:name w:val="left_chnllist"/>
    <w:basedOn w:val="1"/>
    <w:qFormat/>
    <w:uiPriority w:val="0"/>
    <w:pPr>
      <w:widowControl/>
      <w:jc w:val="left"/>
    </w:pPr>
    <w:rPr>
      <w:rFonts w:ascii="宋体" w:hAnsi="宋体" w:cs="宋体"/>
      <w:kern w:val="0"/>
      <w:sz w:val="24"/>
    </w:rPr>
  </w:style>
  <w:style w:type="paragraph" w:customStyle="1" w:styleId="499">
    <w:name w:val="normal"/>
    <w:basedOn w:val="1"/>
    <w:qFormat/>
    <w:uiPriority w:val="0"/>
    <w:pPr>
      <w:widowControl/>
      <w:spacing w:before="100" w:beforeAutospacing="1" w:after="100" w:afterAutospacing="1"/>
    </w:pPr>
    <w:rPr>
      <w:kern w:val="0"/>
      <w:szCs w:val="20"/>
    </w:rPr>
  </w:style>
  <w:style w:type="paragraph" w:customStyle="1" w:styleId="500">
    <w:name w:val="正文_15_1"/>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501">
    <w:name w:val="Normal_15"/>
    <w:qFormat/>
    <w:uiPriority w:val="0"/>
    <w:pPr>
      <w:widowControl w:val="0"/>
      <w:jc w:val="both"/>
    </w:pPr>
    <w:rPr>
      <w:rFonts w:ascii="Times New Roman" w:hAnsi="Times New Roman" w:eastAsia="Times New Roman" w:cs="Times New Roman"/>
      <w:lang w:val="en-US" w:eastAsia="zh-CN" w:bidi="ar-SA"/>
    </w:rPr>
  </w:style>
  <w:style w:type="paragraph" w:customStyle="1" w:styleId="502">
    <w:name w:val="Normal_1_7"/>
    <w:qFormat/>
    <w:uiPriority w:val="99"/>
    <w:pPr>
      <w:widowControl w:val="0"/>
      <w:jc w:val="both"/>
    </w:pPr>
    <w:rPr>
      <w:rFonts w:ascii="Calibri" w:hAnsi="Calibri" w:eastAsia="宋体" w:cs="Times New Roman"/>
      <w:kern w:val="2"/>
      <w:sz w:val="21"/>
      <w:szCs w:val="22"/>
      <w:lang w:val="en-US" w:eastAsia="zh-CN" w:bidi="ar-SA"/>
    </w:rPr>
  </w:style>
  <w:style w:type="paragraph" w:customStyle="1" w:styleId="503">
    <w:name w:val="选项1"/>
    <w:basedOn w:val="1"/>
    <w:qFormat/>
    <w:uiPriority w:val="0"/>
    <w:pPr>
      <w:tabs>
        <w:tab w:val="left" w:pos="4620"/>
      </w:tabs>
      <w:ind w:left="400" w:leftChars="200" w:hanging="200" w:hangingChars="200"/>
    </w:pPr>
    <w:rPr>
      <w:szCs w:val="20"/>
    </w:rPr>
  </w:style>
  <w:style w:type="paragraph" w:customStyle="1" w:styleId="504">
    <w:name w:val="正文_1_6"/>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505">
    <w:name w:val="教案正文"/>
    <w:basedOn w:val="1"/>
    <w:qFormat/>
    <w:uiPriority w:val="0"/>
    <w:pPr>
      <w:tabs>
        <w:tab w:val="left" w:pos="360"/>
      </w:tabs>
      <w:spacing w:line="300" w:lineRule="auto"/>
      <w:ind w:left="360" w:hanging="360"/>
    </w:pPr>
    <w:rPr>
      <w:szCs w:val="20"/>
    </w:rPr>
  </w:style>
  <w:style w:type="paragraph" w:customStyle="1" w:styleId="506">
    <w:name w:val="style59"/>
    <w:basedOn w:val="1"/>
    <w:qFormat/>
    <w:uiPriority w:val="0"/>
    <w:pPr>
      <w:widowControl/>
      <w:spacing w:before="100" w:beforeAutospacing="1" w:after="100" w:afterAutospacing="1"/>
      <w:jc w:val="left"/>
    </w:pPr>
    <w:rPr>
      <w:rFonts w:ascii="Arial" w:hAnsi="Arial"/>
      <w:kern w:val="0"/>
      <w:szCs w:val="20"/>
    </w:rPr>
  </w:style>
  <w:style w:type="paragraph" w:customStyle="1" w:styleId="507">
    <w:name w:val="xx"/>
    <w:basedOn w:val="1"/>
    <w:qFormat/>
    <w:uiPriority w:val="0"/>
    <w:pPr>
      <w:widowControl/>
      <w:shd w:val="clear" w:color="auto" w:fill="DCF0D4"/>
      <w:spacing w:before="100" w:beforeAutospacing="1" w:after="100" w:afterAutospacing="1"/>
      <w:jc w:val="left"/>
    </w:pPr>
    <w:rPr>
      <w:rFonts w:ascii="宋体" w:hAnsi="宋体"/>
      <w:color w:val="000000"/>
      <w:kern w:val="0"/>
      <w:sz w:val="18"/>
      <w:szCs w:val="18"/>
    </w:rPr>
  </w:style>
  <w:style w:type="paragraph" w:customStyle="1" w:styleId="508">
    <w:name w:val="标题6"/>
    <w:basedOn w:val="1"/>
    <w:qFormat/>
    <w:uiPriority w:val="0"/>
    <w:pPr>
      <w:spacing w:before="120" w:after="240"/>
      <w:jc w:val="center"/>
    </w:pPr>
    <w:rPr>
      <w:rFonts w:ascii="宋体" w:hAnsi="宋体"/>
    </w:rPr>
  </w:style>
  <w:style w:type="paragraph" w:customStyle="1" w:styleId="509">
    <w:name w:val="Normal_0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510">
    <w:name w:val="Normal_2_2"/>
    <w:qFormat/>
    <w:uiPriority w:val="0"/>
    <w:pPr>
      <w:widowControl w:val="0"/>
      <w:jc w:val="both"/>
    </w:pPr>
    <w:rPr>
      <w:rFonts w:ascii="Times New Roman" w:hAnsi="Times New Roman" w:eastAsia="Times New Roman" w:cs="Times New Roman"/>
      <w:lang w:val="en-US" w:eastAsia="zh-CN" w:bidi="ar-SA"/>
    </w:rPr>
  </w:style>
  <w:style w:type="paragraph" w:customStyle="1" w:styleId="511">
    <w:name w:val="pa-7"/>
    <w:basedOn w:val="1"/>
    <w:qFormat/>
    <w:uiPriority w:val="0"/>
    <w:pPr>
      <w:widowControl/>
      <w:spacing w:line="360" w:lineRule="atLeast"/>
      <w:ind w:firstLine="200"/>
    </w:pPr>
    <w:rPr>
      <w:rFonts w:ascii="宋体" w:hAnsi="宋体" w:cs="宋体"/>
      <w:kern w:val="0"/>
      <w:sz w:val="24"/>
    </w:rPr>
  </w:style>
  <w:style w:type="paragraph" w:customStyle="1" w:styleId="512">
    <w:name w:val="缩一"/>
    <w:basedOn w:val="1"/>
    <w:qFormat/>
    <w:uiPriority w:val="0"/>
    <w:pPr>
      <w:adjustRightInd w:val="0"/>
      <w:snapToGrid w:val="0"/>
      <w:ind w:left="200" w:leftChars="100" w:hanging="100" w:hangingChars="100"/>
      <w:jc w:val="left"/>
    </w:pPr>
    <w:rPr>
      <w:rFonts w:ascii="宋体" w:hAnsi="Courier New"/>
      <w:szCs w:val="21"/>
    </w:rPr>
  </w:style>
  <w:style w:type="paragraph" w:customStyle="1" w:styleId="513">
    <w:name w:val="Normal_3_4"/>
    <w:qFormat/>
    <w:uiPriority w:val="0"/>
    <w:pPr>
      <w:widowControl w:val="0"/>
      <w:jc w:val="both"/>
    </w:pPr>
    <w:rPr>
      <w:rFonts w:ascii="Times New Roman" w:hAnsi="Times New Roman" w:eastAsia="Times New Roman" w:cs="Times New Roman"/>
      <w:lang w:val="en-US" w:eastAsia="zh-CN" w:bidi="ar-SA"/>
    </w:rPr>
  </w:style>
  <w:style w:type="paragraph" w:customStyle="1" w:styleId="514">
    <w:name w:val="三角函数"/>
    <w:basedOn w:val="1"/>
    <w:qFormat/>
    <w:uiPriority w:val="0"/>
    <w:pPr>
      <w:ind w:firstLine="420" w:firstLineChars="200"/>
      <w:jc w:val="left"/>
    </w:pPr>
  </w:style>
  <w:style w:type="paragraph" w:customStyle="1" w:styleId="515">
    <w:name w:val="Normal_0_14"/>
    <w:qFormat/>
    <w:uiPriority w:val="99"/>
    <w:pPr>
      <w:widowControl w:val="0"/>
      <w:jc w:val="both"/>
    </w:pPr>
    <w:rPr>
      <w:rFonts w:ascii="Calibri" w:hAnsi="Calibri" w:eastAsia="宋体" w:cs="Times New Roman"/>
      <w:kern w:val="2"/>
      <w:sz w:val="21"/>
      <w:szCs w:val="22"/>
      <w:lang w:val="en-US" w:eastAsia="zh-CN" w:bidi="ar-SA"/>
    </w:rPr>
  </w:style>
  <w:style w:type="paragraph" w:customStyle="1" w:styleId="516">
    <w:name w:val="例题"/>
    <w:basedOn w:val="1"/>
    <w:qFormat/>
    <w:uiPriority w:val="0"/>
    <w:pPr>
      <w:shd w:val="clear" w:color="auto" w:fill="E0E0E0"/>
      <w:ind w:firstLine="420" w:firstLineChars="200"/>
    </w:pPr>
    <w:rPr>
      <w:szCs w:val="20"/>
    </w:rPr>
  </w:style>
  <w:style w:type="paragraph" w:customStyle="1" w:styleId="517">
    <w:name w:val="greenborder"/>
    <w:basedOn w:val="1"/>
    <w:qFormat/>
    <w:uiPriority w:val="0"/>
    <w:pPr>
      <w:widowControl/>
      <w:pBdr>
        <w:top w:val="single" w:color="008551" w:sz="6" w:space="0"/>
        <w:left w:val="single" w:color="008551" w:sz="6" w:space="0"/>
        <w:bottom w:val="single" w:color="008551" w:sz="6" w:space="0"/>
        <w:right w:val="single" w:color="008551" w:sz="6" w:space="0"/>
      </w:pBdr>
      <w:spacing w:before="100" w:beforeAutospacing="1" w:after="100" w:afterAutospacing="1"/>
      <w:jc w:val="left"/>
    </w:pPr>
    <w:rPr>
      <w:rFonts w:ascii="宋体" w:hAnsi="宋体"/>
      <w:color w:val="000000"/>
      <w:kern w:val="0"/>
      <w:sz w:val="24"/>
    </w:rPr>
  </w:style>
  <w:style w:type="paragraph" w:customStyle="1" w:styleId="518">
    <w:name w:val="TxBr_p77"/>
    <w:basedOn w:val="1"/>
    <w:qFormat/>
    <w:uiPriority w:val="0"/>
    <w:pPr>
      <w:tabs>
        <w:tab w:val="left" w:pos="204"/>
      </w:tabs>
      <w:autoSpaceDE w:val="0"/>
      <w:autoSpaceDN w:val="0"/>
      <w:adjustRightInd w:val="0"/>
      <w:spacing w:line="240" w:lineRule="atLeast"/>
      <w:jc w:val="left"/>
    </w:pPr>
    <w:rPr>
      <w:kern w:val="0"/>
      <w:sz w:val="24"/>
    </w:rPr>
  </w:style>
  <w:style w:type="paragraph" w:customStyle="1" w:styleId="519">
    <w:name w:val="left_tt2_1"/>
    <w:basedOn w:val="1"/>
    <w:qFormat/>
    <w:uiPriority w:val="0"/>
    <w:pPr>
      <w:widowControl/>
      <w:spacing w:before="100" w:beforeAutospacing="1" w:after="100" w:afterAutospacing="1"/>
      <w:jc w:val="left"/>
    </w:pPr>
    <w:rPr>
      <w:rFonts w:ascii="宋体" w:hAnsi="宋体" w:cs="宋体"/>
      <w:kern w:val="0"/>
      <w:sz w:val="24"/>
    </w:rPr>
  </w:style>
  <w:style w:type="paragraph" w:customStyle="1" w:styleId="520">
    <w:name w:val="Normal_19_6"/>
    <w:qFormat/>
    <w:uiPriority w:val="0"/>
    <w:pPr>
      <w:widowControl w:val="0"/>
      <w:jc w:val="both"/>
    </w:pPr>
    <w:rPr>
      <w:rFonts w:ascii="Times New Roman" w:hAnsi="Times New Roman" w:eastAsia="Times New Roman" w:cs="Times New Roman"/>
      <w:lang w:val="en-US" w:eastAsia="zh-CN" w:bidi="ar-SA"/>
    </w:rPr>
  </w:style>
  <w:style w:type="paragraph" w:customStyle="1" w:styleId="521">
    <w:name w:val="p25_txtleft"/>
    <w:basedOn w:val="1"/>
    <w:qFormat/>
    <w:uiPriority w:val="0"/>
    <w:pPr>
      <w:widowControl/>
      <w:spacing w:before="100" w:beforeAutospacing="1" w:after="100" w:afterAutospacing="1"/>
      <w:jc w:val="center"/>
    </w:pPr>
    <w:rPr>
      <w:rFonts w:ascii="宋体" w:hAnsi="宋体" w:cs="宋体"/>
      <w:kern w:val="0"/>
      <w:sz w:val="24"/>
    </w:rPr>
  </w:style>
  <w:style w:type="paragraph" w:customStyle="1" w:styleId="522">
    <w:name w:val="解析"/>
    <w:basedOn w:val="1"/>
    <w:qFormat/>
    <w:uiPriority w:val="0"/>
  </w:style>
  <w:style w:type="paragraph" w:customStyle="1" w:styleId="523">
    <w:name w:val="blueborder"/>
    <w:basedOn w:val="1"/>
    <w:qFormat/>
    <w:uiPriority w:val="0"/>
    <w:pPr>
      <w:widowControl/>
      <w:pBdr>
        <w:left w:val="single" w:color="1859C4" w:sz="6" w:space="0"/>
        <w:bottom w:val="single" w:color="1859C4" w:sz="6" w:space="0"/>
        <w:right w:val="single" w:color="1859C4" w:sz="6" w:space="0"/>
      </w:pBdr>
      <w:spacing w:before="100" w:beforeAutospacing="1" w:after="100" w:afterAutospacing="1"/>
      <w:jc w:val="left"/>
    </w:pPr>
    <w:rPr>
      <w:rFonts w:ascii="宋体" w:hAnsi="宋体"/>
      <w:color w:val="000000"/>
      <w:kern w:val="0"/>
      <w:sz w:val="24"/>
    </w:rPr>
  </w:style>
  <w:style w:type="paragraph" w:customStyle="1" w:styleId="524">
    <w:name w:val="ABCD"/>
    <w:basedOn w:val="1"/>
    <w:qFormat/>
    <w:uiPriority w:val="0"/>
    <w:pPr>
      <w:widowControl/>
      <w:tabs>
        <w:tab w:val="left" w:pos="2693"/>
        <w:tab w:val="left" w:pos="4961"/>
        <w:tab w:val="left" w:pos="7229"/>
      </w:tabs>
      <w:autoSpaceDE w:val="0"/>
      <w:autoSpaceDN w:val="0"/>
      <w:adjustRightInd w:val="0"/>
      <w:spacing w:line="300" w:lineRule="atLeast"/>
      <w:ind w:left="480"/>
      <w:textAlignment w:val="bottom"/>
    </w:pPr>
    <w:rPr>
      <w:rFonts w:eastAsia="MingLiU"/>
      <w:spacing w:val="25"/>
      <w:kern w:val="0"/>
      <w:sz w:val="20"/>
      <w:szCs w:val="20"/>
      <w:lang w:eastAsia="zh-TW"/>
    </w:rPr>
  </w:style>
  <w:style w:type="paragraph" w:customStyle="1" w:styleId="525">
    <w:name w:val="正文_0_0"/>
    <w:qFormat/>
    <w:uiPriority w:val="0"/>
    <w:pPr>
      <w:widowControl w:val="0"/>
      <w:jc w:val="both"/>
    </w:pPr>
    <w:rPr>
      <w:rFonts w:ascii="Calibri" w:hAnsi="Calibri" w:eastAsia="宋体" w:cs="Times New Roman"/>
      <w:kern w:val="2"/>
      <w:sz w:val="21"/>
      <w:lang w:val="en-US" w:eastAsia="zh-CN" w:bidi="ar-SA"/>
    </w:rPr>
  </w:style>
  <w:style w:type="paragraph" w:customStyle="1" w:styleId="526">
    <w:name w:val="wtext"/>
    <w:basedOn w:val="1"/>
    <w:qFormat/>
    <w:uiPriority w:val="0"/>
    <w:pPr>
      <w:widowControl/>
      <w:spacing w:before="100" w:beforeAutospacing="1" w:after="100" w:afterAutospacing="1"/>
      <w:ind w:firstLine="480"/>
      <w:jc w:val="left"/>
    </w:pPr>
    <w:rPr>
      <w:rFonts w:ascii="Arial Unicode MS" w:hAnsi="Arial Unicode MS" w:eastAsia="Arial Unicode MS"/>
      <w:color w:val="000000"/>
      <w:kern w:val="0"/>
      <w:sz w:val="18"/>
      <w:szCs w:val="20"/>
    </w:rPr>
  </w:style>
  <w:style w:type="paragraph" w:customStyle="1" w:styleId="527">
    <w:name w:val=" Char1"/>
    <w:basedOn w:val="1"/>
    <w:qFormat/>
    <w:uiPriority w:val="0"/>
    <w:pPr>
      <w:widowControl/>
      <w:spacing w:line="300" w:lineRule="auto"/>
      <w:ind w:firstLine="200" w:firstLineChars="200"/>
    </w:pPr>
    <w:rPr>
      <w:rFonts w:ascii="Verdana" w:hAnsi="Verdana"/>
      <w:kern w:val="0"/>
      <w:szCs w:val="20"/>
      <w:lang w:eastAsia="en-US"/>
    </w:rPr>
  </w:style>
  <w:style w:type="paragraph" w:customStyle="1" w:styleId="528">
    <w:name w:val="ttlist"/>
    <w:basedOn w:val="1"/>
    <w:qFormat/>
    <w:uiPriority w:val="0"/>
    <w:pPr>
      <w:widowControl/>
      <w:jc w:val="left"/>
    </w:pPr>
    <w:rPr>
      <w:rFonts w:ascii="宋体" w:hAnsi="宋体" w:cs="宋体"/>
      <w:kern w:val="0"/>
      <w:sz w:val="24"/>
    </w:rPr>
  </w:style>
  <w:style w:type="paragraph" w:customStyle="1" w:styleId="529">
    <w:name w:val="小节标题"/>
    <w:basedOn w:val="1"/>
    <w:qFormat/>
    <w:uiPriority w:val="0"/>
    <w:pPr>
      <w:widowControl/>
      <w:spacing w:before="175" w:after="102" w:line="351" w:lineRule="atLeast"/>
      <w:textAlignment w:val="baseline"/>
    </w:pPr>
    <w:rPr>
      <w:rFonts w:eastAsia="黑体"/>
      <w:color w:val="000000"/>
      <w:kern w:val="0"/>
      <w:szCs w:val="20"/>
      <w:u w:color="000000"/>
    </w:rPr>
  </w:style>
  <w:style w:type="paragraph" w:customStyle="1" w:styleId="530">
    <w:name w:val="right_con"/>
    <w:basedOn w:val="1"/>
    <w:qFormat/>
    <w:uiPriority w:val="0"/>
    <w:pPr>
      <w:widowControl/>
      <w:pBdr>
        <w:bottom w:val="single" w:color="009966" w:sz="12" w:space="4"/>
      </w:pBdr>
      <w:spacing w:before="100" w:beforeAutospacing="1" w:after="100" w:afterAutospacing="1"/>
      <w:jc w:val="left"/>
    </w:pPr>
    <w:rPr>
      <w:rFonts w:ascii="宋体" w:hAnsi="宋体" w:cs="宋体"/>
      <w:b/>
      <w:bCs/>
      <w:color w:val="009966"/>
      <w:kern w:val="0"/>
      <w:szCs w:val="21"/>
    </w:rPr>
  </w:style>
  <w:style w:type="paragraph" w:customStyle="1" w:styleId="531">
    <w:name w:val="ok1"/>
    <w:basedOn w:val="1"/>
    <w:qFormat/>
    <w:uiPriority w:val="0"/>
    <w:pPr>
      <w:widowControl/>
      <w:spacing w:before="100" w:beforeAutospacing="1" w:after="100" w:afterAutospacing="1"/>
      <w:jc w:val="left"/>
    </w:pPr>
    <w:rPr>
      <w:rFonts w:hint="eastAsia" w:ascii="宋体" w:hAnsi="宋体"/>
      <w:color w:val="00B06F"/>
      <w:kern w:val="0"/>
      <w:sz w:val="18"/>
      <w:szCs w:val="20"/>
    </w:rPr>
  </w:style>
  <w:style w:type="paragraph" w:customStyle="1" w:styleId="532">
    <w:name w:val="Normal_19_0"/>
    <w:qFormat/>
    <w:uiPriority w:val="0"/>
    <w:pPr>
      <w:widowControl w:val="0"/>
      <w:jc w:val="both"/>
    </w:pPr>
    <w:rPr>
      <w:rFonts w:ascii="Times New Roman" w:hAnsi="Times New Roman" w:eastAsia="Times New Roman" w:cs="Times New Roman"/>
      <w:lang w:val="en-US" w:eastAsia="zh-CN" w:bidi="ar-SA"/>
    </w:rPr>
  </w:style>
  <w:style w:type="paragraph" w:customStyle="1" w:styleId="533">
    <w:name w:val="B选项"/>
    <w:basedOn w:val="1"/>
    <w:qFormat/>
    <w:uiPriority w:val="0"/>
    <w:pPr>
      <w:tabs>
        <w:tab w:val="left" w:pos="0"/>
      </w:tabs>
    </w:pPr>
    <w:rPr>
      <w:szCs w:val="20"/>
    </w:rPr>
  </w:style>
  <w:style w:type="paragraph" w:customStyle="1" w:styleId="534">
    <w:name w:val="MsoNormal"/>
    <w:basedOn w:val="1"/>
    <w:qFormat/>
    <w:uiPriority w:val="0"/>
    <w:pPr>
      <w:widowControl/>
      <w:adjustRightInd w:val="0"/>
      <w:snapToGrid w:val="0"/>
      <w:spacing w:after="200"/>
      <w:jc w:val="left"/>
    </w:pPr>
    <w:rPr>
      <w:rFonts w:ascii="Tahoma" w:hAnsi="Tahoma" w:eastAsia="微软雅黑"/>
      <w:kern w:val="0"/>
      <w:sz w:val="22"/>
      <w:szCs w:val="22"/>
    </w:rPr>
  </w:style>
  <w:style w:type="paragraph" w:customStyle="1" w:styleId="535">
    <w:name w:val="_Style 7"/>
    <w:basedOn w:val="1"/>
    <w:qFormat/>
    <w:uiPriority w:val="0"/>
    <w:pPr>
      <w:widowControl/>
      <w:spacing w:line="300" w:lineRule="auto"/>
      <w:ind w:firstLine="200" w:firstLineChars="200"/>
    </w:pPr>
    <w:rPr>
      <w:rFonts w:ascii="Calibri" w:hAnsi="Calibri"/>
      <w:szCs w:val="20"/>
    </w:rPr>
  </w:style>
  <w:style w:type="paragraph" w:customStyle="1" w:styleId="536">
    <w:name w:val="TxBr_t79"/>
    <w:basedOn w:val="1"/>
    <w:qFormat/>
    <w:uiPriority w:val="0"/>
    <w:pPr>
      <w:autoSpaceDE w:val="0"/>
      <w:autoSpaceDN w:val="0"/>
      <w:adjustRightInd w:val="0"/>
      <w:spacing w:line="311" w:lineRule="atLeast"/>
      <w:jc w:val="left"/>
    </w:pPr>
    <w:rPr>
      <w:kern w:val="0"/>
      <w:sz w:val="24"/>
    </w:rPr>
  </w:style>
  <w:style w:type="paragraph" w:customStyle="1" w:styleId="537">
    <w:name w:val="Char Char Char Char Char Char Char Char Char Char Char Char Char Char Char Char Char Char Char"/>
    <w:basedOn w:val="1"/>
    <w:qFormat/>
    <w:uiPriority w:val="0"/>
    <w:pPr>
      <w:widowControl/>
      <w:spacing w:line="300" w:lineRule="auto"/>
      <w:jc w:val="center"/>
    </w:pPr>
    <w:rPr>
      <w:rFonts w:ascii="Times New Roman" w:hAnsi="Times New Roman" w:eastAsia="华文中宋"/>
      <w:kern w:val="0"/>
      <w:sz w:val="22"/>
    </w:rPr>
  </w:style>
  <w:style w:type="paragraph" w:customStyle="1" w:styleId="538">
    <w:name w:val="a"/>
    <w:basedOn w:val="1"/>
    <w:qFormat/>
    <w:uiPriority w:val="0"/>
    <w:pPr>
      <w:widowControl/>
      <w:spacing w:before="100" w:beforeAutospacing="1" w:after="100" w:afterAutospacing="1"/>
      <w:jc w:val="left"/>
    </w:pPr>
    <w:rPr>
      <w:rFonts w:ascii="宋体" w:hAnsi="宋体" w:cs="宋体"/>
      <w:kern w:val="0"/>
      <w:sz w:val="24"/>
    </w:rPr>
  </w:style>
  <w:style w:type="paragraph" w:customStyle="1" w:styleId="539">
    <w:name w:val="a0"/>
    <w:basedOn w:val="1"/>
    <w:qFormat/>
    <w:uiPriority w:val="0"/>
    <w:pPr>
      <w:widowControl/>
      <w:spacing w:before="100" w:beforeAutospacing="1" w:after="100" w:afterAutospacing="1"/>
      <w:jc w:val="left"/>
    </w:pPr>
    <w:rPr>
      <w:rFonts w:ascii="宋体" w:hAnsi="宋体"/>
      <w:color w:val="000000"/>
      <w:kern w:val="0"/>
      <w:sz w:val="24"/>
      <w:szCs w:val="20"/>
    </w:rPr>
  </w:style>
  <w:style w:type="paragraph" w:customStyle="1" w:styleId="540">
    <w:name w:val="pa-9"/>
    <w:basedOn w:val="1"/>
    <w:qFormat/>
    <w:uiPriority w:val="0"/>
    <w:pPr>
      <w:widowControl/>
      <w:spacing w:line="360" w:lineRule="atLeast"/>
      <w:ind w:hanging="300"/>
    </w:pPr>
    <w:rPr>
      <w:rFonts w:ascii="宋体" w:hAnsi="宋体" w:cs="宋体"/>
      <w:kern w:val="0"/>
      <w:sz w:val="24"/>
    </w:rPr>
  </w:style>
  <w:style w:type="paragraph" w:customStyle="1" w:styleId="541">
    <w:name w:val="试题"/>
    <w:basedOn w:val="1"/>
    <w:qFormat/>
    <w:uiPriority w:val="0"/>
    <w:pPr>
      <w:overflowPunct w:val="0"/>
      <w:autoSpaceDE w:val="0"/>
      <w:autoSpaceDN w:val="0"/>
      <w:spacing w:before="96" w:beforeLines="40"/>
      <w:ind w:left="424" w:hanging="424" w:hangingChars="212"/>
    </w:pPr>
    <w:rPr>
      <w:rFonts w:eastAsia="方正书宋简体"/>
    </w:rPr>
  </w:style>
  <w:style w:type="paragraph" w:customStyle="1" w:styleId="542">
    <w:name w:val="Normal_0_7"/>
    <w:qFormat/>
    <w:uiPriority w:val="99"/>
    <w:pPr>
      <w:widowControl w:val="0"/>
      <w:jc w:val="both"/>
    </w:pPr>
    <w:rPr>
      <w:rFonts w:ascii="Calibri" w:hAnsi="Calibri" w:eastAsia="宋体" w:cs="Times New Roman"/>
      <w:kern w:val="2"/>
      <w:sz w:val="21"/>
      <w:szCs w:val="22"/>
      <w:lang w:val="en-US" w:eastAsia="zh-CN" w:bidi="ar-SA"/>
    </w:rPr>
  </w:style>
  <w:style w:type="paragraph" w:customStyle="1" w:styleId="543">
    <w:name w:val="导数"/>
    <w:basedOn w:val="1"/>
    <w:qFormat/>
    <w:uiPriority w:val="0"/>
    <w:rPr>
      <w:rFonts w:ascii="宋体" w:hAnsi="宋体"/>
      <w:szCs w:val="20"/>
    </w:rPr>
  </w:style>
  <w:style w:type="paragraph" w:customStyle="1" w:styleId="544">
    <w:name w:val="style1"/>
    <w:basedOn w:val="1"/>
    <w:qFormat/>
    <w:uiPriority w:val="0"/>
    <w:pPr>
      <w:widowControl/>
      <w:spacing w:before="100" w:beforeAutospacing="1" w:after="100" w:afterAutospacing="1"/>
      <w:ind w:firstLine="360"/>
      <w:jc w:val="left"/>
    </w:pPr>
    <w:rPr>
      <w:rFonts w:ascii="宋体" w:hAnsi="宋体"/>
      <w:kern w:val="0"/>
      <w:sz w:val="18"/>
      <w:szCs w:val="20"/>
    </w:rPr>
  </w:style>
  <w:style w:type="paragraph" w:customStyle="1" w:styleId="545">
    <w:name w:val="articlecontent"/>
    <w:basedOn w:val="1"/>
    <w:qFormat/>
    <w:uiPriority w:val="0"/>
    <w:pPr>
      <w:widowControl/>
      <w:spacing w:before="100" w:beforeAutospacing="1" w:after="100" w:afterAutospacing="1"/>
      <w:jc w:val="left"/>
    </w:pPr>
    <w:rPr>
      <w:rFonts w:ascii="宋体" w:hAnsi="宋体"/>
      <w:kern w:val="0"/>
      <w:sz w:val="24"/>
    </w:rPr>
  </w:style>
  <w:style w:type="paragraph" w:customStyle="1" w:styleId="546">
    <w:name w:val="TxBr_p14"/>
    <w:basedOn w:val="1"/>
    <w:qFormat/>
    <w:uiPriority w:val="0"/>
    <w:pPr>
      <w:tabs>
        <w:tab w:val="left" w:pos="379"/>
      </w:tabs>
      <w:autoSpaceDE w:val="0"/>
      <w:autoSpaceDN w:val="0"/>
      <w:adjustRightInd w:val="0"/>
      <w:spacing w:line="240" w:lineRule="atLeast"/>
      <w:ind w:left="1575" w:hanging="379"/>
      <w:jc w:val="left"/>
    </w:pPr>
    <w:rPr>
      <w:kern w:val="0"/>
      <w:sz w:val="24"/>
    </w:rPr>
  </w:style>
  <w:style w:type="paragraph" w:customStyle="1" w:styleId="547">
    <w:name w:val="样式 标题 6 + 行距: 1.5 倍行距"/>
    <w:basedOn w:val="8"/>
    <w:qFormat/>
    <w:uiPriority w:val="0"/>
    <w:pPr>
      <w:keepNext w:val="0"/>
      <w:keepLines w:val="0"/>
      <w:tabs>
        <w:tab w:val="left" w:pos="7350"/>
      </w:tabs>
      <w:spacing w:before="0" w:after="0" w:line="240" w:lineRule="auto"/>
      <w:jc w:val="center"/>
      <w:outlineLvl w:val="9"/>
    </w:pPr>
    <w:rPr>
      <w:rFonts w:ascii="宋体" w:hAnsi="宋体" w:eastAsia="宋体"/>
      <w:color w:val="000000"/>
      <w:sz w:val="21"/>
      <w:szCs w:val="24"/>
    </w:rPr>
  </w:style>
  <w:style w:type="paragraph" w:customStyle="1" w:styleId="548">
    <w:name w:val=" Char Char Char Char Char Char Char Char Char"/>
    <w:basedOn w:val="1"/>
    <w:qFormat/>
    <w:uiPriority w:val="0"/>
    <w:pPr>
      <w:widowControl/>
      <w:spacing w:line="300" w:lineRule="auto"/>
      <w:ind w:firstLine="200" w:firstLineChars="200"/>
    </w:pPr>
    <w:rPr>
      <w:kern w:val="0"/>
      <w:szCs w:val="20"/>
    </w:rPr>
  </w:style>
  <w:style w:type="paragraph" w:customStyle="1" w:styleId="549">
    <w:name w:val="TxBr_t80"/>
    <w:basedOn w:val="1"/>
    <w:qFormat/>
    <w:uiPriority w:val="0"/>
    <w:pPr>
      <w:autoSpaceDE w:val="0"/>
      <w:autoSpaceDN w:val="0"/>
      <w:adjustRightInd w:val="0"/>
      <w:spacing w:line="240" w:lineRule="atLeast"/>
      <w:jc w:val="left"/>
    </w:pPr>
    <w:rPr>
      <w:kern w:val="0"/>
      <w:sz w:val="24"/>
    </w:rPr>
  </w:style>
  <w:style w:type="paragraph" w:customStyle="1" w:styleId="550">
    <w:name w:val="Normal_7_9"/>
    <w:qFormat/>
    <w:uiPriority w:val="0"/>
    <w:pPr>
      <w:widowControl w:val="0"/>
      <w:jc w:val="both"/>
    </w:pPr>
    <w:rPr>
      <w:rFonts w:ascii="Times New Roman" w:hAnsi="Times New Roman" w:eastAsia="Times New Roman" w:cs="Times New Roman"/>
      <w:lang w:val="en-US" w:eastAsia="zh-CN" w:bidi="ar-SA"/>
    </w:rPr>
  </w:style>
  <w:style w:type="paragraph" w:customStyle="1" w:styleId="551">
    <w:name w:val="001"/>
    <w:basedOn w:val="1"/>
    <w:qFormat/>
    <w:uiPriority w:val="0"/>
    <w:pPr>
      <w:spacing w:line="320" w:lineRule="exact"/>
      <w:ind w:firstLine="150" w:firstLineChars="150"/>
    </w:pPr>
    <w:rPr>
      <w:szCs w:val="20"/>
    </w:rPr>
  </w:style>
  <w:style w:type="paragraph" w:customStyle="1" w:styleId="552">
    <w:name w:val="大题号"/>
    <w:basedOn w:val="1"/>
    <w:qFormat/>
    <w:uiPriority w:val="0"/>
    <w:pPr>
      <w:numPr>
        <w:ilvl w:val="0"/>
        <w:numId w:val="1"/>
      </w:numPr>
    </w:pPr>
    <w:rPr>
      <w:b/>
      <w:szCs w:val="20"/>
    </w:rPr>
  </w:style>
  <w:style w:type="paragraph" w:customStyle="1" w:styleId="553">
    <w:name w:val="st_ct"/>
    <w:basedOn w:val="1"/>
    <w:qFormat/>
    <w:uiPriority w:val="0"/>
    <w:pPr>
      <w:widowControl/>
      <w:spacing w:before="100" w:beforeAutospacing="1" w:after="100" w:afterAutospacing="1"/>
      <w:jc w:val="left"/>
    </w:pPr>
    <w:rPr>
      <w:rFonts w:ascii="宋体" w:hAnsi="宋体" w:cs="宋体"/>
      <w:kern w:val="0"/>
      <w:sz w:val="24"/>
    </w:rPr>
  </w:style>
  <w:style w:type="paragraph" w:customStyle="1" w:styleId="554">
    <w:name w:val="标注"/>
    <w:basedOn w:val="1"/>
    <w:next w:val="1"/>
    <w:qFormat/>
    <w:uiPriority w:val="0"/>
    <w:pPr>
      <w:spacing w:line="240" w:lineRule="exact"/>
      <w:jc w:val="center"/>
    </w:pPr>
    <w:rPr>
      <w:i/>
      <w:spacing w:val="-10"/>
      <w:position w:val="2"/>
      <w:szCs w:val="20"/>
    </w:rPr>
  </w:style>
  <w:style w:type="paragraph" w:customStyle="1" w:styleId="555">
    <w:name w:val="样式1"/>
    <w:basedOn w:val="1"/>
    <w:qFormat/>
    <w:uiPriority w:val="0"/>
    <w:pPr>
      <w:jc w:val="center"/>
    </w:pPr>
    <w:rPr>
      <w:b/>
      <w:sz w:val="28"/>
      <w:szCs w:val="20"/>
    </w:rPr>
  </w:style>
  <w:style w:type="paragraph" w:styleId="556">
    <w:name w:val="List Paragraph"/>
    <w:basedOn w:val="1"/>
    <w:qFormat/>
    <w:uiPriority w:val="34"/>
    <w:pPr>
      <w:ind w:firstLine="420" w:firstLineChars="200"/>
    </w:pPr>
  </w:style>
  <w:style w:type="paragraph" w:customStyle="1" w:styleId="557">
    <w:name w:val="题型（3级）"/>
    <w:basedOn w:val="1"/>
    <w:qFormat/>
    <w:uiPriority w:val="0"/>
    <w:pPr>
      <w:ind w:left="480" w:hanging="480" w:hangingChars="200"/>
    </w:pPr>
    <w:rPr>
      <w:b/>
      <w:sz w:val="24"/>
      <w:szCs w:val="21"/>
    </w:rPr>
  </w:style>
  <w:style w:type="paragraph" w:customStyle="1" w:styleId="558">
    <w:name w:val="13"/>
    <w:basedOn w:val="1"/>
    <w:qFormat/>
    <w:uiPriority w:val="0"/>
    <w:pPr>
      <w:widowControl/>
      <w:spacing w:before="100" w:beforeAutospacing="1" w:after="100" w:afterAutospacing="1"/>
      <w:jc w:val="left"/>
    </w:pPr>
    <w:rPr>
      <w:rFonts w:ascii="宋体" w:hAnsi="宋体" w:cs="宋体"/>
      <w:kern w:val="0"/>
      <w:sz w:val="24"/>
    </w:rPr>
  </w:style>
  <w:style w:type="paragraph" w:customStyle="1" w:styleId="559">
    <w:name w:val="三级章节"/>
    <w:basedOn w:val="1"/>
    <w:qFormat/>
    <w:uiPriority w:val="0"/>
    <w:pPr>
      <w:widowControl/>
      <w:spacing w:line="300" w:lineRule="exact"/>
      <w:jc w:val="left"/>
      <w:outlineLvl w:val="3"/>
    </w:pPr>
    <w:rPr>
      <w:rFonts w:ascii="NEU-BZ" w:hAnsi="NEU-BZ" w:eastAsia="方正书宋_GBK"/>
      <w:color w:val="000000"/>
      <w:kern w:val="0"/>
      <w:sz w:val="20"/>
    </w:rPr>
  </w:style>
  <w:style w:type="paragraph" w:customStyle="1" w:styleId="560">
    <w:name w:val="自己题目"/>
    <w:basedOn w:val="1"/>
    <w:next w:val="1"/>
    <w:qFormat/>
    <w:uiPriority w:val="0"/>
    <w:pPr>
      <w:tabs>
        <w:tab w:val="left" w:pos="2340"/>
        <w:tab w:val="left" w:pos="7500"/>
        <w:tab w:val="left" w:pos="7770"/>
        <w:tab w:val="left" w:pos="7800"/>
      </w:tabs>
      <w:spacing w:line="360" w:lineRule="exact"/>
      <w:jc w:val="left"/>
      <w:outlineLvl w:val="2"/>
    </w:pPr>
    <w:rPr>
      <w:rFonts w:ascii="宋体" w:hAnsi="宋体"/>
      <w:kern w:val="0"/>
      <w:szCs w:val="20"/>
    </w:rPr>
  </w:style>
  <w:style w:type="paragraph" w:customStyle="1" w:styleId="561">
    <w:name w:val="极限"/>
    <w:basedOn w:val="1"/>
    <w:qFormat/>
    <w:uiPriority w:val="0"/>
  </w:style>
  <w:style w:type="paragraph" w:customStyle="1" w:styleId="562">
    <w:name w:val="x-3"/>
    <w:basedOn w:val="1"/>
    <w:qFormat/>
    <w:uiPriority w:val="0"/>
    <w:pPr>
      <w:widowControl/>
      <w:spacing w:before="100" w:beforeAutospacing="1" w:after="100" w:afterAutospacing="1"/>
      <w:jc w:val="left"/>
    </w:pPr>
    <w:rPr>
      <w:rFonts w:ascii="宋体" w:hAnsi="宋体" w:cs="宋体"/>
      <w:kern w:val="0"/>
      <w:sz w:val="24"/>
    </w:rPr>
  </w:style>
  <w:style w:type="paragraph" w:customStyle="1" w:styleId="563">
    <w:name w:val="Normal_0_18"/>
    <w:qFormat/>
    <w:uiPriority w:val="99"/>
    <w:pPr>
      <w:widowControl w:val="0"/>
      <w:jc w:val="both"/>
    </w:pPr>
    <w:rPr>
      <w:rFonts w:ascii="Calibri" w:hAnsi="Calibri" w:eastAsia="宋体" w:cs="Times New Roman"/>
      <w:kern w:val="2"/>
      <w:sz w:val="21"/>
      <w:szCs w:val="22"/>
      <w:lang w:val="en-US" w:eastAsia="zh-CN" w:bidi="ar-SA"/>
    </w:rPr>
  </w:style>
  <w:style w:type="paragraph" w:customStyle="1" w:styleId="564">
    <w:name w:val="seperator10"/>
    <w:basedOn w:val="1"/>
    <w:qFormat/>
    <w:uiPriority w:val="0"/>
    <w:pPr>
      <w:widowControl/>
      <w:spacing w:before="100" w:beforeAutospacing="1" w:after="100" w:afterAutospacing="1"/>
      <w:jc w:val="left"/>
    </w:pPr>
    <w:rPr>
      <w:rFonts w:ascii="宋体" w:hAnsi="宋体" w:cs="宋体"/>
      <w:kern w:val="0"/>
      <w:sz w:val="24"/>
    </w:rPr>
  </w:style>
  <w:style w:type="paragraph" w:customStyle="1" w:styleId="565">
    <w:name w:val="left_tt"/>
    <w:basedOn w:val="1"/>
    <w:qFormat/>
    <w:uiPriority w:val="0"/>
    <w:pPr>
      <w:widowControl/>
      <w:jc w:val="left"/>
    </w:pPr>
    <w:rPr>
      <w:rFonts w:ascii="宋体" w:hAnsi="宋体" w:cs="宋体"/>
      <w:kern w:val="0"/>
      <w:sz w:val="24"/>
    </w:rPr>
  </w:style>
  <w:style w:type="paragraph" w:customStyle="1" w:styleId="566">
    <w:name w:val="mbtitle"/>
    <w:basedOn w:val="1"/>
    <w:qFormat/>
    <w:uiPriority w:val="0"/>
    <w:pPr>
      <w:widowControl/>
      <w:spacing w:before="100" w:beforeAutospacing="1" w:after="100" w:afterAutospacing="1"/>
      <w:jc w:val="left"/>
    </w:pPr>
    <w:rPr>
      <w:rFonts w:ascii="宋体" w:hAnsi="宋体" w:cs="宋体"/>
      <w:kern w:val="0"/>
      <w:sz w:val="24"/>
    </w:rPr>
  </w:style>
  <w:style w:type="paragraph" w:customStyle="1" w:styleId="567">
    <w:name w:val="正文 New New New New New New New New New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568">
    <w:name w:val="Normal_18_16"/>
    <w:qFormat/>
    <w:uiPriority w:val="0"/>
    <w:pPr>
      <w:widowControl w:val="0"/>
      <w:jc w:val="both"/>
    </w:pPr>
    <w:rPr>
      <w:rFonts w:ascii="Times New Roman" w:hAnsi="Times New Roman" w:eastAsia="Times New Roman" w:cs="Times New Roman"/>
      <w:lang w:val="en-US" w:eastAsia="zh-CN" w:bidi="ar-SA"/>
    </w:rPr>
  </w:style>
  <w:style w:type="paragraph" w:customStyle="1" w:styleId="569">
    <w:name w:val="Char Char Char Char Char Char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570">
    <w:name w:val="Normal_0_13"/>
    <w:qFormat/>
    <w:uiPriority w:val="99"/>
    <w:pPr>
      <w:widowControl w:val="0"/>
      <w:jc w:val="both"/>
    </w:pPr>
    <w:rPr>
      <w:rFonts w:ascii="Calibri" w:hAnsi="Calibri" w:eastAsia="宋体" w:cs="Times New Roman"/>
      <w:kern w:val="2"/>
      <w:sz w:val="21"/>
      <w:szCs w:val="22"/>
      <w:lang w:val="en-US" w:eastAsia="zh-CN" w:bidi="ar-SA"/>
    </w:rPr>
  </w:style>
  <w:style w:type="paragraph" w:customStyle="1" w:styleId="571">
    <w:name w:val="xl24"/>
    <w:basedOn w:val="1"/>
    <w:qFormat/>
    <w:uiPriority w:val="0"/>
    <w:pPr>
      <w:widowControl/>
      <w:spacing w:before="100" w:beforeAutospacing="1" w:after="100" w:afterAutospacing="1"/>
      <w:jc w:val="center"/>
    </w:pPr>
    <w:rPr>
      <w:rFonts w:ascii="宋体" w:hAnsi="宋体"/>
      <w:kern w:val="0"/>
      <w:sz w:val="24"/>
    </w:rPr>
  </w:style>
  <w:style w:type="paragraph" w:customStyle="1" w:styleId="572">
    <w:name w:val="次题号"/>
    <w:basedOn w:val="1"/>
    <w:qFormat/>
    <w:uiPriority w:val="0"/>
    <w:pPr>
      <w:ind w:left="300" w:leftChars="200" w:hanging="100" w:hangingChars="100"/>
    </w:pPr>
    <w:rPr>
      <w:szCs w:val="20"/>
    </w:rPr>
  </w:style>
  <w:style w:type="paragraph" w:customStyle="1" w:styleId="573">
    <w:name w:val="txt_right"/>
    <w:basedOn w:val="1"/>
    <w:qFormat/>
    <w:uiPriority w:val="0"/>
    <w:pPr>
      <w:widowControl/>
      <w:spacing w:before="100" w:beforeAutospacing="1" w:after="100" w:afterAutospacing="1"/>
      <w:jc w:val="right"/>
    </w:pPr>
    <w:rPr>
      <w:rFonts w:ascii="宋体" w:hAnsi="宋体" w:cs="宋体"/>
      <w:kern w:val="0"/>
      <w:sz w:val="24"/>
    </w:rPr>
  </w:style>
  <w:style w:type="paragraph" w:customStyle="1" w:styleId="574">
    <w:name w:val="Normal_1"/>
    <w:qFormat/>
    <w:uiPriority w:val="99"/>
    <w:pPr>
      <w:widowControl w:val="0"/>
      <w:jc w:val="both"/>
    </w:pPr>
    <w:rPr>
      <w:rFonts w:ascii="Times New Roman" w:hAnsi="Times New Roman" w:eastAsia="宋体" w:cs="宋体"/>
      <w:kern w:val="2"/>
      <w:sz w:val="21"/>
      <w:szCs w:val="22"/>
      <w:lang w:val="en-US" w:eastAsia="zh-CN" w:bidi="ar-SA"/>
    </w:rPr>
  </w:style>
  <w:style w:type="paragraph" w:customStyle="1" w:styleId="575">
    <w:name w:val="txt_left"/>
    <w:basedOn w:val="1"/>
    <w:qFormat/>
    <w:uiPriority w:val="0"/>
    <w:pPr>
      <w:widowControl/>
      <w:spacing w:before="100" w:beforeAutospacing="1" w:after="100" w:afterAutospacing="1"/>
      <w:jc w:val="left"/>
    </w:pPr>
    <w:rPr>
      <w:rFonts w:ascii="宋体" w:hAnsi="宋体" w:cs="宋体"/>
      <w:b/>
      <w:bCs/>
      <w:kern w:val="0"/>
      <w:sz w:val="24"/>
    </w:rPr>
  </w:style>
  <w:style w:type="paragraph" w:customStyle="1" w:styleId="576">
    <w:name w:val="4试题编号"/>
    <w:basedOn w:val="1"/>
    <w:qFormat/>
    <w:uiPriority w:val="0"/>
    <w:pPr>
      <w:numPr>
        <w:ilvl w:val="0"/>
        <w:numId w:val="2"/>
      </w:numPr>
    </w:pPr>
  </w:style>
  <w:style w:type="paragraph" w:customStyle="1" w:styleId="577">
    <w:name w:val="Normal_0_6"/>
    <w:qFormat/>
    <w:uiPriority w:val="99"/>
    <w:pPr>
      <w:widowControl w:val="0"/>
      <w:jc w:val="both"/>
    </w:pPr>
    <w:rPr>
      <w:rFonts w:ascii="Calibri" w:hAnsi="Calibri" w:eastAsia="宋体" w:cs="Times New Roman"/>
      <w:kern w:val="2"/>
      <w:sz w:val="21"/>
      <w:szCs w:val="22"/>
      <w:lang w:val="en-US" w:eastAsia="zh-CN" w:bidi="ar-SA"/>
    </w:rPr>
  </w:style>
  <w:style w:type="paragraph" w:customStyle="1" w:styleId="578">
    <w:name w:val="yellow"/>
    <w:basedOn w:val="1"/>
    <w:qFormat/>
    <w:uiPriority w:val="0"/>
    <w:pPr>
      <w:widowControl/>
      <w:spacing w:before="100" w:beforeAutospacing="1" w:after="100" w:afterAutospacing="1"/>
      <w:jc w:val="left"/>
    </w:pPr>
    <w:rPr>
      <w:rFonts w:ascii="宋体" w:hAnsi="宋体"/>
      <w:color w:val="FFB900"/>
      <w:kern w:val="0"/>
      <w:sz w:val="24"/>
    </w:rPr>
  </w:style>
  <w:style w:type="paragraph" w:customStyle="1" w:styleId="579">
    <w:name w:val="Char3"/>
    <w:basedOn w:val="1"/>
    <w:qFormat/>
    <w:uiPriority w:val="0"/>
    <w:pPr>
      <w:widowControl/>
      <w:spacing w:line="300" w:lineRule="auto"/>
      <w:ind w:firstLine="200" w:firstLineChars="200"/>
    </w:pPr>
    <w:rPr>
      <w:rFonts w:ascii="Verdana" w:hAnsi="Verdana"/>
      <w:kern w:val="0"/>
      <w:szCs w:val="20"/>
      <w:lang w:eastAsia="en-US"/>
    </w:rPr>
  </w:style>
  <w:style w:type="paragraph" w:customStyle="1" w:styleId="580">
    <w:name w:val="txt_center"/>
    <w:basedOn w:val="1"/>
    <w:qFormat/>
    <w:uiPriority w:val="0"/>
    <w:pPr>
      <w:widowControl/>
      <w:spacing w:before="100" w:beforeAutospacing="1" w:after="100" w:afterAutospacing="1"/>
      <w:jc w:val="center"/>
    </w:pPr>
    <w:rPr>
      <w:rFonts w:ascii="宋体" w:hAnsi="宋体" w:cs="宋体"/>
      <w:kern w:val="0"/>
      <w:sz w:val="24"/>
    </w:rPr>
  </w:style>
  <w:style w:type="paragraph" w:customStyle="1" w:styleId="581">
    <w:name w:val="whiteborder"/>
    <w:basedOn w:val="1"/>
    <w:qFormat/>
    <w:uiPriority w:val="0"/>
    <w:pPr>
      <w:widowControl/>
      <w:pBdr>
        <w:left w:val="single" w:color="FFFFFF" w:sz="6" w:space="0"/>
        <w:bottom w:val="single" w:color="FFFFFF" w:sz="6" w:space="0"/>
        <w:right w:val="single" w:color="FFFFFF" w:sz="6" w:space="0"/>
      </w:pBdr>
      <w:spacing w:before="100" w:beforeAutospacing="1" w:after="100" w:afterAutospacing="1"/>
      <w:jc w:val="left"/>
    </w:pPr>
    <w:rPr>
      <w:rFonts w:ascii="宋体" w:hAnsi="宋体"/>
      <w:color w:val="000000"/>
      <w:kern w:val="0"/>
      <w:sz w:val="24"/>
    </w:rPr>
  </w:style>
  <w:style w:type="paragraph" w:customStyle="1" w:styleId="582">
    <w:name w:val="blackborder"/>
    <w:basedOn w:val="1"/>
    <w:qFormat/>
    <w:uiPriority w:val="0"/>
    <w:pPr>
      <w:widowControl/>
      <w:pBdr>
        <w:top w:val="single" w:color="000000" w:sz="6" w:space="0"/>
        <w:left w:val="single" w:color="000000" w:sz="6" w:space="0"/>
        <w:bottom w:val="single" w:color="000000" w:sz="6" w:space="0"/>
        <w:right w:val="single" w:color="000000" w:sz="6" w:space="0"/>
      </w:pBdr>
      <w:spacing w:before="100" w:beforeAutospacing="1" w:after="100" w:afterAutospacing="1"/>
      <w:jc w:val="left"/>
    </w:pPr>
    <w:rPr>
      <w:rFonts w:ascii="宋体" w:hAnsi="宋体"/>
      <w:color w:val="000000"/>
      <w:kern w:val="0"/>
      <w:sz w:val="24"/>
    </w:rPr>
  </w:style>
  <w:style w:type="paragraph" w:customStyle="1" w:styleId="583">
    <w:name w:val="purple"/>
    <w:basedOn w:val="1"/>
    <w:qFormat/>
    <w:uiPriority w:val="0"/>
    <w:pPr>
      <w:widowControl/>
      <w:spacing w:before="100" w:beforeAutospacing="1" w:after="100" w:afterAutospacing="1"/>
      <w:jc w:val="left"/>
    </w:pPr>
    <w:rPr>
      <w:rFonts w:ascii="宋体" w:hAnsi="宋体"/>
      <w:color w:val="70017A"/>
      <w:kern w:val="0"/>
      <w:sz w:val="18"/>
      <w:szCs w:val="18"/>
    </w:rPr>
  </w:style>
  <w:style w:type="paragraph" w:customStyle="1" w:styleId="584">
    <w:name w:val="t1"/>
    <w:basedOn w:val="1"/>
    <w:qFormat/>
    <w:uiPriority w:val="0"/>
    <w:pPr>
      <w:autoSpaceDE w:val="0"/>
      <w:autoSpaceDN w:val="0"/>
      <w:adjustRightInd w:val="0"/>
      <w:spacing w:line="240" w:lineRule="atLeast"/>
      <w:jc w:val="left"/>
    </w:pPr>
    <w:rPr>
      <w:kern w:val="0"/>
      <w:sz w:val="20"/>
      <w:szCs w:val="20"/>
    </w:rPr>
  </w:style>
  <w:style w:type="paragraph" w:customStyle="1" w:styleId="585">
    <w:name w:val="a1"/>
    <w:basedOn w:val="1"/>
    <w:qFormat/>
    <w:uiPriority w:val="0"/>
    <w:pPr>
      <w:widowControl/>
      <w:spacing w:before="100" w:beforeAutospacing="1" w:after="100" w:afterAutospacing="1"/>
      <w:jc w:val="left"/>
    </w:pPr>
    <w:rPr>
      <w:rFonts w:ascii="宋体" w:hAnsi="宋体" w:cs="宋体"/>
      <w:kern w:val="0"/>
      <w:sz w:val="24"/>
    </w:rPr>
  </w:style>
  <w:style w:type="paragraph" w:customStyle="1" w:styleId="586">
    <w:name w:val="bt_report_title"/>
    <w:basedOn w:val="1"/>
    <w:qFormat/>
    <w:uiPriority w:val="0"/>
    <w:pPr>
      <w:widowControl/>
      <w:spacing w:before="100" w:beforeAutospacing="1" w:after="100" w:afterAutospacing="1"/>
      <w:jc w:val="left"/>
    </w:pPr>
    <w:rPr>
      <w:rFonts w:ascii="宋体" w:hAnsi="宋体"/>
      <w:color w:val="000000"/>
      <w:kern w:val="0"/>
      <w:szCs w:val="21"/>
    </w:rPr>
  </w:style>
  <w:style w:type="paragraph" w:customStyle="1" w:styleId="587">
    <w:name w:val="p9"/>
    <w:basedOn w:val="1"/>
    <w:qFormat/>
    <w:uiPriority w:val="0"/>
    <w:pPr>
      <w:widowControl/>
      <w:spacing w:before="100" w:beforeAutospacing="1" w:after="100" w:afterAutospacing="1"/>
      <w:jc w:val="left"/>
    </w:pPr>
    <w:rPr>
      <w:rFonts w:ascii="宋体" w:hAnsi="宋体"/>
      <w:color w:val="000000"/>
      <w:kern w:val="0"/>
      <w:sz w:val="18"/>
      <w:szCs w:val="18"/>
    </w:rPr>
  </w:style>
  <w:style w:type="paragraph" w:customStyle="1" w:styleId="588">
    <w:name w:val="直线与圆"/>
    <w:basedOn w:val="1"/>
    <w:qFormat/>
    <w:uiPriority w:val="0"/>
    <w:rPr>
      <w:color w:val="000000"/>
      <w:szCs w:val="21"/>
    </w:rPr>
  </w:style>
  <w:style w:type="paragraph" w:customStyle="1" w:styleId="589">
    <w:name w:val="正文_29_1"/>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590">
    <w:name w:val="pa-5"/>
    <w:basedOn w:val="1"/>
    <w:qFormat/>
    <w:uiPriority w:val="0"/>
    <w:pPr>
      <w:widowControl/>
      <w:spacing w:line="360" w:lineRule="atLeast"/>
    </w:pPr>
    <w:rPr>
      <w:rFonts w:ascii="宋体" w:hAnsi="宋体" w:cs="宋体"/>
      <w:kern w:val="0"/>
      <w:sz w:val="24"/>
    </w:rPr>
  </w:style>
  <w:style w:type="paragraph" w:customStyle="1" w:styleId="591">
    <w:name w:val="a2"/>
    <w:basedOn w:val="1"/>
    <w:qFormat/>
    <w:uiPriority w:val="0"/>
    <w:pPr>
      <w:widowControl/>
      <w:spacing w:before="100" w:beforeAutospacing="1" w:after="100" w:afterAutospacing="1"/>
      <w:jc w:val="left"/>
    </w:pPr>
    <w:rPr>
      <w:rFonts w:ascii="宋体" w:hAnsi="宋体" w:cs="宋体"/>
      <w:kern w:val="0"/>
      <w:sz w:val="24"/>
    </w:rPr>
  </w:style>
  <w:style w:type="paragraph" w:customStyle="1" w:styleId="592">
    <w:name w:val="正文（宋）"/>
    <w:basedOn w:val="1"/>
    <w:qFormat/>
    <w:uiPriority w:val="0"/>
    <w:pPr>
      <w:spacing w:line="380" w:lineRule="exact"/>
      <w:ind w:firstLine="200" w:firstLineChars="200"/>
    </w:pPr>
    <w:rPr>
      <w:spacing w:val="6"/>
      <w:szCs w:val="20"/>
    </w:rPr>
  </w:style>
  <w:style w:type="paragraph" w:customStyle="1" w:styleId="593">
    <w:name w:val="Normal_0_2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594">
    <w:name w:val="left_tt2"/>
    <w:basedOn w:val="1"/>
    <w:qFormat/>
    <w:uiPriority w:val="0"/>
    <w:pPr>
      <w:widowControl/>
      <w:spacing w:before="100" w:beforeAutospacing="1" w:after="100" w:afterAutospacing="1"/>
      <w:jc w:val="left"/>
    </w:pPr>
    <w:rPr>
      <w:rFonts w:ascii="宋体" w:hAnsi="宋体" w:cs="宋体"/>
      <w:kern w:val="0"/>
      <w:sz w:val="24"/>
    </w:rPr>
  </w:style>
  <w:style w:type="paragraph" w:customStyle="1" w:styleId="595">
    <w:name w:val="正文文本 (3)1"/>
    <w:basedOn w:val="1"/>
    <w:qFormat/>
    <w:uiPriority w:val="0"/>
    <w:pPr>
      <w:widowControl/>
      <w:shd w:val="clear" w:color="auto" w:fill="FFFFFF"/>
      <w:spacing w:line="364" w:lineRule="exact"/>
      <w:jc w:val="left"/>
    </w:pPr>
    <w:rPr>
      <w:rFonts w:ascii="Times New Roman" w:hAnsi="Times New Roman" w:eastAsia="Times New Roman"/>
      <w:kern w:val="0"/>
      <w:sz w:val="20"/>
      <w:shd w:val="clear" w:color="auto" w:fill="FFFFFF"/>
    </w:rPr>
  </w:style>
  <w:style w:type="paragraph" w:customStyle="1" w:styleId="596">
    <w:name w:val="普通(Web)28"/>
    <w:basedOn w:val="1"/>
    <w:qFormat/>
    <w:uiPriority w:val="0"/>
    <w:pPr>
      <w:widowControl/>
      <w:spacing w:before="100" w:beforeAutospacing="1" w:after="75" w:line="360" w:lineRule="atLeast"/>
      <w:jc w:val="left"/>
    </w:pPr>
    <w:rPr>
      <w:rFonts w:ascii="宋体" w:hAnsi="宋体" w:cs="宋体"/>
      <w:kern w:val="0"/>
      <w:sz w:val="24"/>
    </w:rPr>
  </w:style>
  <w:style w:type="paragraph" w:customStyle="1" w:styleId="597">
    <w:name w:val="ttlist_p80"/>
    <w:basedOn w:val="1"/>
    <w:qFormat/>
    <w:uiPriority w:val="0"/>
    <w:pPr>
      <w:widowControl/>
      <w:jc w:val="left"/>
    </w:pPr>
    <w:rPr>
      <w:rFonts w:ascii="宋体" w:hAnsi="宋体" w:cs="宋体"/>
      <w:kern w:val="0"/>
      <w:sz w:val="24"/>
    </w:rPr>
  </w:style>
  <w:style w:type="paragraph" w:customStyle="1" w:styleId="598">
    <w:name w:val="white"/>
    <w:basedOn w:val="1"/>
    <w:qFormat/>
    <w:uiPriority w:val="0"/>
    <w:pPr>
      <w:widowControl/>
      <w:spacing w:before="100" w:beforeAutospacing="1" w:after="100" w:afterAutospacing="1"/>
      <w:jc w:val="left"/>
    </w:pPr>
    <w:rPr>
      <w:rFonts w:ascii="宋体" w:hAnsi="宋体"/>
      <w:color w:val="FFFFFF"/>
      <w:kern w:val="0"/>
      <w:sz w:val="18"/>
      <w:szCs w:val="18"/>
    </w:rPr>
  </w:style>
  <w:style w:type="paragraph" w:customStyle="1" w:styleId="599">
    <w:name w:val="Normal_4_4"/>
    <w:qFormat/>
    <w:uiPriority w:val="0"/>
    <w:pPr>
      <w:widowControl w:val="0"/>
      <w:jc w:val="both"/>
    </w:pPr>
    <w:rPr>
      <w:rFonts w:ascii="Times New Roman" w:hAnsi="Times New Roman" w:eastAsia="Times New Roman" w:cs="Times New Roman"/>
      <w:lang w:val="en-US" w:eastAsia="zh-CN" w:bidi="ar-SA"/>
    </w:rPr>
  </w:style>
  <w:style w:type="paragraph" w:customStyle="1" w:styleId="600">
    <w:name w:val="选择题选项"/>
    <w:basedOn w:val="1"/>
    <w:qFormat/>
    <w:uiPriority w:val="0"/>
    <w:pPr>
      <w:tabs>
        <w:tab w:val="left" w:pos="2507"/>
        <w:tab w:val="left" w:pos="4578"/>
        <w:tab w:val="left" w:pos="6649"/>
      </w:tabs>
      <w:ind w:left="400" w:leftChars="200" w:hanging="200" w:hangingChars="200"/>
    </w:pPr>
    <w:rPr>
      <w:szCs w:val="20"/>
    </w:rPr>
  </w:style>
  <w:style w:type="paragraph" w:customStyle="1" w:styleId="601">
    <w:name w:val="left_tt1"/>
    <w:basedOn w:val="1"/>
    <w:qFormat/>
    <w:uiPriority w:val="0"/>
    <w:pPr>
      <w:widowControl/>
      <w:spacing w:before="100" w:beforeAutospacing="1" w:after="100" w:afterAutospacing="1"/>
      <w:jc w:val="left"/>
    </w:pPr>
    <w:rPr>
      <w:rFonts w:ascii="宋体" w:hAnsi="宋体" w:cs="宋体"/>
      <w:kern w:val="0"/>
      <w:sz w:val="24"/>
    </w:rPr>
  </w:style>
  <w:style w:type="paragraph" w:customStyle="1" w:styleId="602">
    <w:name w:val="header"/>
    <w:qFormat/>
    <w:uiPriority w:val="0"/>
    <w:pPr>
      <w:pBdr>
        <w:bottom w:val="single" w:color="auto" w:sz="6" w:space="1"/>
      </w:pBdr>
      <w:tabs>
        <w:tab w:val="center" w:pos="4153"/>
        <w:tab w:val="right" w:pos="8306"/>
      </w:tabs>
      <w:snapToGrid w:val="0"/>
      <w:jc w:val="center"/>
    </w:pPr>
    <w:rPr>
      <w:rFonts w:ascii="Times New Roman" w:hAnsi="Times New Roman" w:eastAsia="宋体" w:cs="Times New Roman"/>
      <w:sz w:val="18"/>
      <w:szCs w:val="18"/>
      <w:lang w:val="en-US" w:eastAsia="zh-CN" w:bidi="ar-SA"/>
    </w:rPr>
  </w:style>
  <w:style w:type="paragraph" w:customStyle="1" w:styleId="603">
    <w:name w:val="p15"/>
    <w:basedOn w:val="1"/>
    <w:qFormat/>
    <w:uiPriority w:val="0"/>
    <w:pPr>
      <w:widowControl/>
      <w:spacing w:before="100" w:beforeAutospacing="1" w:after="100" w:afterAutospacing="1"/>
      <w:jc w:val="left"/>
    </w:pPr>
    <w:rPr>
      <w:rFonts w:ascii="宋体" w:hAnsi="宋体" w:cs="宋体"/>
      <w:kern w:val="0"/>
      <w:sz w:val="24"/>
    </w:rPr>
  </w:style>
  <w:style w:type="paragraph" w:customStyle="1" w:styleId="604">
    <w:name w:val="pa-6"/>
    <w:basedOn w:val="1"/>
    <w:qFormat/>
    <w:uiPriority w:val="0"/>
    <w:pPr>
      <w:widowControl/>
      <w:spacing w:line="360" w:lineRule="atLeast"/>
      <w:ind w:firstLine="300"/>
    </w:pPr>
    <w:rPr>
      <w:rFonts w:ascii="宋体" w:hAnsi="宋体" w:cs="宋体"/>
      <w:kern w:val="0"/>
      <w:sz w:val="24"/>
    </w:rPr>
  </w:style>
  <w:style w:type="paragraph" w:customStyle="1" w:styleId="605">
    <w:name w:val=" Char4"/>
    <w:basedOn w:val="1"/>
    <w:qFormat/>
    <w:uiPriority w:val="0"/>
    <w:pPr>
      <w:widowControl/>
      <w:spacing w:line="300" w:lineRule="auto"/>
      <w:ind w:firstLine="200" w:firstLineChars="200"/>
    </w:pPr>
    <w:rPr>
      <w:rFonts w:ascii="Calibri" w:hAnsi="Calibri"/>
      <w:szCs w:val="20"/>
    </w:rPr>
  </w:style>
  <w:style w:type="paragraph" w:customStyle="1" w:styleId="606">
    <w:name w:val="yellowborder"/>
    <w:basedOn w:val="1"/>
    <w:qFormat/>
    <w:uiPriority w:val="0"/>
    <w:pPr>
      <w:widowControl/>
      <w:pBdr>
        <w:top w:val="single" w:color="F9A323" w:sz="12" w:space="0"/>
        <w:left w:val="single" w:color="F9A323" w:sz="12" w:space="0"/>
        <w:bottom w:val="single" w:color="F9A323" w:sz="12" w:space="0"/>
        <w:right w:val="single" w:color="F9A323" w:sz="12" w:space="0"/>
      </w:pBdr>
      <w:spacing w:before="100" w:beforeAutospacing="1" w:after="100" w:afterAutospacing="1"/>
      <w:jc w:val="left"/>
    </w:pPr>
    <w:rPr>
      <w:rFonts w:ascii="宋体" w:hAnsi="宋体"/>
      <w:color w:val="000000"/>
      <w:kern w:val="0"/>
      <w:sz w:val="24"/>
    </w:rPr>
  </w:style>
  <w:style w:type="paragraph" w:customStyle="1" w:styleId="607">
    <w:name w:val="图片示范"/>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608">
    <w:name w:val="Normal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09">
    <w:name w:val="Normal_1_5"/>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10">
    <w:name w:val="Normal_15_0"/>
    <w:qFormat/>
    <w:uiPriority w:val="0"/>
    <w:pPr>
      <w:widowControl w:val="0"/>
      <w:jc w:val="both"/>
    </w:pPr>
    <w:rPr>
      <w:rFonts w:ascii="Times New Roman" w:hAnsi="Times New Roman" w:eastAsia="Times New Roman" w:cs="Times New Roman"/>
      <w:lang w:val="en-US" w:eastAsia="zh-CN" w:bidi="ar-SA"/>
    </w:rPr>
  </w:style>
  <w:style w:type="paragraph" w:customStyle="1" w:styleId="611">
    <w:name w:val="试题地区"/>
    <w:basedOn w:val="1"/>
    <w:qFormat/>
    <w:uiPriority w:val="0"/>
    <w:pPr>
      <w:jc w:val="center"/>
    </w:pPr>
    <w:rPr>
      <w:szCs w:val="20"/>
    </w:rPr>
  </w:style>
  <w:style w:type="paragraph" w:customStyle="1" w:styleId="612">
    <w:name w:val="Body Text Indent 2_0"/>
    <w:basedOn w:val="1"/>
    <w:qFormat/>
    <w:uiPriority w:val="0"/>
    <w:pPr>
      <w:adjustRightInd w:val="0"/>
      <w:ind w:left="-2"/>
      <w:textAlignment w:val="baseline"/>
    </w:pPr>
    <w:rPr>
      <w:szCs w:val="20"/>
    </w:rPr>
  </w:style>
  <w:style w:type="paragraph" w:customStyle="1" w:styleId="613">
    <w:name w:val="font5"/>
    <w:basedOn w:val="1"/>
    <w:qFormat/>
    <w:uiPriority w:val="0"/>
    <w:pPr>
      <w:widowControl/>
      <w:spacing w:before="100" w:beforeAutospacing="1" w:after="100" w:afterAutospacing="1"/>
      <w:jc w:val="left"/>
    </w:pPr>
    <w:rPr>
      <w:rFonts w:hint="eastAsia" w:ascii="宋体" w:hAnsi="宋体"/>
      <w:kern w:val="0"/>
      <w:sz w:val="18"/>
      <w:szCs w:val="18"/>
    </w:rPr>
  </w:style>
  <w:style w:type="paragraph" w:customStyle="1" w:styleId="614">
    <w:name w:val="例题编号本七级"/>
    <w:basedOn w:val="1"/>
    <w:next w:val="5"/>
    <w:qFormat/>
    <w:uiPriority w:val="0"/>
  </w:style>
  <w:style w:type="paragraph" w:customStyle="1" w:styleId="615">
    <w:name w:val="style60"/>
    <w:basedOn w:val="1"/>
    <w:qFormat/>
    <w:uiPriority w:val="0"/>
    <w:pPr>
      <w:widowControl/>
      <w:spacing w:before="100" w:beforeAutospacing="1" w:after="100" w:afterAutospacing="1"/>
      <w:jc w:val="left"/>
    </w:pPr>
    <w:rPr>
      <w:rFonts w:ascii="黑体" w:hAnsi="宋体" w:eastAsia="黑体"/>
      <w:kern w:val="0"/>
      <w:sz w:val="24"/>
      <w:szCs w:val="20"/>
    </w:rPr>
  </w:style>
  <w:style w:type="paragraph" w:customStyle="1" w:styleId="616">
    <w:name w:val="xl25"/>
    <w:basedOn w:val="1"/>
    <w:qFormat/>
    <w:uiPriority w:val="0"/>
    <w:pPr>
      <w:widowControl/>
      <w:spacing w:before="100" w:beforeAutospacing="1" w:after="100" w:afterAutospacing="1"/>
      <w:jc w:val="center"/>
    </w:pPr>
    <w:rPr>
      <w:rFonts w:ascii="宋体" w:hAnsi="宋体"/>
      <w:kern w:val="0"/>
      <w:sz w:val="24"/>
    </w:rPr>
  </w:style>
  <w:style w:type="paragraph" w:customStyle="1" w:styleId="617">
    <w:name w:val="教学导入"/>
    <w:basedOn w:val="1"/>
    <w:qFormat/>
    <w:uiPriority w:val="0"/>
    <w:pPr>
      <w:tabs>
        <w:tab w:val="left" w:pos="1350"/>
      </w:tabs>
      <w:spacing w:line="300" w:lineRule="auto"/>
      <w:ind w:left="1350" w:hanging="855"/>
    </w:pPr>
    <w:rPr>
      <w:szCs w:val="20"/>
    </w:rPr>
  </w:style>
  <w:style w:type="paragraph" w:customStyle="1" w:styleId="618">
    <w:name w:val="正文_13_2"/>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619">
    <w:name w:val="Normal_4_12"/>
    <w:qFormat/>
    <w:uiPriority w:val="0"/>
    <w:pPr>
      <w:widowControl w:val="0"/>
      <w:jc w:val="both"/>
    </w:pPr>
    <w:rPr>
      <w:rFonts w:ascii="Times New Roman" w:hAnsi="Times New Roman" w:eastAsia="Times New Roman" w:cs="Times New Roman"/>
      <w:lang w:val="en-US" w:eastAsia="zh-CN" w:bidi="ar-SA"/>
    </w:rPr>
  </w:style>
  <w:style w:type="paragraph" w:customStyle="1" w:styleId="620">
    <w:name w:val="Normal (Web)_0"/>
    <w:basedOn w:val="1"/>
    <w:qFormat/>
    <w:uiPriority w:val="0"/>
    <w:pPr>
      <w:widowControl/>
      <w:adjustRightInd w:val="0"/>
      <w:spacing w:before="100" w:after="100"/>
      <w:jc w:val="left"/>
      <w:textAlignment w:val="baseline"/>
    </w:pPr>
    <w:rPr>
      <w:rFonts w:ascii="Arial Unicode MS" w:hAnsi="Arial Unicode MS" w:eastAsia="Arial Unicode MS"/>
      <w:color w:val="000000"/>
      <w:kern w:val="0"/>
      <w:sz w:val="24"/>
      <w:szCs w:val="20"/>
    </w:rPr>
  </w:style>
  <w:style w:type="paragraph" w:customStyle="1" w:styleId="621">
    <w:name w:val="TxBr_t81"/>
    <w:basedOn w:val="1"/>
    <w:qFormat/>
    <w:uiPriority w:val="0"/>
    <w:pPr>
      <w:autoSpaceDE w:val="0"/>
      <w:autoSpaceDN w:val="0"/>
      <w:adjustRightInd w:val="0"/>
      <w:spacing w:line="311" w:lineRule="atLeast"/>
      <w:jc w:val="left"/>
    </w:pPr>
    <w:rPr>
      <w:kern w:val="0"/>
      <w:sz w:val="24"/>
    </w:rPr>
  </w:style>
  <w:style w:type="paragraph" w:customStyle="1" w:styleId="622">
    <w:name w:val="大标题"/>
    <w:basedOn w:val="1"/>
    <w:qFormat/>
    <w:uiPriority w:val="0"/>
    <w:pPr>
      <w:jc w:val="center"/>
    </w:pPr>
    <w:rPr>
      <w:rFonts w:eastAsia="黑体"/>
      <w:b/>
      <w:spacing w:val="40"/>
      <w:sz w:val="36"/>
      <w:szCs w:val="20"/>
    </w:rPr>
  </w:style>
  <w:style w:type="paragraph" w:customStyle="1" w:styleId="623">
    <w:name w:val="left_tt2_3"/>
    <w:basedOn w:val="1"/>
    <w:qFormat/>
    <w:uiPriority w:val="0"/>
    <w:pPr>
      <w:widowControl/>
      <w:spacing w:before="100" w:beforeAutospacing="1" w:after="100" w:afterAutospacing="1"/>
      <w:jc w:val="left"/>
    </w:pPr>
    <w:rPr>
      <w:rFonts w:ascii="宋体" w:hAnsi="宋体" w:cs="宋体"/>
      <w:kern w:val="0"/>
      <w:sz w:val="24"/>
    </w:rPr>
  </w:style>
  <w:style w:type="paragraph" w:customStyle="1" w:styleId="624">
    <w:name w:val="Normal_8_1"/>
    <w:qFormat/>
    <w:uiPriority w:val="0"/>
    <w:pPr>
      <w:widowControl w:val="0"/>
      <w:jc w:val="both"/>
    </w:pPr>
    <w:rPr>
      <w:rFonts w:ascii="Times New Roman" w:hAnsi="Times New Roman" w:eastAsia="Times New Roman" w:cs="Times New Roman"/>
      <w:lang w:val="en-US" w:eastAsia="zh-CN" w:bidi="ar-SA"/>
    </w:rPr>
  </w:style>
  <w:style w:type="paragraph" w:customStyle="1" w:styleId="625">
    <w:name w:val="Balloon Text_0"/>
    <w:basedOn w:val="1"/>
    <w:qFormat/>
    <w:uiPriority w:val="0"/>
    <w:rPr>
      <w:rFonts w:hint="eastAsia"/>
      <w:sz w:val="18"/>
      <w:szCs w:val="20"/>
    </w:rPr>
  </w:style>
  <w:style w:type="paragraph" w:customStyle="1" w:styleId="626">
    <w:name w:val="char3"/>
    <w:basedOn w:val="1"/>
    <w:qFormat/>
    <w:uiPriority w:val="0"/>
    <w:pPr>
      <w:widowControl/>
      <w:spacing w:before="100" w:beforeAutospacing="1" w:after="100" w:afterAutospacing="1"/>
      <w:jc w:val="left"/>
    </w:pPr>
    <w:rPr>
      <w:rFonts w:ascii="宋体" w:hAnsi="宋体" w:cs="宋体"/>
      <w:kern w:val="0"/>
      <w:sz w:val="24"/>
    </w:rPr>
  </w:style>
  <w:style w:type="paragraph" w:customStyle="1" w:styleId="627">
    <w:name w:val="居中 Char"/>
    <w:basedOn w:val="1"/>
    <w:qFormat/>
    <w:uiPriority w:val="0"/>
    <w:pPr>
      <w:spacing w:line="0" w:lineRule="atLeast"/>
      <w:jc w:val="center"/>
    </w:pPr>
    <w:rPr>
      <w:color w:val="000000"/>
      <w:szCs w:val="20"/>
    </w:rPr>
  </w:style>
  <w:style w:type="paragraph" w:customStyle="1" w:styleId="628">
    <w:name w:val="列出段落1"/>
    <w:basedOn w:val="1"/>
    <w:qFormat/>
    <w:uiPriority w:val="0"/>
    <w:pPr>
      <w:ind w:firstLine="420" w:firstLineChars="200"/>
    </w:pPr>
    <w:rPr>
      <w:szCs w:val="20"/>
    </w:rPr>
  </w:style>
  <w:style w:type="paragraph" w:customStyle="1" w:styleId="629">
    <w:name w:val="TxBr_p58"/>
    <w:basedOn w:val="1"/>
    <w:qFormat/>
    <w:uiPriority w:val="0"/>
    <w:pPr>
      <w:autoSpaceDE w:val="0"/>
      <w:autoSpaceDN w:val="0"/>
      <w:adjustRightInd w:val="0"/>
      <w:spacing w:line="311" w:lineRule="atLeast"/>
      <w:ind w:left="1745" w:hanging="209"/>
      <w:jc w:val="left"/>
    </w:pPr>
    <w:rPr>
      <w:kern w:val="0"/>
      <w:sz w:val="24"/>
    </w:rPr>
  </w:style>
  <w:style w:type="paragraph" w:customStyle="1" w:styleId="630">
    <w:name w:val="Normal_0_12"/>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31">
    <w:name w:val="TxBr_p75"/>
    <w:basedOn w:val="1"/>
    <w:qFormat/>
    <w:uiPriority w:val="0"/>
    <w:pPr>
      <w:tabs>
        <w:tab w:val="left" w:pos="204"/>
      </w:tabs>
      <w:autoSpaceDE w:val="0"/>
      <w:autoSpaceDN w:val="0"/>
      <w:adjustRightInd w:val="0"/>
      <w:spacing w:line="311" w:lineRule="atLeast"/>
      <w:jc w:val="left"/>
    </w:pPr>
    <w:rPr>
      <w:kern w:val="0"/>
      <w:sz w:val="24"/>
    </w:rPr>
  </w:style>
  <w:style w:type="paragraph" w:customStyle="1" w:styleId="632">
    <w:name w:val="bt_more"/>
    <w:basedOn w:val="1"/>
    <w:qFormat/>
    <w:uiPriority w:val="0"/>
    <w:pPr>
      <w:widowControl/>
      <w:spacing w:before="100" w:beforeAutospacing="1" w:after="100" w:afterAutospacing="1"/>
      <w:jc w:val="left"/>
    </w:pPr>
    <w:rPr>
      <w:rFonts w:ascii="宋体" w:hAnsi="宋体"/>
      <w:color w:val="000000"/>
      <w:kern w:val="0"/>
      <w:sz w:val="18"/>
      <w:szCs w:val="18"/>
      <w:u w:val="single"/>
    </w:rPr>
  </w:style>
  <w:style w:type="paragraph" w:customStyle="1" w:styleId="633">
    <w:name w:val="根式"/>
    <w:basedOn w:val="1"/>
    <w:qFormat/>
    <w:uiPriority w:val="0"/>
  </w:style>
  <w:style w:type="paragraph" w:customStyle="1" w:styleId="634">
    <w:name w:val="TxBr_t74"/>
    <w:basedOn w:val="1"/>
    <w:qFormat/>
    <w:uiPriority w:val="0"/>
    <w:pPr>
      <w:autoSpaceDE w:val="0"/>
      <w:autoSpaceDN w:val="0"/>
      <w:adjustRightInd w:val="0"/>
      <w:spacing w:line="240" w:lineRule="atLeast"/>
      <w:jc w:val="left"/>
    </w:pPr>
    <w:rPr>
      <w:kern w:val="0"/>
      <w:sz w:val="24"/>
    </w:rPr>
  </w:style>
  <w:style w:type="paragraph" w:customStyle="1" w:styleId="635">
    <w:name w:val="普通(Web)"/>
    <w:basedOn w:val="1"/>
    <w:qFormat/>
    <w:uiPriority w:val="0"/>
    <w:pPr>
      <w:widowControl/>
      <w:spacing w:before="100" w:after="100"/>
      <w:jc w:val="left"/>
    </w:pPr>
    <w:rPr>
      <w:rFonts w:ascii="宋体" w:hAnsi="宋体"/>
      <w:kern w:val="0"/>
      <w:sz w:val="24"/>
      <w:szCs w:val="20"/>
    </w:rPr>
  </w:style>
  <w:style w:type="paragraph" w:customStyle="1" w:styleId="636">
    <w:name w:val="选择题选项2"/>
    <w:basedOn w:val="1"/>
    <w:qFormat/>
    <w:uiPriority w:val="0"/>
    <w:pPr>
      <w:tabs>
        <w:tab w:val="left" w:pos="2071"/>
        <w:tab w:val="left" w:pos="3706"/>
        <w:tab w:val="left" w:pos="5341"/>
      </w:tabs>
      <w:ind w:left="400" w:leftChars="200" w:hanging="200" w:hangingChars="200"/>
    </w:pPr>
    <w:rPr>
      <w:szCs w:val="20"/>
    </w:rPr>
  </w:style>
  <w:style w:type="paragraph" w:customStyle="1" w:styleId="637">
    <w:name w:val="集合"/>
    <w:basedOn w:val="1"/>
    <w:qFormat/>
    <w:uiPriority w:val="0"/>
    <w:rPr>
      <w:rFonts w:ascii="宋体" w:hAnsi="宋体"/>
    </w:rPr>
  </w:style>
  <w:style w:type="paragraph" w:customStyle="1" w:styleId="638">
    <w:name w:val="Normal_20"/>
    <w:qFormat/>
    <w:uiPriority w:val="0"/>
    <w:pPr>
      <w:widowControl w:val="0"/>
      <w:jc w:val="both"/>
    </w:pPr>
    <w:rPr>
      <w:rFonts w:ascii="Times New Roman" w:hAnsi="Times New Roman" w:eastAsia="Times New Roman" w:cs="Times New Roman"/>
      <w:lang w:val="en-US" w:eastAsia="zh-CN" w:bidi="ar-SA"/>
    </w:rPr>
  </w:style>
  <w:style w:type="paragraph" w:customStyle="1" w:styleId="639">
    <w:name w:val="Normal_0_17"/>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40">
    <w:name w:val=" Char3"/>
    <w:basedOn w:val="1"/>
    <w:qFormat/>
    <w:uiPriority w:val="0"/>
    <w:pPr>
      <w:widowControl/>
      <w:spacing w:line="300" w:lineRule="auto"/>
      <w:ind w:firstLine="200" w:firstLineChars="200"/>
    </w:pPr>
    <w:rPr>
      <w:rFonts w:ascii="Verdana" w:hAnsi="Verdana"/>
      <w:kern w:val="0"/>
      <w:szCs w:val="20"/>
      <w:lang w:eastAsia="en-US"/>
    </w:rPr>
  </w:style>
  <w:style w:type="paragraph" w:customStyle="1" w:styleId="641">
    <w:name w:val="Normal_5_1"/>
    <w:qFormat/>
    <w:uiPriority w:val="0"/>
    <w:pPr>
      <w:widowControl w:val="0"/>
      <w:jc w:val="both"/>
    </w:pPr>
    <w:rPr>
      <w:rFonts w:ascii="Times New Roman" w:hAnsi="Times New Roman" w:eastAsia="Times New Roman" w:cs="Times New Roman"/>
      <w:lang w:val="en-US" w:eastAsia="zh-CN" w:bidi="ar-SA"/>
    </w:rPr>
  </w:style>
  <w:style w:type="paragraph" w:customStyle="1" w:styleId="642">
    <w:name w:val="正文_27_1"/>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643">
    <w:name w:val="Normal_24"/>
    <w:qFormat/>
    <w:uiPriority w:val="0"/>
    <w:rPr>
      <w:rFonts w:ascii="Times New Roman" w:hAnsi="Times New Roman" w:eastAsia="宋体" w:cs="Times New Roman"/>
      <w:sz w:val="24"/>
      <w:szCs w:val="24"/>
      <w:lang w:val="en-US" w:eastAsia="zh-CN" w:bidi="ar-SA"/>
    </w:rPr>
  </w:style>
  <w:style w:type="paragraph" w:customStyle="1" w:styleId="644">
    <w:name w:val="TxBr_7p1"/>
    <w:basedOn w:val="1"/>
    <w:qFormat/>
    <w:uiPriority w:val="0"/>
    <w:pPr>
      <w:tabs>
        <w:tab w:val="left" w:pos="289"/>
      </w:tabs>
      <w:autoSpaceDE w:val="0"/>
      <w:autoSpaceDN w:val="0"/>
      <w:adjustRightInd w:val="0"/>
      <w:spacing w:line="266" w:lineRule="atLeast"/>
      <w:ind w:left="208" w:hanging="289"/>
      <w:jc w:val="left"/>
    </w:pPr>
    <w:rPr>
      <w:kern w:val="0"/>
      <w:sz w:val="20"/>
    </w:rPr>
  </w:style>
  <w:style w:type="paragraph" w:customStyle="1" w:styleId="645">
    <w:name w:val="Body Text Indent 3_0"/>
    <w:basedOn w:val="1"/>
    <w:qFormat/>
    <w:uiPriority w:val="0"/>
    <w:pPr>
      <w:adjustRightInd w:val="0"/>
      <w:spacing w:line="280" w:lineRule="exact"/>
      <w:ind w:left="-181" w:firstLine="173"/>
      <w:textAlignment w:val="baseline"/>
    </w:pPr>
    <w:rPr>
      <w:rFonts w:ascii="宋体" w:hAnsi="宋体"/>
      <w:sz w:val="24"/>
      <w:szCs w:val="20"/>
    </w:rPr>
  </w:style>
  <w:style w:type="paragraph" w:customStyle="1" w:styleId="646">
    <w:name w:val="样式 宋体 小五 左 行距: 1.倍行距"/>
    <w:basedOn w:val="1"/>
    <w:qFormat/>
    <w:uiPriority w:val="0"/>
    <w:pPr>
      <w:spacing w:line="360" w:lineRule="auto"/>
      <w:jc w:val="left"/>
    </w:pPr>
    <w:rPr>
      <w:rFonts w:ascii="宋体" w:hAnsi="宋体"/>
      <w:sz w:val="18"/>
      <w:szCs w:val="20"/>
    </w:rPr>
  </w:style>
  <w:style w:type="paragraph" w:customStyle="1" w:styleId="647">
    <w:name w:val="Normal_3_3"/>
    <w:qFormat/>
    <w:uiPriority w:val="0"/>
    <w:pPr>
      <w:widowControl w:val="0"/>
      <w:jc w:val="both"/>
    </w:pPr>
    <w:rPr>
      <w:rFonts w:ascii="Times New Roman" w:hAnsi="Times New Roman" w:eastAsia="Times New Roman" w:cs="Times New Roman"/>
      <w:lang w:val="en-US" w:eastAsia="zh-CN" w:bidi="ar-SA"/>
    </w:rPr>
  </w:style>
  <w:style w:type="paragraph" w:customStyle="1" w:styleId="648">
    <w:name w:val="seperator5"/>
    <w:basedOn w:val="1"/>
    <w:qFormat/>
    <w:uiPriority w:val="0"/>
    <w:pPr>
      <w:widowControl/>
      <w:spacing w:before="100" w:beforeAutospacing="1" w:after="100" w:afterAutospacing="1"/>
      <w:jc w:val="left"/>
    </w:pPr>
    <w:rPr>
      <w:rFonts w:ascii="宋体" w:hAnsi="宋体" w:cs="宋体"/>
      <w:kern w:val="0"/>
      <w:sz w:val="24"/>
    </w:rPr>
  </w:style>
  <w:style w:type="paragraph" w:customStyle="1" w:styleId="649">
    <w:name w:val="zhenwen"/>
    <w:basedOn w:val="1"/>
    <w:qFormat/>
    <w:uiPriority w:val="0"/>
    <w:pPr>
      <w:widowControl/>
      <w:spacing w:before="100" w:beforeAutospacing="1" w:after="100" w:afterAutospacing="1" w:line="300" w:lineRule="atLeast"/>
      <w:jc w:val="left"/>
    </w:pPr>
    <w:rPr>
      <w:rFonts w:ascii="Arial Unicode MS" w:hAnsi="Arial Unicode MS" w:eastAsia="Arial Unicode MS"/>
      <w:kern w:val="0"/>
      <w:sz w:val="18"/>
      <w:szCs w:val="20"/>
    </w:rPr>
  </w:style>
  <w:style w:type="paragraph" w:customStyle="1" w:styleId="650">
    <w:name w:val="Normal_1_1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51">
    <w:name w:val="Normal_0_22"/>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52">
    <w:name w:val="Normal_14_0"/>
    <w:qFormat/>
    <w:uiPriority w:val="0"/>
    <w:pPr>
      <w:widowControl w:val="0"/>
      <w:jc w:val="both"/>
    </w:pPr>
    <w:rPr>
      <w:rFonts w:ascii="Times New Roman" w:hAnsi="Times New Roman" w:eastAsia="Times New Roman" w:cs="Times New Roman"/>
      <w:lang w:val="en-US" w:eastAsia="zh-CN" w:bidi="ar-SA"/>
    </w:rPr>
  </w:style>
  <w:style w:type="paragraph" w:customStyle="1" w:styleId="653">
    <w:name w:val="试卷2"/>
    <w:basedOn w:val="1"/>
    <w:qFormat/>
    <w:uiPriority w:val="0"/>
    <w:pPr>
      <w:spacing w:line="360" w:lineRule="exact"/>
      <w:ind w:left="840" w:leftChars="200" w:hanging="360" w:hangingChars="150"/>
    </w:pPr>
    <w:rPr>
      <w:snapToGrid w:val="0"/>
      <w:kern w:val="0"/>
      <w:szCs w:val="21"/>
    </w:rPr>
  </w:style>
  <w:style w:type="paragraph" w:customStyle="1" w:styleId="654">
    <w:name w:val="wenb"/>
    <w:basedOn w:val="1"/>
    <w:qFormat/>
    <w:uiPriority w:val="0"/>
    <w:pPr>
      <w:widowControl/>
      <w:spacing w:before="100" w:beforeAutospacing="1" w:after="100" w:afterAutospacing="1"/>
      <w:jc w:val="left"/>
    </w:pPr>
    <w:rPr>
      <w:rFonts w:ascii="宋体" w:hAnsi="宋体"/>
      <w:kern w:val="0"/>
      <w:sz w:val="24"/>
      <w:szCs w:val="20"/>
    </w:rPr>
  </w:style>
  <w:style w:type="paragraph" w:customStyle="1" w:styleId="655">
    <w:name w:val="弧度"/>
    <w:basedOn w:val="1"/>
    <w:qFormat/>
    <w:uiPriority w:val="0"/>
    <w:rPr>
      <w:rFonts w:ascii="宋体" w:hAnsi="宋体"/>
    </w:rPr>
  </w:style>
  <w:style w:type="paragraph" w:customStyle="1" w:styleId="656">
    <w:name w:val="正文_30_1"/>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657">
    <w:name w:val="green_line"/>
    <w:basedOn w:val="1"/>
    <w:qFormat/>
    <w:uiPriority w:val="0"/>
    <w:pPr>
      <w:widowControl/>
      <w:shd w:val="clear" w:color="auto" w:fill="009966"/>
      <w:jc w:val="left"/>
    </w:pPr>
    <w:rPr>
      <w:rFonts w:ascii="宋体" w:hAnsi="宋体" w:cs="宋体"/>
      <w:kern w:val="0"/>
      <w:sz w:val="24"/>
    </w:rPr>
  </w:style>
  <w:style w:type="paragraph" w:customStyle="1" w:styleId="658">
    <w:name w:val="Normal_0_3"/>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59">
    <w:name w:val="MsoNormalCxSpMiddle"/>
    <w:basedOn w:val="1"/>
    <w:qFormat/>
    <w:uiPriority w:val="0"/>
    <w:pPr>
      <w:widowControl/>
      <w:jc w:val="left"/>
    </w:pPr>
    <w:rPr>
      <w:rFonts w:ascii="Cambria Math" w:hAnsi="宋体" w:cs="Cambria Math"/>
      <w:szCs w:val="22"/>
    </w:rPr>
  </w:style>
  <w:style w:type="paragraph" w:customStyle="1" w:styleId="660">
    <w:name w:val="Normal_1_9"/>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61">
    <w:name w:val="10"/>
    <w:basedOn w:val="1"/>
    <w:next w:val="29"/>
    <w:qFormat/>
    <w:uiPriority w:val="0"/>
    <w:pPr>
      <w:adjustRightInd w:val="0"/>
      <w:spacing w:line="312" w:lineRule="atLeast"/>
      <w:textAlignment w:val="baseline"/>
    </w:pPr>
    <w:rPr>
      <w:rFonts w:ascii="宋体" w:hAnsi="Courier New"/>
      <w:kern w:val="0"/>
      <w:szCs w:val="20"/>
    </w:rPr>
  </w:style>
  <w:style w:type="paragraph" w:customStyle="1" w:styleId="662">
    <w:name w:val="样式 样式 样式 样式 样式 样式 样式 样式 样式 样式 小题1: 2.5 字符 左  3 字符 首行缩进:  -2.5 字符..."/>
    <w:basedOn w:val="1"/>
    <w:qFormat/>
    <w:uiPriority w:val="0"/>
    <w:pPr>
      <w:ind w:left="540" w:leftChars="150" w:hanging="270" w:hangingChars="150"/>
      <w:jc w:val="left"/>
    </w:pPr>
    <w:rPr>
      <w:rFonts w:ascii="Times" w:hAnsi="Times" w:eastAsia="汉仪书宋二简"/>
      <w:sz w:val="18"/>
      <w:szCs w:val="20"/>
    </w:rPr>
  </w:style>
  <w:style w:type="paragraph" w:customStyle="1" w:styleId="663">
    <w:name w:val="样式 首行缩进:  3.5 字符"/>
    <w:basedOn w:val="1"/>
    <w:qFormat/>
    <w:uiPriority w:val="0"/>
    <w:pPr>
      <w:snapToGrid w:val="0"/>
      <w:spacing w:before="40" w:after="40" w:line="320" w:lineRule="exact"/>
      <w:contextualSpacing/>
      <w:jc w:val="left"/>
    </w:pPr>
    <w:rPr>
      <w:rFonts w:eastAsia="方正书宋_GBK"/>
      <w:szCs w:val="20"/>
    </w:rPr>
  </w:style>
  <w:style w:type="paragraph" w:customStyle="1" w:styleId="664">
    <w:name w:val="size5"/>
    <w:basedOn w:val="1"/>
    <w:qFormat/>
    <w:uiPriority w:val="0"/>
    <w:pPr>
      <w:widowControl/>
      <w:spacing w:before="100" w:beforeAutospacing="1" w:after="100" w:afterAutospacing="1"/>
      <w:jc w:val="left"/>
    </w:pPr>
    <w:rPr>
      <w:rFonts w:ascii="宋体" w:hAnsi="宋体"/>
      <w:b/>
      <w:bCs/>
      <w:color w:val="000000"/>
      <w:kern w:val="0"/>
      <w:sz w:val="36"/>
      <w:szCs w:val="36"/>
    </w:rPr>
  </w:style>
  <w:style w:type="paragraph" w:customStyle="1" w:styleId="665">
    <w:name w:val="Char3 Char"/>
    <w:basedOn w:val="1"/>
    <w:qFormat/>
    <w:uiPriority w:val="0"/>
    <w:pPr>
      <w:widowControl/>
      <w:spacing w:line="300" w:lineRule="auto"/>
      <w:ind w:firstLine="200" w:firstLineChars="200"/>
    </w:pPr>
    <w:rPr>
      <w:kern w:val="0"/>
      <w:szCs w:val="20"/>
    </w:rPr>
  </w:style>
  <w:style w:type="paragraph" w:customStyle="1" w:styleId="666">
    <w:name w:val="Normal_0_19"/>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67">
    <w:name w:val="教学目标"/>
    <w:basedOn w:val="1"/>
    <w:qFormat/>
    <w:uiPriority w:val="0"/>
    <w:pPr>
      <w:tabs>
        <w:tab w:val="left" w:pos="1140"/>
      </w:tabs>
      <w:spacing w:line="300" w:lineRule="auto"/>
      <w:ind w:left="1140" w:hanging="720"/>
    </w:pPr>
    <w:rPr>
      <w:szCs w:val="20"/>
    </w:rPr>
  </w:style>
  <w:style w:type="paragraph" w:customStyle="1" w:styleId="668">
    <w:name w:val="样式 试题正文 + 首行缩进:  2 字符"/>
    <w:basedOn w:val="1"/>
    <w:qFormat/>
    <w:uiPriority w:val="0"/>
    <w:pPr>
      <w:tabs>
        <w:tab w:val="left" w:pos="170"/>
        <w:tab w:val="left" w:pos="360"/>
      </w:tabs>
      <w:adjustRightInd w:val="0"/>
      <w:snapToGrid w:val="0"/>
      <w:spacing w:after="120" w:line="320" w:lineRule="atLeast"/>
      <w:ind w:left="360" w:hanging="360" w:firstLineChars="200"/>
    </w:pPr>
    <w:rPr>
      <w:rFonts w:eastAsia="方正书宋简体"/>
      <w:szCs w:val="20"/>
    </w:rPr>
  </w:style>
  <w:style w:type="paragraph" w:customStyle="1" w:styleId="669">
    <w:name w:val="学案正文"/>
    <w:basedOn w:val="1"/>
    <w:qFormat/>
    <w:uiPriority w:val="0"/>
    <w:pPr>
      <w:widowControl/>
      <w:ind w:firstLine="420"/>
    </w:pPr>
    <w:rPr>
      <w:rFonts w:ascii="宋体" w:hAnsi="宋体"/>
      <w:color w:val="000000"/>
      <w:kern w:val="0"/>
      <w:sz w:val="18"/>
      <w:szCs w:val="18"/>
    </w:rPr>
  </w:style>
  <w:style w:type="paragraph" w:customStyle="1" w:styleId="670">
    <w:name w:val="Normal_16_6"/>
    <w:qFormat/>
    <w:uiPriority w:val="0"/>
    <w:pPr>
      <w:widowControl w:val="0"/>
      <w:jc w:val="both"/>
    </w:pPr>
    <w:rPr>
      <w:rFonts w:ascii="Times New Roman" w:hAnsi="Times New Roman" w:eastAsia="Times New Roman" w:cs="Times New Roman"/>
      <w:lang w:val="en-US" w:eastAsia="zh-CN" w:bidi="ar-SA"/>
    </w:rPr>
  </w:style>
  <w:style w:type="paragraph" w:customStyle="1" w:styleId="671">
    <w:name w:val="text"/>
    <w:basedOn w:val="1"/>
    <w:qFormat/>
    <w:uiPriority w:val="0"/>
    <w:pPr>
      <w:widowControl/>
      <w:spacing w:before="100" w:beforeAutospacing="1" w:after="100" w:afterAutospacing="1" w:line="567" w:lineRule="atLeast"/>
      <w:jc w:val="left"/>
    </w:pPr>
    <w:rPr>
      <w:color w:val="000000"/>
      <w:kern w:val="0"/>
      <w:sz w:val="24"/>
      <w:szCs w:val="20"/>
    </w:rPr>
  </w:style>
  <w:style w:type="paragraph" w:customStyle="1" w:styleId="672">
    <w:name w:val="标准"/>
    <w:basedOn w:val="1"/>
    <w:qFormat/>
    <w:uiPriority w:val="0"/>
    <w:pPr>
      <w:tabs>
        <w:tab w:val="left" w:pos="8100"/>
      </w:tabs>
      <w:adjustRightInd w:val="0"/>
      <w:spacing w:line="360" w:lineRule="auto"/>
      <w:ind w:firstLine="540"/>
    </w:pPr>
    <w:rPr>
      <w:kern w:val="0"/>
      <w:sz w:val="28"/>
      <w:szCs w:val="20"/>
    </w:rPr>
  </w:style>
  <w:style w:type="paragraph" w:customStyle="1" w:styleId="673">
    <w:name w:val="标题 #11"/>
    <w:basedOn w:val="1"/>
    <w:qFormat/>
    <w:uiPriority w:val="0"/>
    <w:pPr>
      <w:widowControl/>
      <w:shd w:val="clear" w:color="auto" w:fill="FFFFFF"/>
      <w:spacing w:after="180" w:line="240" w:lineRule="atLeast"/>
      <w:jc w:val="left"/>
      <w:outlineLvl w:val="0"/>
    </w:pPr>
    <w:rPr>
      <w:rFonts w:ascii="黑体" w:eastAsia="黑体" w:cs="黑体"/>
      <w:kern w:val="0"/>
      <w:sz w:val="31"/>
      <w:szCs w:val="31"/>
    </w:rPr>
  </w:style>
  <w:style w:type="paragraph" w:customStyle="1" w:styleId="674">
    <w:name w:val="Normal_0_1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75">
    <w:name w:val="项目二42"/>
    <w:basedOn w:val="1"/>
    <w:qFormat/>
    <w:uiPriority w:val="0"/>
    <w:pPr>
      <w:tabs>
        <w:tab w:val="left" w:pos="360"/>
      </w:tabs>
    </w:pPr>
    <w:rPr>
      <w:szCs w:val="20"/>
    </w:rPr>
  </w:style>
  <w:style w:type="paragraph" w:customStyle="1" w:styleId="676">
    <w:name w:val="p0"/>
    <w:basedOn w:val="1"/>
    <w:qFormat/>
    <w:uiPriority w:val="0"/>
    <w:pPr>
      <w:widowControl/>
    </w:pPr>
    <w:rPr>
      <w:kern w:val="0"/>
      <w:szCs w:val="21"/>
    </w:rPr>
  </w:style>
  <w:style w:type="paragraph" w:customStyle="1" w:styleId="677">
    <w:name w:val="03"/>
    <w:basedOn w:val="1"/>
    <w:qFormat/>
    <w:uiPriority w:val="0"/>
    <w:pPr>
      <w:widowControl/>
      <w:spacing w:before="100" w:beforeAutospacing="1" w:after="100" w:afterAutospacing="1"/>
      <w:jc w:val="left"/>
    </w:pPr>
    <w:rPr>
      <w:rFonts w:ascii="宋体" w:hAnsi="宋体" w:cs="宋体"/>
      <w:kern w:val="0"/>
      <w:sz w:val="24"/>
    </w:rPr>
  </w:style>
  <w:style w:type="paragraph" w:customStyle="1" w:styleId="678">
    <w:name w:val="Normal_17_0"/>
    <w:qFormat/>
    <w:uiPriority w:val="0"/>
    <w:pPr>
      <w:widowControl w:val="0"/>
      <w:jc w:val="both"/>
    </w:pPr>
    <w:rPr>
      <w:rFonts w:ascii="Times New Roman" w:hAnsi="Times New Roman" w:eastAsia="Times New Roman" w:cs="Times New Roman"/>
      <w:lang w:val="en-US" w:eastAsia="zh-CN" w:bidi="ar-SA"/>
    </w:rPr>
  </w:style>
  <w:style w:type="paragraph" w:customStyle="1" w:styleId="679">
    <w:name w:val="bt_link"/>
    <w:basedOn w:val="1"/>
    <w:qFormat/>
    <w:uiPriority w:val="0"/>
    <w:pPr>
      <w:widowControl/>
      <w:spacing w:before="100" w:beforeAutospacing="1" w:after="100" w:afterAutospacing="1" w:line="270" w:lineRule="atLeast"/>
      <w:jc w:val="left"/>
    </w:pPr>
    <w:rPr>
      <w:rFonts w:ascii="宋体" w:hAnsi="宋体"/>
      <w:color w:val="000000"/>
      <w:kern w:val="0"/>
      <w:sz w:val="18"/>
      <w:szCs w:val="18"/>
    </w:rPr>
  </w:style>
  <w:style w:type="paragraph" w:customStyle="1" w:styleId="680">
    <w:name w:val="小题"/>
    <w:basedOn w:val="5"/>
    <w:qFormat/>
    <w:uiPriority w:val="0"/>
    <w:pPr>
      <w:tabs>
        <w:tab w:val="left" w:pos="315"/>
        <w:tab w:val="left" w:pos="720"/>
      </w:tabs>
      <w:ind w:left="720" w:hanging="720" w:firstLineChars="0"/>
    </w:pPr>
    <w:rPr>
      <w:rFonts w:ascii="宋体"/>
      <w:szCs w:val="20"/>
    </w:rPr>
  </w:style>
  <w:style w:type="paragraph" w:customStyle="1" w:styleId="681">
    <w:name w:val="content5"/>
    <w:basedOn w:val="1"/>
    <w:qFormat/>
    <w:uiPriority w:val="0"/>
    <w:pPr>
      <w:widowControl/>
      <w:spacing w:before="100" w:beforeAutospacing="1" w:after="100" w:afterAutospacing="1"/>
      <w:jc w:val="left"/>
    </w:pPr>
    <w:rPr>
      <w:rFonts w:ascii="宋体" w:hAnsi="宋体" w:cs="宋体"/>
      <w:color w:val="000000"/>
      <w:kern w:val="0"/>
      <w:sz w:val="24"/>
    </w:rPr>
  </w:style>
  <w:style w:type="paragraph" w:customStyle="1" w:styleId="682">
    <w:name w:val="正文_23_4"/>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683">
    <w:name w:val="Normal_1_0"/>
    <w:qFormat/>
    <w:uiPriority w:val="99"/>
    <w:pPr>
      <w:widowControl w:val="0"/>
      <w:jc w:val="both"/>
    </w:pPr>
    <w:rPr>
      <w:rFonts w:ascii="Times New Roman" w:hAnsi="Times New Roman" w:eastAsia="Times New Roman" w:cs="Times New Roman"/>
      <w:lang w:val="en-US" w:eastAsia="zh-CN" w:bidi="ar-SA"/>
    </w:rPr>
  </w:style>
  <w:style w:type="paragraph" w:customStyle="1" w:styleId="684">
    <w:name w:val="23"/>
    <w:basedOn w:val="1"/>
    <w:qFormat/>
    <w:uiPriority w:val="0"/>
    <w:pPr>
      <w:widowControl/>
      <w:spacing w:before="100" w:beforeAutospacing="1" w:after="100" w:afterAutospacing="1"/>
      <w:jc w:val="left"/>
    </w:pPr>
    <w:rPr>
      <w:rFonts w:ascii="宋体" w:hAnsi="宋体" w:cs="宋体"/>
      <w:kern w:val="0"/>
      <w:sz w:val="24"/>
    </w:rPr>
  </w:style>
  <w:style w:type="paragraph" w:customStyle="1" w:styleId="685">
    <w:name w:val="首行缩进2A4"/>
    <w:basedOn w:val="1"/>
    <w:qFormat/>
    <w:uiPriority w:val="0"/>
    <w:pPr>
      <w:ind w:firstLine="420" w:firstLineChars="200"/>
    </w:pPr>
  </w:style>
  <w:style w:type="paragraph" w:customStyle="1" w:styleId="686">
    <w:name w:val="Normal_0_21"/>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87">
    <w:name w:val=" Char2 Char Char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688">
    <w:name w:val="Normal_18_11"/>
    <w:qFormat/>
    <w:uiPriority w:val="0"/>
    <w:pPr>
      <w:widowControl w:val="0"/>
      <w:jc w:val="both"/>
    </w:pPr>
    <w:rPr>
      <w:rFonts w:ascii="Times New Roman" w:hAnsi="Times New Roman" w:eastAsia="Times New Roman" w:cs="Times New Roman"/>
      <w:lang w:val="en-US" w:eastAsia="zh-CN" w:bidi="ar-SA"/>
    </w:rPr>
  </w:style>
  <w:style w:type="paragraph" w:customStyle="1" w:styleId="689">
    <w:name w:val="小题号"/>
    <w:basedOn w:val="1"/>
    <w:qFormat/>
    <w:uiPriority w:val="0"/>
    <w:pPr>
      <w:numPr>
        <w:ilvl w:val="0"/>
        <w:numId w:val="3"/>
      </w:numPr>
      <w:ind w:left="200" w:leftChars="50" w:hanging="150" w:hangingChars="150"/>
    </w:pPr>
    <w:rPr>
      <w:szCs w:val="20"/>
    </w:rPr>
  </w:style>
  <w:style w:type="paragraph" w:customStyle="1" w:styleId="690">
    <w:name w:val="Normal_0_2"/>
    <w:qFormat/>
    <w:uiPriority w:val="99"/>
    <w:pPr>
      <w:widowControl w:val="0"/>
      <w:jc w:val="both"/>
    </w:pPr>
    <w:rPr>
      <w:rFonts w:ascii="Calibri" w:hAnsi="Calibri" w:eastAsia="宋体" w:cs="Times New Roman"/>
      <w:kern w:val="2"/>
      <w:sz w:val="21"/>
      <w:szCs w:val="22"/>
      <w:lang w:val="en-US" w:eastAsia="zh-CN" w:bidi="ar-SA"/>
    </w:rPr>
  </w:style>
  <w:style w:type="paragraph" w:customStyle="1" w:styleId="691">
    <w:name w:val="ptg9971"/>
    <w:basedOn w:val="1"/>
    <w:qFormat/>
    <w:uiPriority w:val="0"/>
    <w:pPr>
      <w:widowControl/>
      <w:spacing w:before="100" w:beforeAutospacing="1" w:after="100" w:afterAutospacing="1"/>
      <w:jc w:val="left"/>
    </w:pPr>
    <w:rPr>
      <w:rFonts w:ascii="Arial Unicode MS" w:hAnsi="Arial Unicode MS" w:eastAsia="Arial Unicode MS" w:cs="Arial Unicode MS"/>
      <w:kern w:val="0"/>
      <w:sz w:val="24"/>
    </w:rPr>
  </w:style>
  <w:style w:type="paragraph" w:customStyle="1" w:styleId="692">
    <w:name w:val="标题2"/>
    <w:basedOn w:val="1"/>
    <w:qFormat/>
    <w:uiPriority w:val="0"/>
    <w:pPr>
      <w:spacing w:before="120" w:beforeLines="50"/>
    </w:pPr>
    <w:rPr>
      <w:b/>
      <w:bCs/>
      <w:szCs w:val="21"/>
    </w:rPr>
  </w:style>
  <w:style w:type="paragraph" w:customStyle="1" w:styleId="693">
    <w:name w:val="red"/>
    <w:basedOn w:val="1"/>
    <w:qFormat/>
    <w:uiPriority w:val="0"/>
    <w:pPr>
      <w:widowControl/>
      <w:spacing w:before="100" w:beforeAutospacing="1" w:after="100" w:afterAutospacing="1"/>
      <w:jc w:val="left"/>
    </w:pPr>
    <w:rPr>
      <w:rFonts w:ascii="宋体" w:hAnsi="宋体"/>
      <w:color w:val="C70506"/>
      <w:kern w:val="0"/>
      <w:sz w:val="24"/>
    </w:rPr>
  </w:style>
  <w:style w:type="paragraph" w:customStyle="1" w:styleId="694">
    <w:name w:val="p20_txtleft"/>
    <w:basedOn w:val="1"/>
    <w:qFormat/>
    <w:uiPriority w:val="0"/>
    <w:pPr>
      <w:widowControl/>
      <w:spacing w:before="100" w:beforeAutospacing="1" w:after="100" w:afterAutospacing="1"/>
      <w:jc w:val="left"/>
    </w:pPr>
    <w:rPr>
      <w:rFonts w:ascii="宋体" w:hAnsi="宋体" w:cs="宋体"/>
      <w:kern w:val="0"/>
      <w:sz w:val="24"/>
    </w:rPr>
  </w:style>
  <w:style w:type="paragraph" w:customStyle="1" w:styleId="695">
    <w:name w:val="专题"/>
    <w:basedOn w:val="1"/>
    <w:qFormat/>
    <w:uiPriority w:val="0"/>
    <w:pPr>
      <w:spacing w:before="120" w:line="312" w:lineRule="exact"/>
      <w:jc w:val="center"/>
    </w:pPr>
    <w:rPr>
      <w:rFonts w:eastAsia="方正大标宋简体"/>
      <w:b/>
      <w:sz w:val="32"/>
      <w:szCs w:val="20"/>
    </w:rPr>
  </w:style>
  <w:style w:type="paragraph" w:customStyle="1" w:styleId="696">
    <w:name w:val="bt_date"/>
    <w:basedOn w:val="1"/>
    <w:qFormat/>
    <w:uiPriority w:val="0"/>
    <w:pPr>
      <w:widowControl/>
      <w:spacing w:before="100" w:beforeAutospacing="1" w:after="100" w:afterAutospacing="1"/>
      <w:jc w:val="left"/>
    </w:pPr>
    <w:rPr>
      <w:rFonts w:ascii="Verdana" w:hAnsi="Verdana"/>
      <w:color w:val="999999"/>
      <w:kern w:val="0"/>
      <w:sz w:val="14"/>
      <w:szCs w:val="14"/>
    </w:rPr>
  </w:style>
  <w:style w:type="paragraph" w:customStyle="1" w:styleId="697">
    <w:name w:val="数列"/>
    <w:basedOn w:val="1"/>
    <w:qFormat/>
    <w:uiPriority w:val="0"/>
  </w:style>
  <w:style w:type="paragraph" w:customStyle="1" w:styleId="698">
    <w:name w:val="size4"/>
    <w:basedOn w:val="1"/>
    <w:qFormat/>
    <w:uiPriority w:val="0"/>
    <w:pPr>
      <w:widowControl/>
      <w:spacing w:before="100" w:beforeAutospacing="1" w:after="100" w:afterAutospacing="1"/>
      <w:jc w:val="left"/>
    </w:pPr>
    <w:rPr>
      <w:rFonts w:ascii="宋体" w:hAnsi="宋体"/>
      <w:b/>
      <w:bCs/>
      <w:color w:val="000000"/>
      <w:kern w:val="0"/>
      <w:sz w:val="28"/>
      <w:szCs w:val="28"/>
    </w:rPr>
  </w:style>
  <w:style w:type="paragraph" w:customStyle="1" w:styleId="699">
    <w:name w:val="Char2 Char Char Char"/>
    <w:basedOn w:val="1"/>
    <w:qFormat/>
    <w:uiPriority w:val="0"/>
    <w:pPr>
      <w:widowControl/>
      <w:spacing w:line="300" w:lineRule="auto"/>
      <w:ind w:firstLine="200" w:firstLineChars="200"/>
    </w:pPr>
    <w:rPr>
      <w:rFonts w:ascii="Verdana" w:hAnsi="Verdana"/>
      <w:kern w:val="0"/>
      <w:lang w:eastAsia="en-US"/>
    </w:rPr>
  </w:style>
  <w:style w:type="paragraph" w:customStyle="1" w:styleId="700">
    <w:name w:val="Normal_12_0"/>
    <w:qFormat/>
    <w:uiPriority w:val="0"/>
    <w:pPr>
      <w:widowControl w:val="0"/>
      <w:jc w:val="both"/>
    </w:pPr>
    <w:rPr>
      <w:rFonts w:ascii="Times New Roman" w:hAnsi="Times New Roman" w:eastAsia="Times New Roman" w:cs="Times New Roman"/>
      <w:lang w:val="en-US" w:eastAsia="zh-CN" w:bidi="ar-SA"/>
    </w:rPr>
  </w:style>
  <w:style w:type="paragraph" w:customStyle="1" w:styleId="701">
    <w:name w:val="正文_20_4"/>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702">
    <w:name w:val="Book倾斜"/>
    <w:basedOn w:val="1"/>
    <w:qFormat/>
    <w:uiPriority w:val="0"/>
    <w:pPr>
      <w:spacing w:line="0" w:lineRule="atLeast"/>
      <w:jc w:val="center"/>
    </w:pPr>
    <w:rPr>
      <w:rFonts w:ascii="Book Antiqua" w:hAnsi="Book Antiqua"/>
      <w:i/>
      <w:iCs/>
      <w:szCs w:val="20"/>
    </w:rPr>
  </w:style>
  <w:style w:type="paragraph" w:customStyle="1" w:styleId="703">
    <w:name w:val="Normal_18"/>
    <w:qFormat/>
    <w:uiPriority w:val="0"/>
    <w:pPr>
      <w:widowControl w:val="0"/>
      <w:jc w:val="both"/>
    </w:pPr>
    <w:rPr>
      <w:rFonts w:ascii="Times New Roman" w:hAnsi="Times New Roman" w:eastAsia="Times New Roman" w:cs="Times New Roman"/>
      <w:lang w:val="en-US" w:eastAsia="zh-CN" w:bidi="ar-SA"/>
    </w:rPr>
  </w:style>
  <w:style w:type="paragraph" w:customStyle="1" w:styleId="704">
    <w:name w:val="Normal_1_6"/>
    <w:qFormat/>
    <w:uiPriority w:val="99"/>
    <w:pPr>
      <w:widowControl w:val="0"/>
      <w:jc w:val="both"/>
    </w:pPr>
    <w:rPr>
      <w:rFonts w:ascii="Calibri" w:hAnsi="Calibri" w:eastAsia="宋体" w:cs="Times New Roman"/>
      <w:kern w:val="2"/>
      <w:sz w:val="21"/>
      <w:szCs w:val="22"/>
      <w:lang w:val="en-US" w:eastAsia="zh-CN" w:bidi="ar-SA"/>
    </w:rPr>
  </w:style>
  <w:style w:type="paragraph" w:customStyle="1" w:styleId="705">
    <w:name w:val="样式 宋体 黑色 行距: 固定值 24 磅"/>
    <w:basedOn w:val="1"/>
    <w:qFormat/>
    <w:uiPriority w:val="0"/>
    <w:pPr>
      <w:spacing w:line="480" w:lineRule="exact"/>
    </w:pPr>
    <w:rPr>
      <w:rFonts w:ascii="宋体" w:hAnsi="宋体"/>
      <w:color w:val="000000"/>
      <w:szCs w:val="20"/>
    </w:rPr>
  </w:style>
  <w:style w:type="paragraph" w:customStyle="1" w:styleId="706">
    <w:name w:val="Normal_11_6"/>
    <w:qFormat/>
    <w:uiPriority w:val="0"/>
    <w:pPr>
      <w:widowControl w:val="0"/>
      <w:jc w:val="both"/>
    </w:pPr>
    <w:rPr>
      <w:rFonts w:ascii="Times New Roman" w:hAnsi="Times New Roman" w:eastAsia="Times New Roman" w:cs="Times New Roman"/>
      <w:lang w:val="en-US" w:eastAsia="zh-CN" w:bidi="ar-SA"/>
    </w:rPr>
  </w:style>
  <w:style w:type="paragraph" w:customStyle="1" w:styleId="707">
    <w:name w:val="Normal_14"/>
    <w:qFormat/>
    <w:uiPriority w:val="0"/>
    <w:pPr>
      <w:widowControl w:val="0"/>
      <w:jc w:val="both"/>
    </w:pPr>
    <w:rPr>
      <w:rFonts w:ascii="Times New Roman" w:hAnsi="Times New Roman" w:eastAsia="Times New Roman" w:cs="Times New Roman"/>
      <w:lang w:val="en-US" w:eastAsia="zh-CN" w:bidi="ar-SA"/>
    </w:rPr>
  </w:style>
  <w:style w:type="paragraph" w:customStyle="1" w:styleId="708">
    <w:name w:val=" Char Char Char2 Char Char Char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709">
    <w:name w:val="题目编号"/>
    <w:next w:val="1"/>
    <w:qFormat/>
    <w:uiPriority w:val="0"/>
    <w:pPr>
      <w:numPr>
        <w:ilvl w:val="0"/>
        <w:numId w:val="4"/>
      </w:numPr>
      <w:tabs>
        <w:tab w:val="left" w:pos="210"/>
      </w:tabs>
    </w:pPr>
    <w:rPr>
      <w:rFonts w:hint="eastAsia" w:ascii="宋体" w:hAnsi="宋体" w:eastAsia="宋体" w:cs="Times New Roman"/>
      <w:bCs/>
      <w:kern w:val="72"/>
      <w:sz w:val="21"/>
      <w:lang w:val="en-US" w:eastAsia="zh-CN" w:bidi="ar-SA"/>
    </w:rPr>
  </w:style>
  <w:style w:type="paragraph" w:customStyle="1" w:styleId="710">
    <w:name w:val="一级章节"/>
    <w:basedOn w:val="1"/>
    <w:qFormat/>
    <w:uiPriority w:val="0"/>
    <w:pPr>
      <w:widowControl/>
      <w:spacing w:line="300" w:lineRule="exact"/>
      <w:jc w:val="left"/>
      <w:outlineLvl w:val="1"/>
    </w:pPr>
    <w:rPr>
      <w:rFonts w:ascii="NEU-BZ" w:hAnsi="NEU-BZ" w:eastAsia="方正书宋_GBK"/>
      <w:color w:val="000000"/>
      <w:kern w:val="0"/>
      <w:sz w:val="20"/>
    </w:rPr>
  </w:style>
  <w:style w:type="paragraph" w:customStyle="1" w:styleId="711">
    <w:name w:val="title style3"/>
    <w:basedOn w:val="1"/>
    <w:qFormat/>
    <w:uiPriority w:val="0"/>
    <w:pPr>
      <w:widowControl/>
      <w:spacing w:before="100" w:beforeAutospacing="1" w:after="100" w:afterAutospacing="1" w:line="320" w:lineRule="atLeast"/>
      <w:ind w:firstLine="480"/>
      <w:jc w:val="left"/>
    </w:pPr>
    <w:rPr>
      <w:rFonts w:ascii="宋体" w:hAnsi="宋体"/>
      <w:kern w:val="0"/>
      <w:sz w:val="24"/>
    </w:rPr>
  </w:style>
  <w:style w:type="paragraph" w:customStyle="1" w:styleId="712">
    <w:name w:val="Normal_9_1"/>
    <w:qFormat/>
    <w:uiPriority w:val="0"/>
    <w:pPr>
      <w:widowControl w:val="0"/>
      <w:jc w:val="both"/>
    </w:pPr>
    <w:rPr>
      <w:rFonts w:ascii="Times New Roman" w:hAnsi="Times New Roman" w:eastAsia="Times New Roman" w:cs="Times New Roman"/>
      <w:lang w:val="en-US" w:eastAsia="zh-CN" w:bidi="ar-SA"/>
    </w:rPr>
  </w:style>
  <w:style w:type="paragraph" w:customStyle="1" w:styleId="713">
    <w:name w:val="Normal_18_13"/>
    <w:qFormat/>
    <w:uiPriority w:val="0"/>
    <w:pPr>
      <w:widowControl w:val="0"/>
      <w:jc w:val="both"/>
    </w:pPr>
    <w:rPr>
      <w:rFonts w:ascii="Times New Roman" w:hAnsi="Times New Roman" w:eastAsia="Times New Roman" w:cs="Times New Roman"/>
      <w:lang w:val="en-US" w:eastAsia="zh-CN" w:bidi="ar-SA"/>
    </w:rPr>
  </w:style>
  <w:style w:type="paragraph" w:customStyle="1" w:styleId="714">
    <w:name w:val="p6"/>
    <w:basedOn w:val="1"/>
    <w:qFormat/>
    <w:uiPriority w:val="0"/>
    <w:pPr>
      <w:widowControl/>
      <w:spacing w:before="100" w:beforeAutospacing="1" w:after="100" w:afterAutospacing="1"/>
      <w:jc w:val="left"/>
    </w:pPr>
    <w:rPr>
      <w:rFonts w:ascii="宋体" w:hAnsi="宋体"/>
      <w:color w:val="000000"/>
      <w:kern w:val="0"/>
      <w:sz w:val="24"/>
    </w:rPr>
  </w:style>
  <w:style w:type="paragraph" w:customStyle="1" w:styleId="715">
    <w:name w:val="正文_24_3"/>
    <w:qFormat/>
    <w:uiPriority w:val="0"/>
    <w:pPr>
      <w:widowControl w:val="0"/>
      <w:jc w:val="both"/>
    </w:pPr>
    <w:rPr>
      <w:rFonts w:ascii="Calibri" w:hAnsi="Calibri" w:eastAsia="宋体" w:cs="Times New Roman"/>
      <w:kern w:val="2"/>
      <w:sz w:val="21"/>
      <w:szCs w:val="22"/>
      <w:lang w:val="en-US" w:eastAsia="zh-CN" w:bidi="ar-SA"/>
    </w:rPr>
  </w:style>
  <w:style w:type="paragraph" w:customStyle="1" w:styleId="716">
    <w:name w:val="Normal_0_8"/>
    <w:qFormat/>
    <w:uiPriority w:val="99"/>
    <w:pPr>
      <w:widowControl w:val="0"/>
      <w:jc w:val="both"/>
    </w:pPr>
    <w:rPr>
      <w:rFonts w:ascii="Calibri" w:hAnsi="Calibri" w:eastAsia="宋体" w:cs="Times New Roman"/>
      <w:kern w:val="2"/>
      <w:sz w:val="21"/>
      <w:szCs w:val="22"/>
      <w:lang w:val="en-US" w:eastAsia="zh-CN" w:bidi="ar-SA"/>
    </w:rPr>
  </w:style>
  <w:style w:type="paragraph" w:customStyle="1" w:styleId="717">
    <w:name w:val="试标3"/>
    <w:basedOn w:val="4"/>
    <w:qFormat/>
    <w:uiPriority w:val="0"/>
    <w:pPr>
      <w:keepNext w:val="0"/>
      <w:overflowPunct w:val="0"/>
      <w:autoSpaceDE w:val="0"/>
      <w:autoSpaceDN w:val="0"/>
      <w:spacing w:line="317" w:lineRule="exact"/>
      <w:ind w:left="200" w:hanging="200" w:hangingChars="200"/>
      <w:textAlignment w:val="top"/>
    </w:pPr>
    <w:rPr>
      <w:rFonts w:eastAsia="方正书宋简体"/>
      <w:bCs/>
      <w:i w:val="0"/>
      <w:sz w:val="22"/>
      <w:szCs w:val="32"/>
    </w:rPr>
  </w:style>
  <w:style w:type="paragraph" w:customStyle="1" w:styleId="718">
    <w:name w:val="悬挂缩进1"/>
    <w:basedOn w:val="51"/>
    <w:qFormat/>
    <w:uiPriority w:val="0"/>
    <w:pPr>
      <w:tabs>
        <w:tab w:val="left" w:pos="482"/>
        <w:tab w:val="left" w:pos="2183"/>
        <w:tab w:val="left" w:pos="3884"/>
        <w:tab w:val="left" w:pos="5585"/>
      </w:tabs>
      <w:adjustRightInd w:val="0"/>
      <w:spacing w:after="0"/>
      <w:ind w:left="482" w:hanging="482" w:firstLineChars="0"/>
      <w:textAlignment w:val="baseline"/>
    </w:pPr>
    <w:rPr>
      <w:sz w:val="24"/>
    </w:rPr>
  </w:style>
  <w:style w:type="paragraph" w:customStyle="1" w:styleId="719">
    <w:name w:val="cz"/>
    <w:basedOn w:val="1"/>
    <w:qFormat/>
    <w:uiPriority w:val="0"/>
    <w:pPr>
      <w:widowControl/>
      <w:shd w:val="clear" w:color="auto" w:fill="A0D3AD"/>
      <w:spacing w:before="100" w:beforeAutospacing="1" w:after="100" w:afterAutospacing="1"/>
      <w:jc w:val="left"/>
    </w:pPr>
    <w:rPr>
      <w:rFonts w:ascii="宋体" w:hAnsi="宋体"/>
      <w:color w:val="000000"/>
      <w:kern w:val="0"/>
      <w:sz w:val="18"/>
      <w:szCs w:val="18"/>
    </w:rPr>
  </w:style>
  <w:style w:type="paragraph" w:customStyle="1" w:styleId="720">
    <w:name w:val="gs"/>
    <w:basedOn w:val="1"/>
    <w:qFormat/>
    <w:uiPriority w:val="0"/>
    <w:pPr>
      <w:widowControl/>
      <w:spacing w:before="100" w:beforeAutospacing="1" w:after="100" w:afterAutospacing="1" w:line="375" w:lineRule="atLeast"/>
      <w:jc w:val="left"/>
    </w:pPr>
    <w:rPr>
      <w:rFonts w:ascii="宋体" w:hAnsi="宋体" w:cs="宋体"/>
      <w:kern w:val="0"/>
      <w:sz w:val="20"/>
      <w:szCs w:val="20"/>
    </w:rPr>
  </w:style>
  <w:style w:type="paragraph" w:customStyle="1" w:styleId="721">
    <w:name w:val="正文_22_5"/>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722">
    <w:name w:val="正文_0_6"/>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723">
    <w:name w:val="darkgreen"/>
    <w:basedOn w:val="1"/>
    <w:qFormat/>
    <w:uiPriority w:val="0"/>
    <w:pPr>
      <w:widowControl/>
      <w:spacing w:before="100" w:beforeAutospacing="1" w:after="100" w:afterAutospacing="1"/>
      <w:jc w:val="left"/>
    </w:pPr>
    <w:rPr>
      <w:rFonts w:ascii="宋体" w:hAnsi="宋体" w:cs="宋体"/>
      <w:b/>
      <w:bCs/>
      <w:color w:val="006600"/>
      <w:kern w:val="0"/>
      <w:sz w:val="18"/>
      <w:szCs w:val="18"/>
    </w:rPr>
  </w:style>
  <w:style w:type="paragraph" w:customStyle="1" w:styleId="724">
    <w:name w:val="Normal_1_4"/>
    <w:qFormat/>
    <w:uiPriority w:val="99"/>
    <w:pPr>
      <w:widowControl w:val="0"/>
      <w:jc w:val="both"/>
    </w:pPr>
    <w:rPr>
      <w:rFonts w:ascii="Calibri" w:hAnsi="Calibri" w:eastAsia="宋体" w:cs="Times New Roman"/>
      <w:kern w:val="2"/>
      <w:sz w:val="21"/>
      <w:szCs w:val="22"/>
      <w:lang w:val="en-US" w:eastAsia="zh-CN" w:bidi="ar-SA"/>
    </w:rPr>
  </w:style>
  <w:style w:type="paragraph" w:customStyle="1" w:styleId="725">
    <w:name w:val="seperator50"/>
    <w:basedOn w:val="1"/>
    <w:qFormat/>
    <w:uiPriority w:val="0"/>
    <w:pPr>
      <w:widowControl/>
      <w:spacing w:before="100" w:beforeAutospacing="1" w:after="100" w:afterAutospacing="1"/>
      <w:jc w:val="left"/>
    </w:pPr>
    <w:rPr>
      <w:rFonts w:ascii="宋体" w:hAnsi="宋体" w:cs="宋体"/>
      <w:kern w:val="0"/>
      <w:sz w:val="24"/>
    </w:rPr>
  </w:style>
  <w:style w:type="paragraph" w:customStyle="1" w:styleId="726">
    <w:name w:val="题干（4级）"/>
    <w:basedOn w:val="1"/>
    <w:qFormat/>
    <w:uiPriority w:val="0"/>
    <w:rPr>
      <w:szCs w:val="21"/>
    </w:rPr>
  </w:style>
  <w:style w:type="paragraph" w:customStyle="1" w:styleId="727">
    <w:name w:val="纯文本_0"/>
    <w:basedOn w:val="1"/>
    <w:qFormat/>
    <w:uiPriority w:val="0"/>
    <w:pPr>
      <w:spacing w:after="200" w:line="276" w:lineRule="auto"/>
    </w:pPr>
    <w:rPr>
      <w:rFonts w:ascii="宋体" w:hAnsi="Courier New" w:cs="Courier New"/>
      <w:szCs w:val="21"/>
    </w:rPr>
  </w:style>
  <w:style w:type="paragraph" w:customStyle="1" w:styleId="728">
    <w:name w:val="Char Char Char2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729">
    <w:name w:val="Normal_18_9"/>
    <w:qFormat/>
    <w:uiPriority w:val="0"/>
    <w:pPr>
      <w:widowControl w:val="0"/>
      <w:jc w:val="both"/>
    </w:pPr>
    <w:rPr>
      <w:rFonts w:ascii="Times New Roman" w:hAnsi="Times New Roman" w:eastAsia="Times New Roman" w:cs="Times New Roman"/>
      <w:lang w:val="en-US" w:eastAsia="zh-CN" w:bidi="ar-SA"/>
    </w:rPr>
  </w:style>
  <w:style w:type="paragraph" w:customStyle="1" w:styleId="730">
    <w:name w:val="Normal_6_9"/>
    <w:qFormat/>
    <w:uiPriority w:val="0"/>
    <w:pPr>
      <w:widowControl w:val="0"/>
      <w:jc w:val="both"/>
    </w:pPr>
    <w:rPr>
      <w:rFonts w:ascii="Times New Roman" w:hAnsi="Times New Roman" w:eastAsia="Times New Roman" w:cs="Times New Roman"/>
      <w:lang w:val="en-US" w:eastAsia="zh-CN" w:bidi="ar-SA"/>
    </w:rPr>
  </w:style>
  <w:style w:type="paragraph" w:customStyle="1" w:styleId="731">
    <w:name w:val="Normal_1_2"/>
    <w:qFormat/>
    <w:uiPriority w:val="99"/>
    <w:pPr>
      <w:widowControl w:val="0"/>
      <w:jc w:val="both"/>
    </w:pPr>
    <w:rPr>
      <w:rFonts w:ascii="Times New Roman" w:hAnsi="Times New Roman" w:eastAsia="Times New Roman" w:cs="Times New Roman"/>
      <w:lang w:val="en-US" w:eastAsia="zh-CN" w:bidi="ar-SA"/>
    </w:rPr>
  </w:style>
  <w:style w:type="paragraph" w:customStyle="1" w:styleId="732">
    <w:name w:val="tit2"/>
    <w:basedOn w:val="1"/>
    <w:qFormat/>
    <w:uiPriority w:val="0"/>
    <w:pPr>
      <w:tabs>
        <w:tab w:val="left" w:pos="420"/>
      </w:tabs>
      <w:autoSpaceDE w:val="0"/>
      <w:autoSpaceDN w:val="0"/>
      <w:adjustRightInd w:val="0"/>
      <w:spacing w:line="300" w:lineRule="atLeast"/>
      <w:ind w:left="369" w:hanging="420"/>
      <w:jc w:val="left"/>
      <w:textAlignment w:val="bottom"/>
    </w:pPr>
    <w:rPr>
      <w:rFonts w:eastAsia="MingLiU"/>
      <w:spacing w:val="25"/>
      <w:kern w:val="0"/>
      <w:sz w:val="20"/>
      <w:szCs w:val="20"/>
      <w:lang w:eastAsia="zh-TW"/>
    </w:rPr>
  </w:style>
  <w:style w:type="paragraph" w:customStyle="1" w:styleId="733">
    <w:name w:val="列出段落11"/>
    <w:basedOn w:val="1"/>
    <w:qFormat/>
    <w:uiPriority w:val="0"/>
    <w:pPr>
      <w:ind w:firstLine="420" w:firstLineChars="200"/>
    </w:pPr>
    <w:rPr>
      <w:rFonts w:ascii="Times New Roman" w:hAnsi="Times New Roman"/>
      <w:szCs w:val="22"/>
    </w:rPr>
  </w:style>
  <w:style w:type="paragraph" w:customStyle="1" w:styleId="734">
    <w:name w:val="bar1"/>
    <w:basedOn w:val="1"/>
    <w:qFormat/>
    <w:uiPriority w:val="0"/>
    <w:pPr>
      <w:widowControl/>
      <w:jc w:val="left"/>
    </w:pPr>
    <w:rPr>
      <w:rFonts w:ascii="Arial" w:hAnsi="Arial" w:cs="Arial"/>
      <w:kern w:val="0"/>
      <w:sz w:val="18"/>
      <w:szCs w:val="18"/>
    </w:rPr>
  </w:style>
  <w:style w:type="paragraph" w:customStyle="1" w:styleId="735">
    <w:name w:val="Normal_0_5"/>
    <w:qFormat/>
    <w:uiPriority w:val="99"/>
    <w:pPr>
      <w:widowControl w:val="0"/>
      <w:jc w:val="both"/>
    </w:pPr>
    <w:rPr>
      <w:rFonts w:ascii="Times New Roman" w:hAnsi="Times New Roman" w:eastAsia="Times New Roman" w:cs="Times New Roman"/>
      <w:lang w:val="en-US" w:eastAsia="zh-CN" w:bidi="ar-SA"/>
    </w:rPr>
  </w:style>
  <w:style w:type="paragraph" w:customStyle="1" w:styleId="736">
    <w:name w:val="Normal_0_16"/>
    <w:qFormat/>
    <w:uiPriority w:val="99"/>
    <w:pPr>
      <w:widowControl w:val="0"/>
      <w:jc w:val="both"/>
    </w:pPr>
    <w:rPr>
      <w:rFonts w:ascii="Calibri" w:hAnsi="Calibri" w:eastAsia="宋体" w:cs="Times New Roman"/>
      <w:kern w:val="2"/>
      <w:sz w:val="21"/>
      <w:szCs w:val="22"/>
      <w:lang w:val="en-US" w:eastAsia="zh-CN" w:bidi="ar-SA"/>
    </w:rPr>
  </w:style>
  <w:style w:type="paragraph" w:customStyle="1" w:styleId="737">
    <w:name w:val="练习"/>
    <w:basedOn w:val="1"/>
    <w:qFormat/>
    <w:uiPriority w:val="0"/>
    <w:pPr>
      <w:spacing w:line="300" w:lineRule="exact"/>
      <w:jc w:val="center"/>
    </w:pPr>
    <w:rPr>
      <w:rFonts w:eastAsia="方正魏碑简体"/>
      <w:b/>
      <w:sz w:val="30"/>
      <w:szCs w:val="20"/>
    </w:rPr>
  </w:style>
  <w:style w:type="paragraph" w:customStyle="1" w:styleId="738">
    <w:name w:val=" Char Char Char Char Char Char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739">
    <w:name w:val="p50_txtleft"/>
    <w:basedOn w:val="1"/>
    <w:qFormat/>
    <w:uiPriority w:val="0"/>
    <w:pPr>
      <w:widowControl/>
      <w:spacing w:before="100" w:beforeAutospacing="1" w:after="100" w:afterAutospacing="1"/>
      <w:jc w:val="center"/>
    </w:pPr>
    <w:rPr>
      <w:rFonts w:ascii="宋体" w:hAnsi="宋体" w:cs="宋体"/>
      <w:kern w:val="0"/>
      <w:sz w:val="24"/>
    </w:rPr>
  </w:style>
  <w:style w:type="paragraph" w:customStyle="1" w:styleId="740">
    <w:name w:val="pa-10"/>
    <w:basedOn w:val="1"/>
    <w:qFormat/>
    <w:uiPriority w:val="0"/>
    <w:pPr>
      <w:widowControl/>
      <w:spacing w:line="360" w:lineRule="atLeast"/>
    </w:pPr>
    <w:rPr>
      <w:rFonts w:ascii="宋体" w:hAnsi="宋体" w:cs="宋体"/>
      <w:kern w:val="0"/>
      <w:sz w:val="24"/>
    </w:rPr>
  </w:style>
  <w:style w:type="paragraph" w:customStyle="1" w:styleId="741">
    <w:name w:val="黑字"/>
    <w:basedOn w:val="1"/>
    <w:qFormat/>
    <w:uiPriority w:val="0"/>
    <w:pPr>
      <w:widowControl/>
      <w:adjustRightInd w:val="0"/>
      <w:spacing w:before="100" w:after="100"/>
      <w:jc w:val="left"/>
      <w:textAlignment w:val="baseline"/>
    </w:pPr>
    <w:rPr>
      <w:rFonts w:ascii="Arial Unicode MS" w:hAnsi="Arial Unicode MS" w:eastAsia="Arial Unicode MS"/>
      <w:color w:val="000000"/>
      <w:kern w:val="0"/>
      <w:sz w:val="18"/>
      <w:szCs w:val="20"/>
    </w:rPr>
  </w:style>
  <w:style w:type="paragraph" w:customStyle="1" w:styleId="742">
    <w:name w:val="Char Char Char Char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743">
    <w:name w:val="Normal_9"/>
    <w:qFormat/>
    <w:uiPriority w:val="0"/>
    <w:pPr>
      <w:widowControl w:val="0"/>
      <w:jc w:val="both"/>
    </w:pPr>
    <w:rPr>
      <w:rFonts w:ascii="Times New Roman" w:hAnsi="Times New Roman" w:eastAsia="Times New Roman" w:cs="Times New Roman"/>
      <w:lang w:val="en-US" w:eastAsia="zh-CN" w:bidi="ar-SA"/>
    </w:rPr>
  </w:style>
  <w:style w:type="paragraph" w:customStyle="1" w:styleId="744">
    <w:name w:val="blue"/>
    <w:basedOn w:val="1"/>
    <w:qFormat/>
    <w:uiPriority w:val="0"/>
    <w:pPr>
      <w:widowControl/>
      <w:spacing w:before="100" w:beforeAutospacing="1" w:after="100" w:afterAutospacing="1"/>
      <w:jc w:val="left"/>
    </w:pPr>
    <w:rPr>
      <w:rFonts w:ascii="宋体" w:hAnsi="宋体"/>
      <w:color w:val="00007F"/>
      <w:kern w:val="0"/>
      <w:sz w:val="18"/>
      <w:szCs w:val="18"/>
    </w:rPr>
  </w:style>
  <w:style w:type="paragraph" w:customStyle="1" w:styleId="745">
    <w:name w:val="p11s"/>
    <w:basedOn w:val="1"/>
    <w:qFormat/>
    <w:uiPriority w:val="0"/>
    <w:pPr>
      <w:widowControl/>
      <w:spacing w:before="100" w:after="100"/>
      <w:jc w:val="left"/>
    </w:pPr>
    <w:rPr>
      <w:kern w:val="0"/>
      <w:sz w:val="22"/>
      <w:szCs w:val="20"/>
    </w:rPr>
  </w:style>
  <w:style w:type="paragraph" w:customStyle="1" w:styleId="746">
    <w:name w:val="单元测试大题号"/>
    <w:basedOn w:val="1"/>
    <w:qFormat/>
    <w:uiPriority w:val="0"/>
    <w:pPr>
      <w:ind w:left="200" w:hanging="200" w:hangingChars="200"/>
    </w:pPr>
    <w:rPr>
      <w:b/>
      <w:szCs w:val="20"/>
    </w:rPr>
  </w:style>
  <w:style w:type="paragraph" w:customStyle="1" w:styleId="747">
    <w:name w:val="font_kai"/>
    <w:basedOn w:val="1"/>
    <w:qFormat/>
    <w:uiPriority w:val="0"/>
    <w:pPr>
      <w:widowControl/>
      <w:spacing w:before="100" w:beforeAutospacing="1" w:after="100" w:afterAutospacing="1"/>
      <w:jc w:val="left"/>
    </w:pPr>
    <w:rPr>
      <w:rFonts w:ascii="̥_GB2312" w:hAnsi="̥_GB2312" w:cs="宋体"/>
      <w:kern w:val="0"/>
      <w:sz w:val="24"/>
    </w:rPr>
  </w:style>
  <w:style w:type="paragraph" w:customStyle="1" w:styleId="748">
    <w:name w:val=" Char Char Char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749">
    <w:name w:val="正文_14_1"/>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750">
    <w:name w:val="例题（7级）"/>
    <w:basedOn w:val="1"/>
    <w:qFormat/>
    <w:uiPriority w:val="0"/>
    <w:pPr>
      <w:ind w:left="1" w:firstLine="422" w:firstLineChars="201"/>
      <w:jc w:val="left"/>
      <w:outlineLvl w:val="6"/>
    </w:pPr>
    <w:rPr>
      <w:szCs w:val="21"/>
    </w:rPr>
  </w:style>
  <w:style w:type="paragraph" w:customStyle="1" w:styleId="751">
    <w:name w:val="Normal_0_11"/>
    <w:qFormat/>
    <w:uiPriority w:val="99"/>
    <w:pPr>
      <w:widowControl w:val="0"/>
      <w:jc w:val="both"/>
    </w:pPr>
    <w:rPr>
      <w:rFonts w:ascii="Calibri" w:hAnsi="Calibri" w:eastAsia="宋体" w:cs="Times New Roman"/>
      <w:kern w:val="2"/>
      <w:sz w:val="21"/>
      <w:szCs w:val="22"/>
      <w:lang w:val="en-US" w:eastAsia="zh-CN" w:bidi="ar-SA"/>
    </w:rPr>
  </w:style>
  <w:style w:type="paragraph" w:customStyle="1" w:styleId="752">
    <w:name w:val="right"/>
    <w:basedOn w:val="1"/>
    <w:qFormat/>
    <w:uiPriority w:val="0"/>
    <w:pPr>
      <w:widowControl/>
      <w:spacing w:before="100" w:beforeAutospacing="1" w:after="100" w:afterAutospacing="1"/>
      <w:jc w:val="left"/>
    </w:pPr>
    <w:rPr>
      <w:rFonts w:ascii="宋体" w:hAnsi="宋体" w:cs="宋体"/>
      <w:kern w:val="0"/>
      <w:sz w:val="24"/>
    </w:rPr>
  </w:style>
  <w:style w:type="paragraph" w:customStyle="1" w:styleId="753">
    <w:name w:val="pa-8"/>
    <w:basedOn w:val="1"/>
    <w:qFormat/>
    <w:uiPriority w:val="0"/>
    <w:pPr>
      <w:widowControl/>
      <w:spacing w:line="360" w:lineRule="atLeast"/>
      <w:ind w:hanging="40"/>
    </w:pPr>
    <w:rPr>
      <w:rFonts w:ascii="宋体" w:hAnsi="宋体" w:cs="宋体"/>
      <w:kern w:val="0"/>
      <w:sz w:val="24"/>
    </w:rPr>
  </w:style>
  <w:style w:type="paragraph" w:customStyle="1" w:styleId="754">
    <w:name w:val=" Char3 Char Char Char Char Char Char Char Char Char"/>
    <w:basedOn w:val="1"/>
    <w:qFormat/>
    <w:uiPriority w:val="0"/>
    <w:pPr>
      <w:widowControl/>
      <w:spacing w:line="300" w:lineRule="auto"/>
      <w:ind w:firstLine="200" w:firstLineChars="200"/>
    </w:pPr>
    <w:rPr>
      <w:rFonts w:ascii="Verdana" w:hAnsi="Verdana"/>
      <w:kern w:val="0"/>
      <w:szCs w:val="20"/>
      <w:lang w:eastAsia="en-US"/>
    </w:rPr>
  </w:style>
  <w:style w:type="paragraph" w:customStyle="1" w:styleId="755">
    <w:name w:val="Normal_16_7"/>
    <w:qFormat/>
    <w:uiPriority w:val="0"/>
    <w:pPr>
      <w:widowControl w:val="0"/>
      <w:jc w:val="both"/>
    </w:pPr>
    <w:rPr>
      <w:rFonts w:ascii="Times New Roman" w:hAnsi="Times New Roman" w:eastAsia="Times New Roman" w:cs="Times New Roman"/>
      <w:lang w:val="en-US" w:eastAsia="zh-CN" w:bidi="ar-SA"/>
    </w:rPr>
  </w:style>
  <w:style w:type="paragraph" w:customStyle="1" w:styleId="756">
    <w:name w:val="2"/>
    <w:basedOn w:val="1"/>
    <w:next w:val="29"/>
    <w:qFormat/>
    <w:uiPriority w:val="0"/>
    <w:rPr>
      <w:rFonts w:ascii="宋体" w:hAnsi="Courier New" w:cs="Courier New"/>
      <w:szCs w:val="21"/>
    </w:rPr>
  </w:style>
  <w:style w:type="paragraph" w:customStyle="1" w:styleId="757">
    <w:name w:val="样式"/>
    <w:qFormat/>
    <w:uiPriority w:val="0"/>
    <w:pPr>
      <w:widowControl w:val="0"/>
      <w:autoSpaceDE w:val="0"/>
      <w:autoSpaceDN w:val="0"/>
      <w:adjustRightInd w:val="0"/>
    </w:pPr>
    <w:rPr>
      <w:rFonts w:ascii="Times New Roman" w:hAnsi="Times New Roman" w:eastAsia="宋体" w:cs="Times New Roman"/>
      <w:sz w:val="24"/>
      <w:szCs w:val="24"/>
      <w:lang w:val="en-US" w:eastAsia="zh-CN" w:bidi="ar-SA"/>
    </w:rPr>
  </w:style>
  <w:style w:type="paragraph" w:customStyle="1" w:styleId="758">
    <w:name w:val="选择题选项1"/>
    <w:basedOn w:val="1"/>
    <w:qFormat/>
    <w:uiPriority w:val="0"/>
    <w:pPr>
      <w:tabs>
        <w:tab w:val="left" w:pos="4578"/>
      </w:tabs>
      <w:ind w:left="400" w:leftChars="200" w:hanging="200" w:hangingChars="200"/>
    </w:pPr>
    <w:rPr>
      <w:szCs w:val="20"/>
    </w:rPr>
  </w:style>
  <w:style w:type="paragraph" w:customStyle="1" w:styleId="759">
    <w:name w:val=" Char3 Char"/>
    <w:basedOn w:val="1"/>
    <w:qFormat/>
    <w:uiPriority w:val="0"/>
    <w:pPr>
      <w:widowControl/>
      <w:spacing w:line="300" w:lineRule="auto"/>
      <w:ind w:firstLine="200" w:firstLineChars="200"/>
    </w:pPr>
    <w:rPr>
      <w:kern w:val="0"/>
      <w:szCs w:val="20"/>
    </w:rPr>
  </w:style>
  <w:style w:type="paragraph" w:customStyle="1" w:styleId="760">
    <w:name w:val="p80_txtleft"/>
    <w:basedOn w:val="1"/>
    <w:qFormat/>
    <w:uiPriority w:val="0"/>
    <w:pPr>
      <w:widowControl/>
      <w:spacing w:before="100" w:beforeAutospacing="1" w:after="100" w:afterAutospacing="1"/>
      <w:jc w:val="center"/>
    </w:pPr>
    <w:rPr>
      <w:rFonts w:ascii="宋体" w:hAnsi="宋体" w:cs="宋体"/>
      <w:kern w:val="0"/>
      <w:sz w:val="24"/>
    </w:rPr>
  </w:style>
  <w:style w:type="paragraph" w:customStyle="1" w:styleId="761">
    <w:name w:val="Normal_0_1"/>
    <w:qFormat/>
    <w:uiPriority w:val="99"/>
    <w:pPr>
      <w:widowControl w:val="0"/>
      <w:jc w:val="both"/>
    </w:pPr>
    <w:rPr>
      <w:rFonts w:ascii="Calibri" w:hAnsi="Calibri" w:eastAsia="宋体" w:cs="Times New Roman"/>
      <w:kern w:val="2"/>
      <w:sz w:val="21"/>
      <w:szCs w:val="22"/>
      <w:lang w:val="en-US" w:eastAsia="zh-CN" w:bidi="ar-SA"/>
    </w:rPr>
  </w:style>
  <w:style w:type="paragraph" w:customStyle="1" w:styleId="762">
    <w:name w:val="gray"/>
    <w:basedOn w:val="1"/>
    <w:qFormat/>
    <w:uiPriority w:val="0"/>
    <w:pPr>
      <w:widowControl/>
      <w:spacing w:before="100" w:beforeAutospacing="1" w:after="100" w:afterAutospacing="1"/>
      <w:jc w:val="left"/>
    </w:pPr>
    <w:rPr>
      <w:rFonts w:ascii="宋体" w:hAnsi="宋体" w:cs="宋体"/>
      <w:color w:val="999999"/>
      <w:kern w:val="0"/>
      <w:sz w:val="24"/>
    </w:rPr>
  </w:style>
  <w:style w:type="paragraph" w:customStyle="1" w:styleId="763">
    <w:name w:val="Normal_4_13"/>
    <w:qFormat/>
    <w:uiPriority w:val="0"/>
    <w:pPr>
      <w:widowControl w:val="0"/>
      <w:jc w:val="both"/>
    </w:pPr>
    <w:rPr>
      <w:rFonts w:ascii="Times New Roman" w:hAnsi="Times New Roman" w:eastAsia="Times New Roman" w:cs="Times New Roman"/>
      <w:lang w:val="en-US" w:eastAsia="zh-CN" w:bidi="ar-SA"/>
    </w:rPr>
  </w:style>
  <w:style w:type="paragraph" w:customStyle="1" w:styleId="764">
    <w:name w:val="reader-word-layer"/>
    <w:basedOn w:val="1"/>
    <w:qFormat/>
    <w:uiPriority w:val="99"/>
    <w:pPr>
      <w:widowControl/>
      <w:spacing w:before="100" w:beforeAutospacing="1" w:after="100" w:afterAutospacing="1"/>
      <w:jc w:val="left"/>
    </w:pPr>
    <w:rPr>
      <w:rFonts w:ascii="宋体" w:hAnsi="宋体" w:cs="宋体"/>
      <w:kern w:val="0"/>
      <w:sz w:val="24"/>
      <w:szCs w:val="24"/>
    </w:rPr>
  </w:style>
  <w:style w:type="paragraph" w:customStyle="1" w:styleId="765">
    <w:name w:val=" Char Char1 Char Char"/>
    <w:basedOn w:val="1"/>
    <w:qFormat/>
    <w:uiPriority w:val="0"/>
    <w:pPr>
      <w:widowControl/>
      <w:spacing w:line="300" w:lineRule="auto"/>
      <w:ind w:firstLine="200" w:firstLineChars="200"/>
    </w:pPr>
    <w:rPr>
      <w:rFonts w:ascii="Times New Roman" w:hAnsi="Times New Roman"/>
      <w:szCs w:val="22"/>
    </w:rPr>
  </w:style>
  <w:style w:type="paragraph" w:customStyle="1" w:styleId="766">
    <w:name w:val="Normal_8_2"/>
    <w:qFormat/>
    <w:uiPriority w:val="0"/>
    <w:pPr>
      <w:widowControl w:val="0"/>
      <w:jc w:val="both"/>
    </w:pPr>
    <w:rPr>
      <w:rFonts w:ascii="Times New Roman" w:hAnsi="Times New Roman" w:eastAsia="Times New Roman" w:cs="Times New Roman"/>
      <w:lang w:val="en-US" w:eastAsia="zh-CN" w:bidi="ar-SA"/>
    </w:rPr>
  </w:style>
  <w:style w:type="paragraph" w:customStyle="1" w:styleId="767">
    <w:name w:val="Normal_18_0"/>
    <w:qFormat/>
    <w:uiPriority w:val="0"/>
    <w:pPr>
      <w:widowControl w:val="0"/>
      <w:jc w:val="both"/>
    </w:pPr>
    <w:rPr>
      <w:rFonts w:ascii="Times New Roman" w:hAnsi="Times New Roman" w:eastAsia="Times New Roman" w:cs="Times New Roman"/>
      <w:lang w:val="en-US" w:eastAsia="zh-CN" w:bidi="ar-SA"/>
    </w:rPr>
  </w:style>
  <w:style w:type="paragraph" w:customStyle="1" w:styleId="768">
    <w:name w:val="coffee"/>
    <w:basedOn w:val="1"/>
    <w:qFormat/>
    <w:uiPriority w:val="0"/>
    <w:pPr>
      <w:widowControl/>
      <w:spacing w:before="100" w:beforeAutospacing="1" w:after="100" w:afterAutospacing="1"/>
      <w:jc w:val="left"/>
    </w:pPr>
    <w:rPr>
      <w:rFonts w:ascii="宋体" w:hAnsi="宋体"/>
      <w:color w:val="800000"/>
      <w:kern w:val="0"/>
      <w:sz w:val="18"/>
      <w:szCs w:val="18"/>
    </w:rPr>
  </w:style>
  <w:style w:type="paragraph" w:customStyle="1" w:styleId="769">
    <w:name w:val="Normal_18_15"/>
    <w:qFormat/>
    <w:uiPriority w:val="0"/>
    <w:pPr>
      <w:widowControl w:val="0"/>
      <w:jc w:val="both"/>
    </w:pPr>
    <w:rPr>
      <w:rFonts w:ascii="Times New Roman" w:hAnsi="Times New Roman" w:eastAsia="Times New Roman" w:cs="Times New Roman"/>
      <w:lang w:val="en-US" w:eastAsia="zh-CN" w:bidi="ar-SA"/>
    </w:rPr>
  </w:style>
  <w:style w:type="paragraph" w:customStyle="1" w:styleId="770">
    <w:name w:val="p20_txtcenter"/>
    <w:basedOn w:val="1"/>
    <w:qFormat/>
    <w:uiPriority w:val="0"/>
    <w:pPr>
      <w:widowControl/>
      <w:spacing w:before="100" w:beforeAutospacing="1" w:after="100" w:afterAutospacing="1"/>
      <w:jc w:val="center"/>
    </w:pPr>
    <w:rPr>
      <w:rFonts w:ascii="宋体" w:hAnsi="宋体" w:cs="宋体"/>
      <w:kern w:val="0"/>
      <w:sz w:val="24"/>
    </w:rPr>
  </w:style>
  <w:style w:type="paragraph" w:customStyle="1" w:styleId="771">
    <w:name w:val="p7"/>
    <w:basedOn w:val="1"/>
    <w:qFormat/>
    <w:uiPriority w:val="0"/>
    <w:pPr>
      <w:widowControl/>
      <w:spacing w:before="100" w:beforeAutospacing="1" w:after="100" w:afterAutospacing="1"/>
      <w:jc w:val="left"/>
    </w:pPr>
    <w:rPr>
      <w:rFonts w:ascii="宋体" w:hAnsi="宋体"/>
      <w:color w:val="000000"/>
      <w:kern w:val="0"/>
      <w:sz w:val="22"/>
      <w:szCs w:val="22"/>
    </w:rPr>
  </w:style>
  <w:style w:type="paragraph" w:customStyle="1" w:styleId="772">
    <w:name w:val="正文_25_4"/>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773">
    <w:name w:val="bt_content"/>
    <w:basedOn w:val="1"/>
    <w:qFormat/>
    <w:uiPriority w:val="0"/>
    <w:pPr>
      <w:widowControl/>
      <w:spacing w:before="100" w:beforeAutospacing="1" w:after="100" w:afterAutospacing="1" w:line="330" w:lineRule="atLeast"/>
      <w:jc w:val="left"/>
    </w:pPr>
    <w:rPr>
      <w:rFonts w:ascii="宋体" w:hAnsi="宋体" w:cs="宋体"/>
      <w:kern w:val="0"/>
      <w:szCs w:val="21"/>
    </w:rPr>
  </w:style>
  <w:style w:type="paragraph" w:customStyle="1" w:styleId="774">
    <w:name w:val="chnllist"/>
    <w:basedOn w:val="1"/>
    <w:qFormat/>
    <w:uiPriority w:val="0"/>
    <w:pPr>
      <w:widowControl/>
      <w:jc w:val="left"/>
    </w:pPr>
    <w:rPr>
      <w:rFonts w:ascii="宋体" w:hAnsi="宋体" w:cs="宋体"/>
      <w:kern w:val="0"/>
      <w:sz w:val="24"/>
    </w:rPr>
  </w:style>
  <w:style w:type="paragraph" w:customStyle="1" w:styleId="775">
    <w:name w:val="bt_time"/>
    <w:basedOn w:val="1"/>
    <w:qFormat/>
    <w:uiPriority w:val="0"/>
    <w:pPr>
      <w:widowControl/>
      <w:spacing w:before="100" w:beforeAutospacing="1" w:after="100" w:afterAutospacing="1"/>
      <w:jc w:val="left"/>
    </w:pPr>
    <w:rPr>
      <w:rFonts w:ascii="Verdana" w:hAnsi="Verdana"/>
      <w:color w:val="999999"/>
      <w:kern w:val="0"/>
      <w:sz w:val="14"/>
      <w:szCs w:val="14"/>
    </w:rPr>
  </w:style>
  <w:style w:type="paragraph" w:customStyle="1" w:styleId="776">
    <w:name w:val="“抄送”列表"/>
    <w:basedOn w:val="1"/>
    <w:qFormat/>
    <w:uiPriority w:val="0"/>
    <w:rPr>
      <w:rFonts w:ascii="Calibri" w:hAnsi="Calibri"/>
      <w:szCs w:val="22"/>
    </w:rPr>
  </w:style>
  <w:style w:type="paragraph" w:customStyle="1" w:styleId="777">
    <w:name w:val="width50_left"/>
    <w:basedOn w:val="1"/>
    <w:qFormat/>
    <w:uiPriority w:val="0"/>
    <w:pPr>
      <w:widowControl/>
      <w:spacing w:before="100" w:beforeAutospacing="1" w:after="100" w:afterAutospacing="1"/>
      <w:jc w:val="left"/>
    </w:pPr>
    <w:rPr>
      <w:rFonts w:ascii="宋体" w:hAnsi="宋体" w:cs="宋体"/>
      <w:kern w:val="0"/>
      <w:sz w:val="24"/>
    </w:rPr>
  </w:style>
  <w:style w:type="paragraph" w:customStyle="1" w:styleId="778">
    <w:name w:val="Normal_5_0"/>
    <w:qFormat/>
    <w:uiPriority w:val="0"/>
    <w:pPr>
      <w:widowControl w:val="0"/>
      <w:jc w:val="both"/>
    </w:pPr>
    <w:rPr>
      <w:rFonts w:ascii="Times New Roman" w:hAnsi="Times New Roman" w:eastAsia="Times New Roman" w:cs="Times New Roman"/>
      <w:lang w:val="en-US" w:eastAsia="zh-CN" w:bidi="ar-SA"/>
    </w:rPr>
  </w:style>
  <w:style w:type="paragraph" w:customStyle="1" w:styleId="779">
    <w:name w:val="Normal_4_2"/>
    <w:qFormat/>
    <w:uiPriority w:val="0"/>
    <w:pPr>
      <w:widowControl w:val="0"/>
      <w:jc w:val="both"/>
    </w:pPr>
    <w:rPr>
      <w:rFonts w:ascii="Times New Roman" w:hAnsi="Times New Roman" w:eastAsia="Times New Roman" w:cs="Times New Roman"/>
      <w:lang w:val="en-US" w:eastAsia="zh-CN" w:bidi="ar-SA"/>
    </w:rPr>
  </w:style>
  <w:style w:type="paragraph" w:customStyle="1" w:styleId="780">
    <w:name w:val="普通(Web)2"/>
    <w:basedOn w:val="1"/>
    <w:qFormat/>
    <w:uiPriority w:val="0"/>
    <w:pPr>
      <w:widowControl/>
      <w:jc w:val="left"/>
    </w:pPr>
    <w:rPr>
      <w:rFonts w:ascii="宋体" w:hAnsi="宋体" w:cs="宋体"/>
      <w:kern w:val="0"/>
      <w:szCs w:val="21"/>
    </w:rPr>
  </w:style>
  <w:style w:type="paragraph" w:customStyle="1" w:styleId="781">
    <w:name w:val="黑字1"/>
    <w:basedOn w:val="1"/>
    <w:qFormat/>
    <w:uiPriority w:val="0"/>
    <w:pPr>
      <w:widowControl/>
      <w:spacing w:before="100" w:beforeAutospacing="1" w:after="100" w:afterAutospacing="1"/>
      <w:jc w:val="left"/>
    </w:pPr>
    <w:rPr>
      <w:rFonts w:ascii="宋体" w:hAnsi="宋体"/>
      <w:kern w:val="0"/>
      <w:sz w:val="24"/>
      <w:szCs w:val="20"/>
    </w:rPr>
  </w:style>
  <w:style w:type="paragraph" w:customStyle="1" w:styleId="782">
    <w:name w:val="Normal_1_1"/>
    <w:qFormat/>
    <w:uiPriority w:val="99"/>
    <w:pPr>
      <w:widowControl w:val="0"/>
      <w:jc w:val="both"/>
    </w:pPr>
    <w:rPr>
      <w:rFonts w:ascii="Times New Roman" w:hAnsi="Times New Roman" w:eastAsia="Times New Roman" w:cs="Times New Roman"/>
      <w:lang w:val="en-US" w:eastAsia="zh-CN" w:bidi="ar-SA"/>
    </w:rPr>
  </w:style>
  <w:style w:type="paragraph" w:customStyle="1" w:styleId="783">
    <w:name w:val="Normal_7_10"/>
    <w:qFormat/>
    <w:uiPriority w:val="0"/>
    <w:pPr>
      <w:widowControl w:val="0"/>
      <w:jc w:val="both"/>
    </w:pPr>
    <w:rPr>
      <w:rFonts w:ascii="Times New Roman" w:hAnsi="Times New Roman" w:eastAsia="Times New Roman" w:cs="Times New Roman"/>
      <w:lang w:val="en-US" w:eastAsia="zh-CN" w:bidi="ar-SA"/>
    </w:rPr>
  </w:style>
  <w:style w:type="paragraph" w:customStyle="1" w:styleId="784">
    <w:name w:val="Normal_2"/>
    <w:qFormat/>
    <w:uiPriority w:val="0"/>
    <w:pPr>
      <w:widowControl w:val="0"/>
      <w:jc w:val="both"/>
    </w:pPr>
    <w:rPr>
      <w:rFonts w:ascii="Calibri" w:hAnsi="Calibri" w:eastAsia="宋体" w:cs="Times New Roman"/>
      <w:lang w:val="en-US" w:eastAsia="zh-CN" w:bidi="ar-SA"/>
    </w:rPr>
  </w:style>
  <w:style w:type="paragraph" w:customStyle="1" w:styleId="785">
    <w:name w:val="大题"/>
    <w:basedOn w:val="1"/>
    <w:qFormat/>
    <w:uiPriority w:val="0"/>
    <w:rPr>
      <w:rFonts w:ascii="黑体" w:eastAsia="黑体"/>
      <w:b/>
      <w:szCs w:val="20"/>
    </w:rPr>
  </w:style>
  <w:style w:type="paragraph" w:customStyle="1" w:styleId="786">
    <w:name w:val="单元测试小题号"/>
    <w:basedOn w:val="1"/>
    <w:qFormat/>
    <w:uiPriority w:val="0"/>
    <w:pPr>
      <w:tabs>
        <w:tab w:val="right" w:pos="8720"/>
      </w:tabs>
      <w:ind w:left="200" w:leftChars="50" w:hanging="150" w:hangingChars="150"/>
    </w:pPr>
    <w:rPr>
      <w:szCs w:val="20"/>
    </w:rPr>
  </w:style>
  <w:style w:type="paragraph" w:customStyle="1" w:styleId="787">
    <w:name w:val="Normal_1_3"/>
    <w:qFormat/>
    <w:uiPriority w:val="99"/>
    <w:pPr>
      <w:widowControl w:val="0"/>
      <w:jc w:val="both"/>
    </w:pPr>
    <w:rPr>
      <w:rFonts w:ascii="Calibri" w:hAnsi="Calibri" w:eastAsia="宋体" w:cs="Times New Roman"/>
      <w:kern w:val="2"/>
      <w:sz w:val="21"/>
      <w:szCs w:val="22"/>
      <w:lang w:val="en-US" w:eastAsia="zh-CN" w:bidi="ar-SA"/>
    </w:rPr>
  </w:style>
  <w:style w:type="table" w:customStyle="1" w:styleId="788">
    <w:name w:val="列表型 51"/>
    <w:basedOn w:val="53"/>
    <w:unhideWhenUsed/>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tblBorders>
      <w:tblLayout w:type="fixed"/>
    </w:tblPr>
    <w:tblStylePr w:type="firstRow">
      <w:rPr>
        <w:b/>
        <w:bCs/>
      </w:rPr>
      <w:tcPr>
        <w:tcBorders>
          <w:top w:val="nil"/>
          <w:left w:val="nil"/>
          <w:bottom w:val="single" w:color="000000" w:sz="12" w:space="0"/>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tcPr>
    </w:tblStylePr>
  </w:style>
  <w:style w:type="table" w:customStyle="1" w:styleId="789">
    <w:name w:val="网格型 11"/>
    <w:basedOn w:val="53"/>
    <w:unhideWhenUsed/>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Pr>
    <w:tblStylePr w:type="lastRow">
      <w:rPr>
        <w:i/>
        <w:iCs/>
      </w:rPr>
      <w:tcPr>
        <w:tcBorders>
          <w:top w:val="nil"/>
          <w:left w:val="nil"/>
          <w:bottom w:val="nil"/>
          <w:right w:val="nil"/>
          <w:insideH w:val="nil"/>
          <w:insideV w:val="nil"/>
          <w:tl2br w:val="nil"/>
          <w:tr2bl w:val="nil"/>
        </w:tcBorders>
      </w:tcPr>
    </w:tblStylePr>
    <w:tblStylePr w:type="lastCol">
      <w:rPr>
        <w:i/>
        <w:iCs/>
      </w:rPr>
      <w:tcPr>
        <w:tcBorders>
          <w:top w:val="nil"/>
          <w:left w:val="nil"/>
          <w:bottom w:val="nil"/>
          <w:right w:val="nil"/>
          <w:insideH w:val="nil"/>
          <w:insideV w:val="nil"/>
          <w:tl2br w:val="nil"/>
          <w:tr2bl w:val="nil"/>
        </w:tcBorders>
      </w:tcPr>
    </w:tblStylePr>
    <w:tblStylePr w:type="nwCell">
      <w:tcPr>
        <w:tcBorders>
          <w:top w:val="nil"/>
          <w:left w:val="nil"/>
          <w:bottom w:val="nil"/>
          <w:right w:val="nil"/>
          <w:insideH w:val="nil"/>
          <w:insideV w:val="nil"/>
          <w:tl2br w:val="single" w:color="000000" w:sz="6" w:space="0"/>
          <w:tr2bl w:val="nil"/>
        </w:tcBorders>
      </w:tcPr>
    </w:tblStylePr>
  </w:style>
  <w:style w:type="table" w:customStyle="1" w:styleId="790">
    <w:name w:val="流行型1"/>
    <w:basedOn w:val="53"/>
    <w:unhideWhenUsed/>
    <w:qFormat/>
    <w:uiPriority w:val="0"/>
    <w:pPr>
      <w:widowControl w:val="0"/>
      <w:jc w:val="both"/>
    </w:pPr>
    <w:tblPr>
      <w:tblBorders>
        <w:insideH w:val="single" w:color="FFFFFF" w:sz="18" w:space="0"/>
        <w:insideV w:val="single" w:color="FFFFFF" w:sz="18" w:space="0"/>
      </w:tblBorders>
      <w:tblLayout w:type="fixed"/>
    </w:tblPr>
    <w:tblStylePr w:type="firstRow">
      <w:rPr>
        <w:b/>
        <w:bCs/>
        <w:color w:val="auto"/>
      </w:rPr>
      <w:tcPr>
        <w:tcBorders>
          <w:top w:val="nil"/>
          <w:left w:val="nil"/>
          <w:bottom w:val="nil"/>
          <w:right w:val="nil"/>
          <w:insideH w:val="nil"/>
          <w:insideV w:val="nil"/>
          <w:tl2br w:val="nil"/>
          <w:tr2bl w:val="nil"/>
        </w:tcBorders>
        <w:shd w:val="pct20" w:color="000000" w:fill="FFFFFF"/>
      </w:tcPr>
    </w:tblStylePr>
    <w:tblStylePr w:type="band1Horz">
      <w:rPr>
        <w:color w:val="auto"/>
      </w:rPr>
      <w:tcPr>
        <w:tcBorders>
          <w:top w:val="nil"/>
          <w:left w:val="nil"/>
          <w:bottom w:val="nil"/>
          <w:right w:val="nil"/>
          <w:insideH w:val="nil"/>
          <w:insideV w:val="nil"/>
          <w:tl2br w:val="nil"/>
          <w:tr2bl w:val="nil"/>
        </w:tcBorders>
        <w:shd w:val="pct5" w:color="000000" w:fill="FFFFFF"/>
      </w:tcPr>
    </w:tblStylePr>
    <w:tblStylePr w:type="band2Horz">
      <w:rPr>
        <w:color w:val="auto"/>
      </w:rPr>
      <w:tcPr>
        <w:tcBorders>
          <w:top w:val="nil"/>
          <w:left w:val="nil"/>
          <w:bottom w:val="nil"/>
          <w:right w:val="nil"/>
          <w:insideH w:val="nil"/>
          <w:insideV w:val="nil"/>
          <w:tl2br w:val="nil"/>
          <w:tr2bl w:val="nil"/>
        </w:tcBorders>
        <w:shd w:val="pct20" w:color="000000" w:fill="FFFFFF"/>
      </w:tcPr>
    </w:tblStylePr>
  </w:style>
  <w:style w:type="table" w:customStyle="1" w:styleId="791">
    <w:name w:val="网格型2"/>
    <w:basedOn w:val="53"/>
    <w:qFormat/>
    <w:uiPriority w:val="0"/>
    <w:pPr>
      <w:widowControl w:val="0"/>
      <w:jc w:val="both"/>
    </w:pPr>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customStyle="1" w:styleId="792">
    <w:name w:val="典雅型1"/>
    <w:basedOn w:val="53"/>
    <w:unhideWhenUsed/>
    <w:qFormat/>
    <w:uiPriority w:val="0"/>
    <w:pPr>
      <w:widowControl w:val="0"/>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Layout w:type="fixed"/>
    </w:tblPr>
    <w:tblStylePr w:type="firstRow">
      <w:rPr>
        <w:caps/>
        <w:color w:val="auto"/>
      </w:rPr>
      <w:tcPr>
        <w:tcBorders>
          <w:top w:val="nil"/>
          <w:left w:val="nil"/>
          <w:bottom w:val="nil"/>
          <w:right w:val="nil"/>
          <w:insideH w:val="nil"/>
          <w:insideV w:val="nil"/>
          <w:tl2br w:val="nil"/>
          <w:tr2bl w:val="nil"/>
        </w:tcBorders>
      </w:tcPr>
    </w:tblStylePr>
  </w:style>
  <w:style w:type="table" w:customStyle="1" w:styleId="793">
    <w:name w:val="网格型1"/>
    <w:basedOn w:val="5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customStyle="1" w:styleId="794">
    <w:name w:val="网格型3"/>
    <w:basedOn w:val="53"/>
    <w:qFormat/>
    <w:uiPriority w:val="0"/>
    <w:pPr>
      <w:widowControl w:val="0"/>
      <w:jc w:val="both"/>
    </w:pPr>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jpe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Program%20Files\HXJP\hxjp.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9"/>
    <customShpInfo spid="_x0000_s1030"/>
    <customShpInfo spid="_x0000_s1031"/>
    <customShpInfo spid="_x0000_s1032"/>
    <customShpInfo spid="_x0000_s1028"/>
    <customShpInfo spid="_x0000_s1033"/>
    <customShpInfo spid="_x0000_s1034"/>
    <customShpInfo spid="_x0000_s1036"/>
    <customShpInfo spid="_x0000_s1037"/>
    <customShpInfo spid="_x0000_s1039"/>
    <customShpInfo spid="_x0000_s1041"/>
    <customShpInfo spid="_x0000_s1043"/>
    <customShpInfo spid="_x0000_s1044"/>
    <customShpInfo spid="_x0000_s1045"/>
    <customShpInfo spid="_x0000_s1046"/>
    <customShpInfo spid="_x0000_s1047"/>
    <customShpInfo spid="_x0000_s1048"/>
    <customShpInfo spid="_x0000_s1050"/>
    <customShpInfo spid="_x0000_s1051"/>
    <customShpInfo spid="_x0000_s1052"/>
    <customShpInfo spid="_x0000_s1053"/>
    <customShpInfo spid="_x0000_s1054"/>
    <customShpInfo spid="_x0000_s1055"/>
    <customShpInfo spid="_x0000_s1056"/>
    <customShpInfo spid="_x0000_s1057"/>
    <customShpInfo spid="_x0000_s1058"/>
    <customShpInfo spid="_x0000_s1059"/>
    <customShpInfo spid="_x0000_s1060"/>
    <customShpInfo spid="_x0000_s1061"/>
    <customShpInfo spid="_x0000_s1049"/>
    <customShpInfo spid="_x0000_s106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hxjp</Template>
  <Company>微软中国</Company>
  <Pages>6</Pages>
  <Words>2757</Words>
  <Characters>15719</Characters>
  <Lines>130</Lines>
  <Paragraphs>36</Paragraphs>
  <TotalTime>4</TotalTime>
  <ScaleCrop>false</ScaleCrop>
  <LinksUpToDate>false</LinksUpToDate>
  <CharactersWithSpaces>18440</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2022-01-08T07:47:00Z</dcterms:created>
  <dc:creator>wang</dc:creator>
  <cp:lastModifiedBy>Administrator</cp:lastModifiedBy>
  <cp:lastPrinted>2022-01-08T07:47:00Z</cp:lastPrinted>
  <dcterms:modified xsi:type="dcterms:W3CDTF">2023-01-29T08:37:09Z</dcterms:modified>
  <dc:title>磁　场</dc:title>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