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  <w:sectPr>
          <w:headerReference r:id="rId3" w:type="default"/>
          <w:footerReference r:id="rId4" w:type="default"/>
          <w:pgSz w:w="20636" w:h="14570" w:orient="landscape"/>
          <w:pgMar w:top="1417" w:right="1440" w:bottom="1417" w:left="1440" w:header="851" w:footer="992" w:gutter="0"/>
          <w:cols w:space="708" w:num="1"/>
          <w:rtlGutter w:val="0"/>
          <w:docGrid w:type="lines" w:linePitch="317" w:charSpace="0"/>
        </w:sectPr>
      </w:pPr>
      <w:r>
        <w:rPr>
          <w:rFonts w:hint="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12649200</wp:posOffset>
            </wp:positionH>
            <wp:positionV relativeFrom="topMargin">
              <wp:posOffset>11493500</wp:posOffset>
            </wp:positionV>
            <wp:extent cx="292100" cy="4826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pict>
          <v:shape id="_x0000_i1025" o:spt="75" type="#_x0000_t75" style="height:890.5pt;width:576.05pt;rotation:-5898240f;" filled="f" o:preferrelative="t" stroked="f" coordsize="21600,21600">
            <v:path/>
            <v:fill on="f" focussize="0,0"/>
            <v:stroke on="f"/>
            <v:imagedata r:id="rId7" cropleft="3117f" croptop="4395f" cropright="4509f" cropbottom="2399f" o:title=""/>
            <o:lock v:ext="edit" aspectratio="f"/>
            <w10:wrap type="none"/>
            <w10:anchorlock/>
          </v:shape>
        </w:pict>
      </w:r>
      <w:r>
        <w:rPr>
          <w:rFonts w:hint="eastAsia"/>
          <w:lang w:eastAsia="zh-CN"/>
        </w:rPr>
        <w:pict>
          <v:shape id="_x0000_i1026" o:spt="75" type="#_x0000_t75" style="height:887.4pt;width:580.95pt;rotation:-5898240f;" filled="f" o:preferrelative="t" stroked="f" coordsize="21600,21600">
            <v:path/>
            <v:fill on="f" focussize="0,0"/>
            <v:stroke on="f"/>
            <v:imagedata r:id="rId8" cropleft="3607f" croptop="3221f" cropright="3702f" cropbottom="3824f" o:title=""/>
            <o:lock v:ext="edit" aspectratio="f"/>
            <w10:wrap type="none"/>
            <w10:anchorlock/>
          </v:shape>
        </w:pict>
      </w:r>
    </w:p>
    <w:p>
      <w:bookmarkStart w:id="0" w:name="_GoBack"/>
      <w:bookmarkEnd w:id="0"/>
    </w:p>
    <w:sectPr>
      <w:pgSz w:w="20636" w:h="1457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attachedTemplate r:id="rId1"/>
  <w:documentProtection w:enforcement="0"/>
  <w:defaultTabStop w:val="420"/>
  <w:drawingGridVerticalSpacing w:val="159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WMyNGM3ZDFhZDlhYjNlMmQ2YWZiNWE0NDI2MmI3NDQifQ=="/>
  </w:docVars>
  <w:rsids>
    <w:rsidRoot w:val="636933A3"/>
    <w:rsid w:val="004151FC"/>
    <w:rsid w:val="00C02FC6"/>
    <w:rsid w:val="039D36B1"/>
    <w:rsid w:val="09884089"/>
    <w:rsid w:val="0AD23090"/>
    <w:rsid w:val="0E71421F"/>
    <w:rsid w:val="0F982209"/>
    <w:rsid w:val="1163291D"/>
    <w:rsid w:val="12CA29FE"/>
    <w:rsid w:val="1664210C"/>
    <w:rsid w:val="1990055B"/>
    <w:rsid w:val="1AB801C7"/>
    <w:rsid w:val="1BF634A1"/>
    <w:rsid w:val="20277947"/>
    <w:rsid w:val="22F4053A"/>
    <w:rsid w:val="282C4436"/>
    <w:rsid w:val="294A756A"/>
    <w:rsid w:val="2C25716B"/>
    <w:rsid w:val="2E8206ED"/>
    <w:rsid w:val="378A21EA"/>
    <w:rsid w:val="383406B2"/>
    <w:rsid w:val="3FA371BF"/>
    <w:rsid w:val="419354EA"/>
    <w:rsid w:val="427A2817"/>
    <w:rsid w:val="48AF1C27"/>
    <w:rsid w:val="4EED2C9A"/>
    <w:rsid w:val="50200B61"/>
    <w:rsid w:val="57C15F74"/>
    <w:rsid w:val="5D001B95"/>
    <w:rsid w:val="636933A3"/>
    <w:rsid w:val="691C347D"/>
    <w:rsid w:val="6AF36749"/>
    <w:rsid w:val="6CB67F96"/>
    <w:rsid w:val="6D535020"/>
    <w:rsid w:val="73FE4E30"/>
    <w:rsid w:val="79EB1904"/>
    <w:rsid w:val="7BA8352A"/>
    <w:rsid w:val="7E0A257D"/>
    <w:rsid w:val="7E0E36CF"/>
    <w:rsid w:val="7E4F48D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istrator\Application%20Data\Kingsoft\wps\addons\pool\win-i386\knewfileruby_1.0.0.12\template\wps\0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24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2020-07-11T08:25:00Z</dcterms:created>
  <dc:creator>Administrator</dc:creator>
  <cp:lastModifiedBy>Administrator</cp:lastModifiedBy>
  <dcterms:modified xsi:type="dcterms:W3CDTF">2023-02-01T02:13:10Z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