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5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134"/>
        <w:gridCol w:w="1134"/>
        <w:gridCol w:w="992"/>
        <w:gridCol w:w="851"/>
        <w:gridCol w:w="2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cs="宋体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</w:rPr>
              <w:t>学科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生物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任教年级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八年级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课题</w:t>
            </w:r>
          </w:p>
        </w:tc>
        <w:tc>
          <w:tcPr>
            <w:tcW w:w="2869" w:type="dxa"/>
            <w:vAlign w:val="center"/>
          </w:tcPr>
          <w:p>
            <w:pPr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生态系统的组成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执教教师简介</w:t>
            </w:r>
          </w:p>
        </w:tc>
        <w:tc>
          <w:tcPr>
            <w:tcW w:w="6980" w:type="dxa"/>
            <w:gridSpan w:val="5"/>
          </w:tcPr>
          <w:p>
            <w:pPr>
              <w:rPr>
                <w:rFonts w:asci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1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教学目标</w:t>
            </w:r>
          </w:p>
        </w:tc>
        <w:tc>
          <w:tcPr>
            <w:tcW w:w="6980" w:type="dxa"/>
            <w:gridSpan w:val="5"/>
          </w:tcPr>
          <w:p>
            <w:pPr>
              <w:numPr>
                <w:ilvl w:val="0"/>
                <w:numId w:val="1"/>
              </w:num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概述生态系统的组成</w:t>
            </w:r>
          </w:p>
          <w:p>
            <w:pPr>
              <w:numPr>
                <w:ilvl w:val="0"/>
                <w:numId w:val="1"/>
              </w:num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描述生态系统中的食物链和食物网</w:t>
            </w:r>
          </w:p>
          <w:p>
            <w:pPr>
              <w:numPr>
                <w:ilvl w:val="0"/>
                <w:numId w:val="1"/>
              </w:num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举例说出某些有害物质会通过食物链不断积累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教学重、难点</w:t>
            </w:r>
          </w:p>
        </w:tc>
        <w:tc>
          <w:tcPr>
            <w:tcW w:w="6980" w:type="dxa"/>
            <w:gridSpan w:val="5"/>
          </w:tcPr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描述生态系统中的食物链和食物网</w:t>
            </w:r>
          </w:p>
          <w:p>
            <w:pPr>
              <w:rPr>
                <w:rFonts w:ascii="宋体" w:cs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4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教学过程</w:t>
            </w:r>
          </w:p>
        </w:tc>
        <w:tc>
          <w:tcPr>
            <w:tcW w:w="6980" w:type="dxa"/>
            <w:gridSpan w:val="5"/>
          </w:tcPr>
          <w:p>
            <w:pPr>
              <w:numPr>
                <w:ilvl w:val="0"/>
                <w:numId w:val="2"/>
              </w:num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常州市最著名的景点是哪里？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生：中华恐龙园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师：很多同学都去过恐龙园，常州和恐龙结缘，今天就让我们一起走进恐龙的世界。</w:t>
            </w:r>
          </w:p>
          <w:p>
            <w:pPr>
              <w:rPr>
                <w:rFonts w:ascii="宋体" w:cs="宋体"/>
              </w:rPr>
            </w:pPr>
          </w:p>
          <w:p>
            <w:pPr>
              <w:numPr>
                <w:ilvl w:val="0"/>
                <w:numId w:val="2"/>
              </w:num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大家知道恐龙的类型有哪些吗？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生：有霸王龙、长颈龙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生：有梁龙、迅猛龙、三角龙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生：有草食、肉食、杂食的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师：同学们说的都很对，看来大家对恐龙还是很感兴趣的</w:t>
            </w:r>
          </w:p>
          <w:p>
            <w:pPr>
              <w:rPr>
                <w:rFonts w:ascii="宋体" w:cs="宋体"/>
              </w:rPr>
            </w:pPr>
          </w:p>
          <w:p>
            <w:pPr>
              <w:numPr>
                <w:ilvl w:val="0"/>
                <w:numId w:val="2"/>
              </w:num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你认为最厉害的恐龙有哪些？为什么？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生：霸王龙，因为霸王龙的力量最强大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生</w:t>
            </w:r>
            <w:r>
              <w:rPr>
                <w:rFonts w:ascii="宋体" w:hAnsi="宋体" w:cs="宋体"/>
              </w:rPr>
              <w:t xml:space="preserve">: </w:t>
            </w:r>
            <w:r>
              <w:rPr>
                <w:rFonts w:hint="eastAsia" w:ascii="宋体" w:hAnsi="宋体" w:cs="宋体"/>
              </w:rPr>
              <w:t>我认为是蜿龙，因为它非常的庞大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生：我认为是翼龙，征服了天空</w:t>
            </w:r>
          </w:p>
          <w:p>
            <w:pPr>
              <w:rPr>
                <w:rFonts w:ascii="宋体" w:cs="宋体"/>
              </w:rPr>
            </w:pPr>
          </w:p>
          <w:p>
            <w:pPr>
              <w:numPr>
                <w:ilvl w:val="0"/>
                <w:numId w:val="2"/>
              </w:num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恐龙灭绝的理论有哪些？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师：这么厉害的恐龙都灭绝了，这又是为什么呢？你听说过哪些恐龙灭绝的理论？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生</w:t>
            </w:r>
            <w:r>
              <w:rPr>
                <w:rFonts w:ascii="宋体" w:hAnsi="宋体" w:cs="宋体"/>
              </w:rPr>
              <w:t xml:space="preserve">: </w:t>
            </w:r>
            <w:r>
              <w:rPr>
                <w:rFonts w:hint="eastAsia" w:ascii="宋体" w:hAnsi="宋体" w:cs="宋体"/>
              </w:rPr>
              <w:t>恐龙是因为陨石撞击死亡的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生：恐龙是因为植物开始变得有毒所以被毒死的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生：恐龙市因为气候变化，不适应所以死亡的</w:t>
            </w:r>
          </w:p>
          <w:p>
            <w:pPr>
              <w:rPr>
                <w:rFonts w:ascii="宋体" w:cs="宋体"/>
              </w:rPr>
            </w:pPr>
          </w:p>
          <w:p>
            <w:pPr>
              <w:rPr>
                <w:rFonts w:ascii="宋体" w:cs="宋体"/>
              </w:rPr>
            </w:pPr>
          </w:p>
          <w:p>
            <w:pPr>
              <w:numPr>
                <w:ilvl w:val="0"/>
                <w:numId w:val="2"/>
              </w:num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讨论：恐龙是如何灭绝的？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下面就让我们用</w:t>
            </w:r>
            <w:r>
              <w:rPr>
                <w:rFonts w:ascii="宋体" w:hAnsi="宋体" w:cs="宋体"/>
              </w:rPr>
              <w:t>5</w:t>
            </w:r>
            <w:r>
              <w:rPr>
                <w:rFonts w:hint="eastAsia" w:ascii="宋体" w:hAnsi="宋体" w:cs="宋体"/>
              </w:rPr>
              <w:t>分钟时间讨论，恐龙市如何一步步走向灭亡的？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生：讨论后回答：改变气候、改变食物、改变了生态环境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师：很好，那我们就把大家总结的环境和生物分成两类，这两类的总称叫做生态系统。生态系统分生物部分和非生物部分。生态系统中生物和生物的关系叫做食物链</w:t>
            </w:r>
          </w:p>
          <w:p>
            <w:pPr>
              <w:rPr>
                <w:rFonts w:ascii="宋体" w:cs="宋体"/>
              </w:rPr>
            </w:pPr>
          </w:p>
          <w:p>
            <w:pPr>
              <w:numPr>
                <w:ilvl w:val="0"/>
                <w:numId w:val="2"/>
              </w:num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用一句话来描述恐龙的灭绝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恐龙灭绝是因为恐龙赖以生存的生态环境遭到了破坏。</w:t>
            </w:r>
          </w:p>
          <w:p>
            <w:pPr>
              <w:rPr>
                <w:rFonts w:ascii="宋体" w:cs="宋体"/>
              </w:rPr>
            </w:pPr>
          </w:p>
          <w:p>
            <w:pPr>
              <w:numPr>
                <w:ilvl w:val="0"/>
                <w:numId w:val="2"/>
              </w:num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用一幅图来描述恐龙的灭绝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食物链：植物、霸王龙、迅猛龙、鸭嘴龙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食物链的组成，食物链的概念，食物链的特点，学会书写食物链</w:t>
            </w:r>
          </w:p>
          <w:p>
            <w:pPr>
              <w:rPr>
                <w:rFonts w:ascii="宋体" w:cs="宋体"/>
              </w:rPr>
            </w:pPr>
          </w:p>
          <w:p>
            <w:pPr>
              <w:numPr>
                <w:ilvl w:val="0"/>
                <w:numId w:val="2"/>
              </w:num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哺乳动物和鸟类为何能存活下来成为地球上最高等生物类群？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生：因为哺乳动物恒温，体型小</w:t>
            </w:r>
          </w:p>
          <w:p>
            <w:pPr>
              <w:rPr>
                <w:rFonts w:ascii="宋体" w:cs="宋体"/>
              </w:rPr>
            </w:pPr>
          </w:p>
          <w:p>
            <w:pPr>
              <w:numPr>
                <w:ilvl w:val="0"/>
                <w:numId w:val="2"/>
              </w:num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恐龙灭绝后，有没有出现生物的灭绝现象？为什么？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生：不断在出现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师：原因是什么？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生：气候在变化，环境遭到破坏，影响了生态系统的平衡</w:t>
            </w:r>
          </w:p>
          <w:p>
            <w:pPr>
              <w:rPr>
                <w:rFonts w:ascii="宋体" w:cs="宋体"/>
              </w:rPr>
            </w:pPr>
          </w:p>
          <w:p>
            <w:pPr>
              <w:numPr>
                <w:ilvl w:val="0"/>
                <w:numId w:val="2"/>
              </w:num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如何防止类似恐龙灭绝的事件再次出现？</w:t>
            </w:r>
          </w:p>
          <w:p>
            <w:p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生：保护生态环境、外太空探测，陨石撞击预警系统等</w:t>
            </w:r>
          </w:p>
          <w:p>
            <w:pPr>
              <w:rPr>
                <w:rFonts w:ascii="宋体" w:cs="宋体"/>
              </w:rPr>
            </w:pPr>
          </w:p>
          <w:p>
            <w:pPr>
              <w:numPr>
                <w:ilvl w:val="0"/>
                <w:numId w:val="2"/>
              </w:numPr>
              <w:rPr>
                <w:rFonts w:ascii="宋体" w:cs="宋体"/>
              </w:rPr>
            </w:pPr>
            <w:r>
              <w:rPr>
                <w:rFonts w:hint="eastAsia" w:ascii="宋体" w:hAnsi="宋体" w:cs="宋体"/>
              </w:rPr>
              <w:t>拓展问题</w:t>
            </w:r>
          </w:p>
          <w:p>
            <w:pPr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 xml:space="preserve">  </w:t>
            </w:r>
          </w:p>
          <w:p>
            <w:pPr>
              <w:rPr>
                <w:rFonts w:ascii="宋体" w:hAnsi="宋体" w:cs="宋体"/>
              </w:rPr>
            </w:pPr>
          </w:p>
          <w:p>
            <w:pPr>
              <w:rPr>
                <w:rFonts w:ascii="宋体" w:hAnsi="宋体" w:cs="宋体"/>
              </w:rPr>
            </w:pPr>
          </w:p>
        </w:tc>
      </w:tr>
    </w:tbl>
    <w:p>
      <w:r>
        <w:drawing>
          <wp:inline distT="0" distB="0" distL="114300" distR="114300">
            <wp:extent cx="254000" cy="254000"/>
            <wp:effectExtent l="0" t="0" r="12700" b="1270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C6CFF"/>
    <w:multiLevelType w:val="singleLevel"/>
    <w:tmpl w:val="44FC6CFF"/>
    <w:lvl w:ilvl="0" w:tentative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47ECCC35"/>
    <w:multiLevelType w:val="singleLevel"/>
    <w:tmpl w:val="47ECCC35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0CBB"/>
    <w:rsid w:val="002D0628"/>
    <w:rsid w:val="00380CBB"/>
    <w:rsid w:val="00512003"/>
    <w:rsid w:val="007654E1"/>
    <w:rsid w:val="007F6FD9"/>
    <w:rsid w:val="00893820"/>
    <w:rsid w:val="00A168B5"/>
    <w:rsid w:val="00A403A6"/>
    <w:rsid w:val="00B404F8"/>
    <w:rsid w:val="00B71104"/>
    <w:rsid w:val="00B81D19"/>
    <w:rsid w:val="00E263A8"/>
    <w:rsid w:val="00E84941"/>
    <w:rsid w:val="00F962E5"/>
    <w:rsid w:val="00FF2CCD"/>
    <w:rsid w:val="12821D56"/>
    <w:rsid w:val="1A594995"/>
    <w:rsid w:val="2E4313D3"/>
    <w:rsid w:val="37556B25"/>
    <w:rsid w:val="3BFB6574"/>
    <w:rsid w:val="3F2201C6"/>
    <w:rsid w:val="4D4B3ABB"/>
    <w:rsid w:val="4FA83886"/>
    <w:rsid w:val="515D6DDA"/>
    <w:rsid w:val="56D83C1A"/>
    <w:rsid w:val="58DF0AC0"/>
    <w:rsid w:val="6C10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oter Char"/>
    <w:basedOn w:val="4"/>
    <w:link w:val="2"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4"/>
    <w:link w:val="3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二一教育</Company>
  <Pages>2</Pages>
  <Words>779</Words>
  <Characters>779</Characters>
  <Lines>0</Lines>
  <Paragraphs>0</Paragraphs>
  <TotalTime>21</TotalTime>
  <ScaleCrop>false</ScaleCrop>
  <LinksUpToDate>false</LinksUpToDate>
  <CharactersWithSpaces>783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2018-11-06T08:36:00Z</dcterms:created>
  <dc:creator>21cnjy.com</dc:creator>
  <cp:keywords>21</cp:keywords>
  <cp:lastModifiedBy>Administrator</cp:lastModifiedBy>
  <dcterms:modified xsi:type="dcterms:W3CDTF">2022-05-05T07:25:37Z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