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11633200</wp:posOffset>
            </wp:positionH>
            <wp:positionV relativeFrom="topMargin">
              <wp:posOffset>11430000</wp:posOffset>
            </wp:positionV>
            <wp:extent cx="330200" cy="292100"/>
            <wp:effectExtent l="0" t="0" r="1270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383780" cy="11290935"/>
            <wp:effectExtent l="0" t="0" r="5715" b="7620"/>
            <wp:docPr id="41" name="图片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/>
                  </pic:nvPicPr>
                  <pic:blipFill>
                    <a:blip r:embed="rId7"/>
                    <a:srcRect l="2185" t="3762" r="4538" b="26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83780" cy="1129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432040" cy="11280775"/>
            <wp:effectExtent l="0" t="0" r="15875" b="16510"/>
            <wp:docPr id="42" name="图片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8"/>
                    <a:srcRect l="1907" t="2867" r="2993" b="27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32040" cy="1128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pgSz w:w="20636" w:h="14570" w:orient="landscape"/>
          <w:pgMar w:top="1417" w:right="1440" w:bottom="1417" w:left="1440" w:header="851" w:footer="992" w:gutter="0"/>
          <w:cols w:space="720" w:num="1"/>
          <w:rtlGutter w:val="0"/>
          <w:docGrid w:type="lines" w:linePitch="317" w:charSpace="0"/>
        </w:sectPr>
      </w:pPr>
    </w:p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14570" w:h="20636"/>
          <w:pgMar w:top="1440" w:right="1417" w:bottom="1440" w:left="1417" w:header="851" w:footer="992" w:gutter="0"/>
          <w:cols w:space="0" w:num="1"/>
          <w:rtlGutter w:val="0"/>
          <w:docGrid w:type="lines" w:linePitch="317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9029700" cy="6764655"/>
            <wp:effectExtent l="0" t="0" r="17145" b="0"/>
            <wp:docPr id="1" name="图片 1" descr="三模化学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三模化学答案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29700" cy="676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4570" w:h="2063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1"/>
  <w:bordersDoNotSurroundFooter w:val="1"/>
  <w:attachedTemplate r:id="rId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636933A3"/>
    <w:rsid w:val="004151FC"/>
    <w:rsid w:val="00C02FC6"/>
    <w:rsid w:val="039D36B1"/>
    <w:rsid w:val="09884089"/>
    <w:rsid w:val="0AD23090"/>
    <w:rsid w:val="0E71421F"/>
    <w:rsid w:val="0F982209"/>
    <w:rsid w:val="1163291D"/>
    <w:rsid w:val="12CA29FE"/>
    <w:rsid w:val="1664210C"/>
    <w:rsid w:val="1990055B"/>
    <w:rsid w:val="1AB801C7"/>
    <w:rsid w:val="1BF634A1"/>
    <w:rsid w:val="20277947"/>
    <w:rsid w:val="22F4053A"/>
    <w:rsid w:val="282C4436"/>
    <w:rsid w:val="294A756A"/>
    <w:rsid w:val="2C25716B"/>
    <w:rsid w:val="2E8206ED"/>
    <w:rsid w:val="37042481"/>
    <w:rsid w:val="378A21EA"/>
    <w:rsid w:val="383406B2"/>
    <w:rsid w:val="3B372FB8"/>
    <w:rsid w:val="3FA371BF"/>
    <w:rsid w:val="419354EA"/>
    <w:rsid w:val="427A2817"/>
    <w:rsid w:val="48AF1C27"/>
    <w:rsid w:val="4D0F0E01"/>
    <w:rsid w:val="4EED2C9A"/>
    <w:rsid w:val="50200B61"/>
    <w:rsid w:val="5D001B95"/>
    <w:rsid w:val="636933A3"/>
    <w:rsid w:val="691C347D"/>
    <w:rsid w:val="6AF36749"/>
    <w:rsid w:val="6BAF7B6B"/>
    <w:rsid w:val="6CB67F96"/>
    <w:rsid w:val="6D535020"/>
    <w:rsid w:val="73FE4E30"/>
    <w:rsid w:val="79EB1904"/>
    <w:rsid w:val="7BA8352A"/>
    <w:rsid w:val="7E0A257D"/>
    <w:rsid w:val="7E0E36CF"/>
    <w:rsid w:val="7E4F48D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2\template\wps\0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2020-07-11T08:25:00Z</dcterms:created>
  <dc:creator>Administrator</dc:creator>
  <cp:lastModifiedBy>admin</cp:lastModifiedBy>
  <dcterms:modified xsi:type="dcterms:W3CDTF">2023-06-02T09:36:47Z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01C4B8EA1BA348E98BED76C3402A79DB_12</vt:lpwstr>
  </property>
</Properties>
</file>