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  <w:sectPr>
          <w:headerReference r:id="rId3" w:type="default"/>
          <w:footerReference r:id="rId4" w:type="default"/>
          <w:pgSz w:w="20636" w:h="14570" w:orient="landscape"/>
          <w:pgMar w:top="1417" w:right="1440" w:bottom="1417" w:left="1440" w:header="851" w:footer="992" w:gutter="0"/>
          <w:cols w:space="720" w:num="1"/>
          <w:rtlGutter w:val="0"/>
          <w:docGrid w:type="lines" w:linePitch="317" w:charSpace="0"/>
        </w:sectPr>
      </w:pPr>
      <w:r>
        <w:rPr>
          <w:rFonts w:hint="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11074400</wp:posOffset>
            </wp:positionH>
            <wp:positionV relativeFrom="topMargin">
              <wp:posOffset>10845800</wp:posOffset>
            </wp:positionV>
            <wp:extent cx="406400" cy="317500"/>
            <wp:effectExtent l="0" t="0" r="12700" b="635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419975" cy="11300460"/>
            <wp:effectExtent l="0" t="0" r="15240" b="9525"/>
            <wp:docPr id="43" name="图片 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/>
                  </pic:nvPicPr>
                  <pic:blipFill>
                    <a:blip r:embed="rId7"/>
                    <a:srcRect l="1605" t="3507" r="4056" b="352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419975" cy="11300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375525" cy="11271885"/>
            <wp:effectExtent l="0" t="0" r="5715" b="15875"/>
            <wp:docPr id="44" name="图片 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/>
                  </pic:nvPicPr>
                  <pic:blipFill>
                    <a:blip r:embed="rId8"/>
                    <a:srcRect l="1460" t="4018" r="4502" b="97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375525" cy="1127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364095" cy="11214735"/>
            <wp:effectExtent l="0" t="0" r="5715" b="8255"/>
            <wp:docPr id="45" name="图片 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/>
                  </pic:nvPicPr>
                  <pic:blipFill>
                    <a:blip r:embed="rId9"/>
                    <a:srcRect l="2716" t="4530" r="4381" b="71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364095" cy="11214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0636" w:h="1457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attachedTemplate r:id="rId1"/>
  <w:documentProtection w:enforcement="0"/>
  <w:defaultTabStop w:val="420"/>
  <w:drawingGridVerticalSpacing w:val="159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jlhYzc1N2FmYjIwMjIzMjVhOWVmY2QzNzlhMDVmZDkifQ=="/>
  </w:docVars>
  <w:rsids>
    <w:rsidRoot w:val="636933A3"/>
    <w:rsid w:val="004151FC"/>
    <w:rsid w:val="00C02FC6"/>
    <w:rsid w:val="09884089"/>
    <w:rsid w:val="0AD23090"/>
    <w:rsid w:val="0E71421F"/>
    <w:rsid w:val="0F982209"/>
    <w:rsid w:val="10391B9E"/>
    <w:rsid w:val="12CA29FE"/>
    <w:rsid w:val="1664210C"/>
    <w:rsid w:val="1990055B"/>
    <w:rsid w:val="1AB801C7"/>
    <w:rsid w:val="1BF634A1"/>
    <w:rsid w:val="20277947"/>
    <w:rsid w:val="22F4053A"/>
    <w:rsid w:val="282C4436"/>
    <w:rsid w:val="294A756A"/>
    <w:rsid w:val="2A107BF6"/>
    <w:rsid w:val="2C25716B"/>
    <w:rsid w:val="2E2B7F87"/>
    <w:rsid w:val="2E8206ED"/>
    <w:rsid w:val="34F10B21"/>
    <w:rsid w:val="378A21EA"/>
    <w:rsid w:val="383406B2"/>
    <w:rsid w:val="3FA371BF"/>
    <w:rsid w:val="419354EA"/>
    <w:rsid w:val="427A2817"/>
    <w:rsid w:val="48AF1C27"/>
    <w:rsid w:val="4EED2C9A"/>
    <w:rsid w:val="4F75060A"/>
    <w:rsid w:val="50200B61"/>
    <w:rsid w:val="5D001B95"/>
    <w:rsid w:val="636933A3"/>
    <w:rsid w:val="691C347D"/>
    <w:rsid w:val="6AF36749"/>
    <w:rsid w:val="6CB67F96"/>
    <w:rsid w:val="6D535020"/>
    <w:rsid w:val="73FE4E30"/>
    <w:rsid w:val="79EB1904"/>
    <w:rsid w:val="7BA8352A"/>
    <w:rsid w:val="7E0A257D"/>
    <w:rsid w:val="7E0E36CF"/>
    <w:rsid w:val="7E4F48D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Administrator\Application%20Data\Kingsoft\wps\addons\pool\win-i386\knewfileruby_1.0.0.12\template\wps\0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0.docx</Template>
  <Pages>3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2020-07-11T08:25:00Z</dcterms:created>
  <dc:creator>Administrator</dc:creator>
  <cp:lastModifiedBy>Administrator</cp:lastModifiedBy>
  <dcterms:modified xsi:type="dcterms:W3CDTF">2023-06-02T14:04:08Z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