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12446000</wp:posOffset>
            </wp:positionH>
            <wp:positionV relativeFrom="topMargin">
              <wp:posOffset>11087100</wp:posOffset>
            </wp:positionV>
            <wp:extent cx="469900" cy="457200"/>
            <wp:effectExtent l="0" t="0" r="0" b="0"/>
            <wp:wrapNone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数学暑假作业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准备一本数学本（如学校1号本)，若不够准备2本。</w:t>
      </w:r>
    </w:p>
    <w:p>
      <w:pPr>
        <w:numPr>
          <w:ilvl w:val="0"/>
          <w:numId w:val="0"/>
        </w:numPr>
        <w:spacing w:line="360" w:lineRule="auto"/>
        <w:ind w:firstLine="48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按时完成计算作业（抄题在本子上），6月30日-8月27日。共30次，每次作业写上日期，最好写上用时，烦请家长监督认真完成，字迹端正，竖式用尺划线，并批改订正。</w:t>
      </w:r>
    </w:p>
    <w:p>
      <w:pPr>
        <w:numPr>
          <w:ilvl w:val="0"/>
          <w:numId w:val="0"/>
        </w:numPr>
        <w:spacing w:line="360" w:lineRule="auto"/>
        <w:ind w:firstLine="48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打印《口算 解决问题》，装订成好，按照日期完成，并纪录用时，错题，应用题必须写关系式，请家长批改并订正。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背熟《乘法口诀表》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6-30</w:t>
      </w:r>
    </w:p>
    <w:p>
      <w:pPr>
        <w:widowControl w:val="0"/>
        <w:numPr>
          <w:ilvl w:val="0"/>
          <w:numId w:val="2"/>
        </w:numPr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1.56+24-18=          2.100-67+16=          3.23+77-43=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2"/>
        </w:numPr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填数</w:t>
      </w:r>
    </w:p>
    <w:p>
      <w:pPr>
        <w:widowControl w:val="0"/>
        <w:numPr>
          <w:ilvl w:val="0"/>
          <w:numId w:val="3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(  )-34=0         2. 45-(  )&lt;18         3. (  )+23&lt;56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7-2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1.45+39-18=          2.100-34+54=          3.76-56-42=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1.(  )-34=34         2. 55-(  )&gt;18         3. (  )+43&lt;46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7-4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1.46+39+18=          2.100-67+44=          3.93-39-46=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1.(  )+58=76         2. 67-(  )&gt;55         3. (  )+58&lt;76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7-6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1.78+12-58=          2.99-81+56=          3.100-43+67=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1.(  )-45=31         2. 75-(  )=28         3. (  )+67&lt;76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7-8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1.32+49-81=          2.67-34+74=          3.86-56-22=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1.(  )+64=64         2. 51-(  )&gt;34         3. (  )+84&lt;91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7-10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1.93-39-54=          2.100-71+61=          3.64+28-43=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1.(  )+46=57         2. 78-(  )&lt;45         3. (  )+58&gt;76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7-12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1.76+14-29=          2.98-67+32=          3.33+67-83=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1.34+（ ）+21=54         2. 23+（ ）+45=89      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7-14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1.66+59+18=          2.100-84+24=          3.73-46-24=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1.34-23+（ ）=30         2. 65-29-（ ）=12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7-16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1.96-39+18=          2. 47-9+34=          3.83+8-56=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1.44-23+（ ）=39         2. 75-39-（ ）=22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7-18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1.65+14+29=          2.87-47-32=          3.72-55-9=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二、最大填几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1.34+（ ）&lt; 54         2. 23+(  )&lt;89      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7-20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1.45+39+28=          2.55-26+29=          3.83-49-34=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二、最大填几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1.34-（ ）&gt;24         2. 43-(  )&gt;39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7-22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1.78-49+8=          2. 74-8+53=          3.63+8-36=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二、最大填几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1.64-（ ）&gt;54         2. 23-(  )&gt;9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7-24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1.72+19-34=          2.65-57+22=          3.65+27-82=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二、最大填几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1.55+（ ）&lt; 73         2. 53-(  )&lt;50     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7-26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1.44+59-24=          2.100-76+25=          3.85-46-24=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二、最大填几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1.（ ）+41&lt; 73         2. ( )-24&lt;50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7-28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1.56-29+48=          2. 27-9+64=          3.84+8-36=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二、最大填几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1.（ ）+34&lt; 43         2. ( )-36&lt;42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7-30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1.57+39-28=          2.77-28+34=          3.43+48-83=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二、最大填几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1.（ ）+42&lt; 58         2. 63-( )&gt;42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8-1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1.60+38+27=          2.100-57+34=          3.66-48-29=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二、最大填几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1.（ ）+36&lt; 68         2. 23-( )&gt;32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8-3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1.54-38+26=          2. 57-8+42=          3.41+9-36=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二、最大填几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1.77-( )&gt;65         2.（ ）-42&lt; 58 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8-5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1.    3   3             2.    8   0            3.    7  4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274320</wp:posOffset>
                </wp:positionV>
                <wp:extent cx="847725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15840" y="217932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9.2pt;margin-top:21.6pt;height:0pt;width:66.75pt;z-index:251663360;mso-width-relative:page;mso-height-relative:page;" filled="f" stroked="t" coordsize="21600,21600" o:gfxdata="UEsDBAoAAAAAAIdO4kAAAAAAAAAAAAAAAAAEAAAAZHJzL1BLAwQUAAAACACHTuJAW92z29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vds9vXAAAACQEAAA8AAAAAAAAAAQAgAAAAIgAAAGRycy9kb3ducmV2LnhtbFBLAQIUABQA&#10;AAAIAIdO4kB0JGx88QEAALwDAAAOAAAAAAAAAAEAIAAAACYBAABkcnMvZTJvRG9jLnhtbFBLBQYA&#10;AAAABgAGAFkBAACJ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274320</wp:posOffset>
                </wp:positionV>
                <wp:extent cx="81915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10865" y="217932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4.95pt;margin-top:21.6pt;height:0pt;width:64.5pt;z-index:251662336;mso-width-relative:page;mso-height-relative:page;" filled="f" stroked="t" coordsize="21600,21600" o:gfxdata="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u&#10;kkP21gAAAAkBAAAPAAAAAAAAAAEAIAAAACIAAABkcnMvZG93bnJldi54bWxQSwECFAAUAAAACACH&#10;TuJASyFHEe0BAAC8AwAADgAAAAAAAAABACAAAAAlAQAAZHJzL2Uyb0RvYy54bWxQSwUGAAAAAAYA&#10;BgBZAQAAh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274320</wp:posOffset>
                </wp:positionV>
                <wp:extent cx="9525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4440" y="2179320"/>
                          <a:ext cx="95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2pt;margin-top:21.6pt;height:0pt;width:75pt;z-index:251660288;mso-width-relative:page;mso-height-relative:page;" filled="f" stroked="t" coordsize="21600,21600" o:gfxdata="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d5&#10;pzDTAAAACAEAAA8AAAAAAAAAAQAgAAAAIgAAAGRycy9kb3ducmV2LnhtbFBLAQIUABQAAAAIAIdO&#10;4kDSJMT07wEAALwDAAAOAAAAAAAAAAEAIAAAACIBAABkcnMvZTJvRG9jLnhtbFBLBQYAAAAABgAG&#10;AFkBAACD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+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  -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  -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6   1                   3   9               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1.6+ （ ）=25+52         2. （ ）-9=16+16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8-7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 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6             2.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3.    3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274320</wp:posOffset>
                </wp:positionV>
                <wp:extent cx="847725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15840" y="217932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9.2pt;margin-top:21.6pt;height:0pt;width:66.75pt;z-index:251666432;mso-width-relative:page;mso-height-relative:page;" filled="f" stroked="t" coordsize="21600,21600" o:gfxdata="UEsDBAoAAAAAAIdO4kAAAAAAAAAAAAAAAAAEAAAAZHJzL1BLAwQUAAAACACHTuJAW92z29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W92z29cAAAAJAQAADwAAAAAAAAABACAAAAAiAAAAZHJzL2Rvd25yZXYueG1sUEsBAhQAFAAA&#10;AAgAh07iQJEro/zwAQAAvAMAAA4AAAAAAAAAAQAgAAAAJgEAAGRycy9lMm9Eb2MueG1sUEsFBgAA&#10;AAAGAAYAWQEAAIg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274320</wp:posOffset>
                </wp:positionV>
                <wp:extent cx="81915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10865" y="217932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4.95pt;margin-top:21.6pt;height:0pt;width:64.5pt;z-index:251665408;mso-width-relative:page;mso-height-relative:page;" filled="f" stroked="t" coordsize="21600,21600" o:gfxdata="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pJD9tYAAAAJAQAADwAAAAAAAAABACAAAAAiAAAAZHJzL2Rvd25yZXYueG1sUEsBAhQAFAAAAAgA&#10;h07iQK4uiJHuAQAAvAMAAA4AAAAAAAAAAQAgAAAAJQEAAGRycy9lMm9Eb2MueG1sUEsFBgAAAAAG&#10;AAYAWQEAAIU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274320</wp:posOffset>
                </wp:positionV>
                <wp:extent cx="9525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4440" y="2179320"/>
                          <a:ext cx="95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2pt;margin-top:21.6pt;height:0pt;width:75pt;z-index:251664384;mso-width-relative:page;mso-height-relative:page;" filled="f" stroked="t" coordsize="21600,21600" o:gfxdata="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N3mn&#10;MNMAAAAIAQAADwAAAAAAAAABACAAAAAiAAAAZHJzL2Rvd25yZXYueG1sUEsBAhQAFAAAAAgAh07i&#10;QDcrC3TuAQAAvAMAAA4AAAAAAAAAAQAgAAAAIgEAAGRycy9lMm9Eb2MueG1sUEsFBgAAAAAGAAYA&#10;WQEAAII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+  2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  +  2   9               +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2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6   3                   8   3                  7   0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1.52-17=（ ）-39         2. （ ）-37=32+16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8-9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 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8             2.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3            3.    8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274320</wp:posOffset>
                </wp:positionV>
                <wp:extent cx="847725" cy="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15840" y="217932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9.2pt;margin-top:21.6pt;height:0pt;width:66.75pt;z-index:251669504;mso-width-relative:page;mso-height-relative:page;" filled="f" stroked="t" coordsize="21600,21600" o:gfxdata="UEsDBAoAAAAAAIdO4kAAAAAAAAAAAAAAAAAEAAAAZHJzL1BLAwQUAAAACACHTuJAW92z29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vds9vXAAAACQEAAA8AAAAAAAAAAQAgAAAAIgAAAGRycy9kb3ducmV2LnhtbFBLAQIUABQA&#10;AAAIAIdO4kAo9r6n8QEAALwDAAAOAAAAAAAAAAEAIAAAACYBAABkcnMvZTJvRG9jLnhtbFBLBQYA&#10;AAAABgAGAFkBAACJ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274320</wp:posOffset>
                </wp:positionV>
                <wp:extent cx="819150" cy="0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10865" y="217932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4.95pt;margin-top:21.6pt;height:0pt;width:64.5pt;z-index:251668480;mso-width-relative:page;mso-height-relative:page;" filled="f" stroked="t" coordsize="21600,21600" o:gfxdata="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pJD9tYAAAAJAQAADwAAAAAAAAABACAAAAAiAAAAZHJzL2Rvd25yZXYueG1sUEsBAhQAFAAAAAgA&#10;h07iQJzqehDuAQAAvAMAAA4AAAAAAAAAAQAgAAAAJQEAAGRycy9lMm9Eb2MueG1sUEsFBgAAAAAG&#10;AAYAWQEAAIU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274320</wp:posOffset>
                </wp:positionV>
                <wp:extent cx="952500" cy="0"/>
                <wp:effectExtent l="0" t="0" r="0" b="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4440" y="2179320"/>
                          <a:ext cx="95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2pt;margin-top:21.6pt;height:0pt;width:75pt;z-index:251667456;mso-width-relative:page;mso-height-relative:page;" filled="f" stroked="t" coordsize="21600,21600" o:gfxdata="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d5&#10;pzDTAAAACAEAAA8AAAAAAAAAAQAgAAAAIgAAAGRycy9kb3ducmV2LnhtbFBLAQIUABQAAAAIAIdO&#10;4kArhhCY7wEAALwDAAAOAAAAAAAAAAEAIAAAACIBAABkcnMvZTJvRG9jLnhtbFBLBQYAAAAABgAG&#10;AFkBAACD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+  1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  -  2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 -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7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9   7                   4   4                  3  6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1.12+（ ）=26+42         2. （ ）-34=30+16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8-11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1.    2   3             2.   5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3. 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274320</wp:posOffset>
                </wp:positionV>
                <wp:extent cx="847725" cy="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15840" y="217932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9.2pt;margin-top:21.6pt;height:0pt;width:66.75pt;z-index:251672576;mso-width-relative:page;mso-height-relative:page;" filled="f" stroked="t" coordsize="21600,21600" o:gfxdata="UEsDBAoAAAAAAIdO4kAAAAAAAAAAAAAAAAAEAAAAZHJzL1BLAwQUAAAACACHTuJAW92z29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b3bPb1wAAAAkBAAAPAAAAAAAAAAEAIAAAACIAAABkcnMvZG93bnJldi54bWxQSwECFAAU&#10;AAAACACHTuJA/E37GPIBAAC+AwAADgAAAAAAAAABACAAAAAmAQAAZHJzL2Uyb0RvYy54bWxQSwUG&#10;AAAAAAYABgBZAQAAi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274320</wp:posOffset>
                </wp:positionV>
                <wp:extent cx="81915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10865" y="217932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4.95pt;margin-top:21.6pt;height:0pt;width:64.5pt;z-index:251671552;mso-width-relative:page;mso-height-relative:page;" filled="f" stroked="t" coordsize="21600,21600" o:gfxdata="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K6SQ/bWAAAACQEAAA8AAAAAAAAAAQAgAAAAIgAAAGRycy9kb3ducmV2LnhtbFBLAQIUABQAAAAI&#10;AIdO4kA0iChD7wEAAL4DAAAOAAAAAAAAAAEAIAAAACUBAABkcnMvZTJvRG9jLnhtbFBLBQYAAAAA&#10;BgAGAFkBAACG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274320</wp:posOffset>
                </wp:positionV>
                <wp:extent cx="952500" cy="0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4440" y="2179320"/>
                          <a:ext cx="95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2pt;margin-top:21.6pt;height:0pt;width:75pt;z-index:251670528;mso-width-relative:page;mso-height-relative:page;" filled="f" stroked="t" coordsize="21600,21600" o:gfxdata="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3&#10;eacw0wAAAAgBAAAPAAAAAAAAAAEAIAAAACIAAABkcnMvZG93bnJldi54bWxQSwECFAAUAAAACACH&#10;TuJAtMyi/fABAAC+AwAADgAAAAAAAAABACAAAAAiAQAAZHJzL2Uyb0RvYy54bWxQSwUGAAAAAAYA&#10;BgBZAQAAh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+  5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  -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4               -  4   9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1                  1   8               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6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1.15+ （ ）=52-23         2. （ ）-18=14+17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8-13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1.    3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2.   6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3. 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274320</wp:posOffset>
                </wp:positionV>
                <wp:extent cx="847725" cy="0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15840" y="217932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9.2pt;margin-top:21.6pt;height:0pt;width:66.75pt;z-index:251675648;mso-width-relative:page;mso-height-relative:page;" filled="f" stroked="t" coordsize="21600,21600" o:gfxdata="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b3bPb1wAAAAkBAAAPAAAAAAAAAAEAIAAAACIAAABkcnMvZG93bnJldi54bWxQSwECFAAU&#10;AAAACACHTuJAXNHvGPIBAAC+AwAADgAAAAAAAAABACAAAAAmAQAAZHJzL2Uyb0RvYy54bWxQSwUG&#10;AAAAAAYABgBZAQAAi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274320</wp:posOffset>
                </wp:positionV>
                <wp:extent cx="819150" cy="0"/>
                <wp:effectExtent l="0" t="0" r="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10865" y="217932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4.95pt;margin-top:21.6pt;height:0pt;width:64.5pt;z-index:251674624;mso-width-relative:page;mso-height-relative:page;" filled="f" stroked="t" coordsize="21600,21600" o:gfxdata="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pJD9tYAAAAJAQAADwAAAAAAAAABACAAAAAiAAAAZHJzL2Rvd25yZXYueG1sUEsBAhQAFAAA&#10;AAgAh07iQNQtFUPxAQAAvgMAAA4AAAAAAAAAAQAgAAAAJQEAAGRycy9lMm9Eb2MueG1sUEsFBgAA&#10;AAAGAAYAWQEAAIg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274320</wp:posOffset>
                </wp:positionV>
                <wp:extent cx="952500" cy="0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4440" y="2179320"/>
                          <a:ext cx="95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2pt;margin-top:21.6pt;height:0pt;width:75pt;z-index:251673600;mso-width-relative:page;mso-height-relative:page;" filled="f" stroked="t" coordsize="21600,21600" o:gfxdata="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3&#10;eacw0wAAAAgBAAAPAAAAAAAAAAEAIAAAACIAAABkcnMvZG93bnJldi54bWxQSwECFAAUAAAACACH&#10;TuJAlIGH/fABAAC+AwAADgAAAAAAAAABACAAAAAiAQAAZHJzL2Uyb0RvYy54bWxQSwUGAAAAAAYA&#10;BgBZAQAAh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+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9              -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4               -   2   4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8    7                  3   9                   4   8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1.64+ （ ）=23+64         2. （ ）-18=14+（ ）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8-15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一、竖式计算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1.    4    6             2.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7            3. 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3901440</wp:posOffset>
                </wp:positionH>
                <wp:positionV relativeFrom="paragraph">
                  <wp:posOffset>274320</wp:posOffset>
                </wp:positionV>
                <wp:extent cx="847725" cy="0"/>
                <wp:effectExtent l="0" t="0" r="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815840" y="2179320"/>
                          <a:ext cx="847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7.2pt;margin-top:21.6pt;height:0pt;width:66.75pt;z-index:251678720;mso-width-relative:page;mso-height-relative:page;" filled="f" stroked="t" coordsize="21600,21600" o:gfxdata="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DDQBHXXAAAACQEAAA8AAAAAAAAAAQAgAAAAIgAAAGRycy9kb3ducmV2LnhtbFBLAQIUABQA&#10;AAAIAIdO4kC8dNIY8QEAAL4DAAAOAAAAAAAAAAEAIAAAACYBAABkcnMvZTJvRG9jLnhtbFBLBQYA&#10;AAAABgAGAFkBAACJ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1967865</wp:posOffset>
                </wp:positionH>
                <wp:positionV relativeFrom="paragraph">
                  <wp:posOffset>274320</wp:posOffset>
                </wp:positionV>
                <wp:extent cx="819150" cy="0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110865" y="2179320"/>
                          <a:ext cx="819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4.95pt;margin-top:21.6pt;height:0pt;width:64.5pt;z-index:251677696;mso-width-relative:page;mso-height-relative:page;" filled="f" stroked="t" coordsize="21600,21600" o:gfxdata="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pJD9tYAAAAJAQAADwAAAAAAAAABACAAAAAiAAAAZHJzL2Rvd25yZXYueG1sUEsBAhQAFAAA&#10;AAgAh07iQHSxAUPxAQAAvgMAAA4AAAAAAAAAAQAgAAAAJQEAAGRycy9lMm9Eb2MueG1sUEsFBgAA&#10;AAAGAAYAWQEAAIg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91440</wp:posOffset>
                </wp:positionH>
                <wp:positionV relativeFrom="paragraph">
                  <wp:posOffset>274320</wp:posOffset>
                </wp:positionV>
                <wp:extent cx="952500" cy="0"/>
                <wp:effectExtent l="0" t="0" r="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234440" y="2179320"/>
                          <a:ext cx="952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.2pt;margin-top:21.6pt;height:0pt;width:75pt;z-index:251676672;mso-width-relative:page;mso-height-relative:page;" filled="f" stroked="t" coordsize="21600,21600" o:gfxdata="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3&#10;eacw0wAAAAgBAAAPAAAAAAAAAAEAIAAAACIAAABkcnMvZG93bnJldi54bWxQSwECFAAUAAAACACH&#10;TuJAdIfZ/fABAAC+AwAADgAAAAAAAAABACAAAAAiAQAAZHJzL2Uyb0RvYy54bWxQSwUGAAAAAAYA&#10;BgBZAQAAh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+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 -  2    8               -   3   1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8    2                  3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               </w:t>
      </w:r>
      <w:r>
        <w:rPr>
          <w:rFonts w:ascii="Wingdings 2" w:hAnsi="Wingdings 2" w:eastAsiaTheme="majorEastAsia" w:cstheme="majorEastAsia"/>
          <w:sz w:val="24"/>
          <w:szCs w:val="24"/>
          <w:lang w:val="en-US" w:eastAsia="zh-CN"/>
        </w:rPr>
        <w:t>£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  8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1.33+ （ ）=41+52         2. （ ）-32=23+（ ）  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8-17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一、列式计算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1.比65少18的数是几？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2.三个加数都是24，和是几？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 3个7是（ ）   2. 6个7是（  ）   3. 7个2 是（  ）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4个7是（ ）   5. 7个6是（  ）   6. 5个7是（  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8-19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一、列式计算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1.从72中连续减去两个18，结果是多少？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2.被减数是56，差是19，减数是几？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 4个2是（ ）   2. 6个4是（  ）   3. 9个4 是（  ）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4个8是（ ）   5. 7个4是（  ）   6. 4个3是（  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8-21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一、列式计算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1.一个加数是52，和是78，另一个加数是几？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2.减数是12.被减数是32，差是几？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 3个3是（ ）   2. 6个3是（  ）   3. 9个3 是（  ）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3个6是（ ）   5. 7个3是（  ）   6. 3个8是（  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8-23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一、列式计算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1.一个加数是50，另一个加数是15，和是几？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2.减数是32.被减数是90，差是几？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 3个2是（ ）   2. 6个2是（  ）   3. 9个2 是（  ）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4个6是（ ）   5. 7个6是（  ）   6. 6个7是（  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8-25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一、列式计算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1.最小的两位数与最大的一位数的和是几？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2.64比54大多少？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 3个8是（ ）   2. 6个5是（  ）   3. 9个8 是（  ）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4个5是（ ）   5. 7个8是（  ）   6. 7个5是（  ）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  <w:lang w:val="en-US" w:eastAsia="zh-CN"/>
        </w:rPr>
        <w:t>8-27</w:t>
      </w: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一、列式计算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 37比70小多少？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2. 比73多19的数是几？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tabs>
          <w:tab w:val="left" w:pos="0"/>
        </w:tabs>
        <w:spacing w:line="360" w:lineRule="auto"/>
        <w:ind w:left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二、填数</w:t>
      </w:r>
    </w:p>
    <w:p>
      <w:pPr>
        <w:widowControl w:val="0"/>
        <w:numPr>
          <w:ilvl w:val="0"/>
          <w:numId w:val="0"/>
        </w:numPr>
        <w:spacing w:line="360" w:lineRule="auto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1. 9个9是（ ）   2. 9个5是（  ）   3. 4个9 是（  ）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9个3是（ ）   5. 6个9是（  ）   6. 9个4是（ ）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72789C"/>
    <w:multiLevelType w:val="singleLevel"/>
    <w:tmpl w:val="EB72789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F3193A4"/>
    <w:multiLevelType w:val="singleLevel"/>
    <w:tmpl w:val="0F3193A4"/>
    <w:lvl w:ilvl="0" w:tentative="0">
      <w:start w:val="1"/>
      <w:numFmt w:val="chineseCounting"/>
      <w:suff w:val="nothing"/>
      <w:lvlText w:val="%1、"/>
      <w:lvlJc w:val="left"/>
      <w:pPr>
        <w:tabs>
          <w:tab w:val="left" w:pos="0"/>
        </w:tabs>
      </w:pPr>
      <w:rPr>
        <w:rFonts w:hint="eastAsia"/>
      </w:rPr>
    </w:lvl>
  </w:abstractNum>
  <w:abstractNum w:abstractNumId="2">
    <w:nsid w:val="7166F86B"/>
    <w:multiLevelType w:val="singleLevel"/>
    <w:tmpl w:val="7166F86B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FFA1B8D"/>
    <w:rsid w:val="004151FC"/>
    <w:rsid w:val="00C02FC6"/>
    <w:rsid w:val="02121157"/>
    <w:rsid w:val="0B6D525C"/>
    <w:rsid w:val="0DF41D48"/>
    <w:rsid w:val="0FFA1B8D"/>
    <w:rsid w:val="1CA5274B"/>
    <w:rsid w:val="1DB704B0"/>
    <w:rsid w:val="242E5C0F"/>
    <w:rsid w:val="3D356D1C"/>
    <w:rsid w:val="42A12082"/>
    <w:rsid w:val="5E2269A7"/>
    <w:rsid w:val="636A196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17</Pages>
  <Words>1330</Words>
  <Characters>2425</Characters>
  <Lines>0</Lines>
  <Paragraphs>0</Paragraphs>
  <TotalTime>2</TotalTime>
  <ScaleCrop>false</ScaleCrop>
  <LinksUpToDate>false</LinksUpToDate>
  <CharactersWithSpaces>4257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2018-06-26T02:42:00Z</dcterms:created>
  <dc:creator>太阳花</dc:creator>
  <cp:lastModifiedBy>所儿</cp:lastModifiedBy>
  <dcterms:modified xsi:type="dcterms:W3CDTF">2023-07-27T09:00:20Z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CEA9A9F2E7E041A89D3CD1AF85123647_12</vt:lpwstr>
  </property>
</Properties>
</file>