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cs="Times New Roman"/>
          <w:sz w:val="34"/>
          <w:szCs w:val="34"/>
        </w:rPr>
      </w:pPr>
      <w:r>
        <w:rPr>
          <w:rFonts w:cs="Times New Roman"/>
          <w:sz w:val="34"/>
          <w:szCs w:val="3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10490200</wp:posOffset>
            </wp:positionH>
            <wp:positionV relativeFrom="topMargin">
              <wp:posOffset>10718800</wp:posOffset>
            </wp:positionV>
            <wp:extent cx="457200" cy="355600"/>
            <wp:effectExtent l="0" t="0" r="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000625" cy="6657975"/>
            <wp:effectExtent l="0" t="0" r="9525" b="9525"/>
            <wp:docPr id="1" name="图片 1" descr="2023-07-05 15:54:15.58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07-05 15:54:15.581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400675" cy="7200900"/>
            <wp:effectExtent l="0" t="0" r="9525" b="0"/>
            <wp:docPr id="2" name="图片 2" descr="2023-07-05 15:54:16.93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-07-05 15:54:16.937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962650" cy="7953375"/>
            <wp:effectExtent l="0" t="0" r="0" b="9525"/>
            <wp:docPr id="3" name="图片 3" descr="2023-07-05 15:54:18.3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-07-05 15:54:18.300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000625" cy="6657975"/>
            <wp:effectExtent l="0" t="0" r="9525" b="9525"/>
            <wp:docPr id="4" name="图片 4" descr="2023-07-05 15:54:19.61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3-07-05 15:54:19.617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238750" cy="6981825"/>
            <wp:effectExtent l="0" t="0" r="0" b="9525"/>
            <wp:docPr id="5" name="图片 5" descr="2023-07-05 15:54:20.92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3-07-05 15:54:20.924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153025" cy="6772275"/>
            <wp:effectExtent l="0" t="0" r="9525" b="9525"/>
            <wp:docPr id="6" name="图片 6" descr="2023-07-05 15:54:22.28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3-07-05 15:54:22.282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C551E2"/>
    <w:rsid w:val="004151FC"/>
    <w:rsid w:val="004D50E5"/>
    <w:rsid w:val="009826AD"/>
    <w:rsid w:val="00BE64B2"/>
    <w:rsid w:val="00C02FC6"/>
    <w:rsid w:val="00C551E2"/>
    <w:rsid w:val="00D97CF5"/>
    <w:rsid w:val="53EC01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5">
    <w:name w:val="Default Paragraph Font"/>
    <w:semiHidden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2023-07-05T07:56:00Z</dcterms:created>
  <dc:creator>iPhonesuii</dc:creator>
  <cp:lastModifiedBy>。</cp:lastModifiedBy>
  <dcterms:modified xsi:type="dcterms:W3CDTF">2023-08-16T06:36:03Z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3F01CADF0F5A4D8EB52D4F22BEDC4F95_13</vt:lpwstr>
  </property>
</Properties>
</file>